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1c4a" w14:paraId="2f31c4a" w:rsidRDefault="00FB3331" w:rsidP="00FB3331" w:rsidR="00FB333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B3331" w:rsidP="00FB3331" w:rsidR="00FB3331">
      <w:pPr>
        <w:tabs>
          <w:tab w:pos="7020" w:val="left"/>
        </w:tabs>
      </w:pPr>
      <w:r>
        <w:t xml:space="preserve">REPUBLIKA HRVATSKA </w:t>
      </w:r>
    </w:p>
    <w:p w:rsidRDefault="00FB3331" w:rsidP="00FB3331" w:rsidR="00FB3331">
      <w:r>
        <w:t>Trgovački sud u Zagrebu</w:t>
      </w:r>
    </w:p>
    <w:p w:rsidRDefault="00FB3331" w:rsidP="00FB3331" w:rsidR="00FB333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B3331" w:rsidP="00FB3331" w:rsidR="00FB3331"/>
    <w:p w:rsidRDefault="00FB3331" w:rsidP="00FB3331" w:rsidR="00FB3331"/>
    <w:p w:rsidRDefault="00FB3331" w:rsidP="00FB3331" w:rsidR="00FB333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1376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FB3331" w:rsidP="00FB3331" w:rsidR="00FB3331">
      <w:pPr>
        <w:jc w:val="both"/>
      </w:pPr>
    </w:p>
    <w:p w:rsidRDefault="00FB3331" w:rsidP="00FB3331" w:rsidR="00FB3331" w:rsidRPr="000E41FF">
      <w:pPr>
        <w:jc w:val="center"/>
      </w:pPr>
      <w:r w:rsidRPr="000E41FF">
        <w:t>O G L A S</w:t>
      </w:r>
    </w:p>
    <w:p w:rsidRDefault="00FB3331" w:rsidP="00FB3331" w:rsidR="00FB3331">
      <w:pPr>
        <w:rPr>
          <w:b/>
        </w:rPr>
      </w:pPr>
    </w:p>
    <w:p w:rsidRDefault="00FB3331" w:rsidP="00FB3331" w:rsidR="00FB333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DANAS </w:t>
      </w:r>
      <w:proofErr w:type="spellStart"/>
      <w:r>
        <w:t>TRADE</w:t>
      </w:r>
      <w:proofErr w:type="spellEnd"/>
      <w:r>
        <w:t xml:space="preserve"> j.d.o.o.,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70937592702</w:t>
      </w:r>
      <w:proofErr w:type="spellEnd"/>
      <w:r>
        <w:t xml:space="preserve">, sa sjedištem u: </w:t>
      </w:r>
      <w:proofErr w:type="spellStart"/>
      <w:r>
        <w:t>Novodvorska</w:t>
      </w:r>
      <w:proofErr w:type="spellEnd"/>
      <w:r>
        <w:t xml:space="preserve"> 7, </w:t>
      </w:r>
      <w:proofErr w:type="spellStart"/>
      <w:r>
        <w:t>49290</w:t>
      </w:r>
      <w:proofErr w:type="spellEnd"/>
      <w:r>
        <w:t xml:space="preserve"> Klanjec, je podnijet prijedlog za pokretanje skraćenog stečajnog postupka.</w:t>
      </w:r>
    </w:p>
    <w:p w:rsidRDefault="00FB3331" w:rsidP="00FB3331" w:rsidR="00FB3331">
      <w:pPr>
        <w:pStyle w:val="Odlomakpopisa"/>
        <w:ind w:left="0"/>
      </w:pPr>
    </w:p>
    <w:p w:rsidRDefault="00FB3331" w:rsidP="00FB3331" w:rsidR="00FB3331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104.231,37 kn.</w:t>
      </w:r>
    </w:p>
    <w:p w:rsidRDefault="00FB3331" w:rsidP="00FB3331" w:rsidR="00FB3331"/>
    <w:p w:rsidRDefault="00FB3331" w:rsidP="00FB3331" w:rsidR="00FB333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FB3331" w:rsidP="00FB3331" w:rsidR="00FB3331">
      <w:pPr>
        <w:jc w:val="both"/>
      </w:pPr>
    </w:p>
    <w:p w:rsidRDefault="00FB3331" w:rsidP="00FB3331" w:rsidR="00FB333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FB3331" w:rsidP="00FB3331" w:rsidR="00FB3331">
      <w:pPr>
        <w:pStyle w:val="Odlomakpopisa"/>
        <w:ind w:left="0"/>
      </w:pPr>
    </w:p>
    <w:p w:rsidRDefault="00FB3331" w:rsidP="00FB3331" w:rsidR="00FB3331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FB3331" w:rsidP="00FB3331" w:rsidR="00FB3331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B3331" w:rsidP="00FB3331" w:rsidR="00FB3331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FB3331" w:rsidP="00FB3331" w:rsidR="00FB3331">
      <w:pPr>
        <w:jc w:val="both"/>
      </w:pPr>
    </w:p>
    <w:p w:rsidRDefault="00FB3331" w:rsidP="00FB3331" w:rsidR="00FB3331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FB3331" w:rsidP="00FB3331" w:rsidR="00FB3331">
      <w:pPr>
        <w:jc w:val="center"/>
      </w:pPr>
    </w:p>
    <w:p w:rsidRDefault="00FB3331" w:rsidP="00FB3331" w:rsidR="00FB3331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FB3331" w:rsidP="00FB3331" w:rsidR="00FB3331" w:rsidRPr="000E41FF">
      <w:pPr>
        <w:jc w:val="both"/>
      </w:pPr>
    </w:p>
    <w:p w:rsidRDefault="00FB3331" w:rsidP="00FB3331" w:rsidR="00FB3331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FB3331" w:rsidP="00FB3331" w:rsidR="00FB3331">
      <w:pPr>
        <w:jc w:val="right"/>
      </w:pPr>
    </w:p>
    <w:p w:rsidRDefault="00FB3331" w:rsidP="00FB3331" w:rsidR="00FB3331"/>
    <w:p w:rsidRDefault="00FB3331" w:rsidP="00FB3331" w:rsidR="00FB3331"/>
    <w:p w:rsidRDefault="00FB3331" w:rsidP="00FB3331" w:rsidR="00FB3331"/>
    <w:p w:rsidRDefault="00FB3331" w:rsidP="00FB3331" w:rsidR="00FB3331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331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B3B3A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B333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33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33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3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33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33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33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3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33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St-1376/2016</izvorni_sadrzaj>
    <derivirana_varijabla naziv="DomainObject.Predmet.OznakaBroj_1">St-1376/2016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jednostavno društvo s ograničenom odgovornošću za trgovinu</izvorni_sadrzaj>
    <derivirana_varijabla naziv="DomainObject.Predmet.ProtustrankaFormated_1">  DANAS TRADE jednostavno društvo s ograničenom odgovornošću za trgovinu</derivirana_varijabla>
  </DomainObject.Predmet.ProtustrankaFormated>
  <DomainObject.Predmet.ProtustrankaFormatedOIB>
    <izvorni_sadrzaj>  DANAS TRADE jednostavno društvo s ograničenom odgovornošću za trgovinu, OIB 70937592702</izvorni_sadrzaj>
    <derivirana_varijabla naziv="DomainObject.Predmet.ProtustrankaFormatedOIB_1">  DANAS TRADE jednostavno društvo s ograničenom odgovornošću za trgovinu, OIB 70937592702</derivirana_varijabla>
  </DomainObject.Predmet.ProtustrankaFormatedOIB>
  <DomainObject.Predmet.ProtustrankaFormatedWithAdress>
    <izvorni_sadrzaj> DANAS TRADE jednostavno društvo s ograničenom odgovornošću za trgovinu, Novodvorska 7, 49290 Klanjec</izvorni_sadrzaj>
    <derivirana_varijabla naziv="DomainObject.Predmet.ProtustrankaFormatedWithAdress_1"> DANAS TRADE jednostavno društvo s ograničenom odgovornošću za trgovinu, Novodvorska 7, 49290 Klanjec</derivirana_varijabla>
  </DomainObject.Predmet.ProtustrankaFormatedWithAdress>
  <DomainObject.Predmet.ProtustrankaFormatedWithAdressOIB>
    <izvorni_sadrzaj> DANAS TRADE jednostavno društvo s ograničenom odgovornošću za trgovinu, OIB 70937592702, Novodvorska 7, 49290 Klanjec</izvorni_sadrzaj>
    <derivirana_varijabla naziv="DomainObject.Predmet.ProtustrankaFormatedWithAdressOIB_1"> DANAS TRADE jednostavno društvo s ograničenom odgovornošću za trgovinu, OIB 70937592702, Novodvorska 7, 49290 Klanjec</derivirana_varijabla>
  </DomainObject.Predmet.ProtustrankaFormatedWithAdressOIB>
  <DomainObject.Predmet.ProtustrankaWithAdress>
    <izvorni_sadrzaj>DANAS TRADE jednostavno društvo s ograničenom odgovornošću za trgovinu Novodvorska 7, 49290 Klanjec</izvorni_sadrzaj>
    <derivirana_varijabla naziv="DomainObject.Predmet.ProtustrankaWithAdress_1">DANAS TRADE jednostavno društvo s ograničenom odgovornošću za trgovinu Novodvorska 7, 49290 Klanjec</derivirana_varijabla>
  </DomainObject.Predmet.ProtustrankaWithAdress>
  <DomainObject.Predmet.ProtustrankaWithAdressOIB>
    <izvorni_sadrzaj>DANAS TRADE jednostavno društvo s ograničenom odgovornošću za trgovinu, OIB 70937592702, Novodvorska 7, 49290 Klanjec</izvorni_sadrzaj>
    <derivirana_varijabla naziv="DomainObject.Predmet.ProtustrankaWithAdressOIB_1">DANAS TRADE jednostavno društvo s ograničenom odgovornošću za trgovinu, OIB 70937592702, Novodvorska 7, 49290 Klanjec</derivirana_varijabla>
  </DomainObject.Predmet.ProtustrankaWithAdressOIB>
  <DomainObject.Predmet.ProtustrankaNazivFormated>
    <izvorni_sadrzaj>DANAS TRADE jednostavno društvo s ograničenom odgovornošću za trgovinu</izvorni_sadrzaj>
    <derivirana_varijabla naziv="DomainObject.Predmet.ProtustrankaNazivFormated_1">DANAS TRADE jednostavno društvo s ograničenom odgovornošću za trgovinu</derivirana_varijabla>
  </DomainObject.Predmet.ProtustrankaNazivFormated>
  <DomainObject.Predmet.ProtustrankaNazivFormatedOIB>
    <izvorni_sadrzaj>DANAS TRADE jednostavno društvo s ograničenom odgovornošću za trgovinu, OIB 70937592702</izvorni_sadrzaj>
    <derivirana_varijabla naziv="DomainObject.Predmet.ProtustrankaNazivFormatedOIB_1">DANAS TRADE jednostavno društvo s ograničenom odgovornošću za trgovinu,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DANAS TRADE jednostavno društvo s ograničenom odgovornošću za trgovinu</item>
    </izvorni_sadrzaj>
    <derivirana_varijabla naziv="DomainObject.Predmet.ProtuStrankaListFormated_1">
      <item>DANAS TRADE jednostavno društvo s ograničenom odgovornošću za trgovinu</item>
    </derivirana_varijabla>
  </DomainObject.Predmet.ProtuStrankaListFormated>
  <DomainObject.Predmet.ProtuStrankaListFormatedOIB>
    <izvorni_sadrzaj>
      <item>DANAS TRADE jednostavno društvo s ograničenom odgovornošću za trgovinu, OIB 70937592702</item>
    </izvorni_sadrzaj>
    <derivirana_varijabla naziv="DomainObject.Predmet.ProtuStrankaListFormatedOIB_1">
      <item>DANAS TRADE jednostavno društvo s ograničenom odgovornošću za trgovinu, OIB 70937592702</item>
    </derivirana_varijabla>
  </DomainObject.Predmet.ProtuStrankaListFormatedOIB>
  <DomainObject.Predmet.ProtuStrankaListFormatedWithAdress>
    <izvorni_sadrzaj>
      <item>DANAS TRADE jednostavno društvo s ograničenom odgovornošću za trgovinu, Novodvorska 7, 49290 Klanjec</item>
    </izvorni_sadrzaj>
    <derivirana_varijabla naziv="DomainObject.Predmet.ProtuStrankaListFormatedWithAdress_1">
      <item>DANAS TRADE jednostavno društvo s ograničenom odgovornošću za trgovinu, Novodvorska 7, 49290 Klanjec</item>
    </derivirana_varijabla>
  </DomainObject.Predmet.ProtuStrankaListFormatedWithAdress>
  <DomainObject.Predmet.ProtuStrankaListFormatedWithAdressOIB>
    <izvorni_sadrzaj>
      <item>DANAS TRADE jednostavno društvo s ograničenom odgovornošću za trgovinu, OIB 70937592702, Novodvorska 7, 49290 Klanjec</item>
    </izvorni_sadrzaj>
    <derivirana_varijabla naziv="DomainObject.Predmet.ProtuStrankaListFormatedWithAdressOIB_1">
      <item>DANAS TRADE jednostavno društvo s ograničenom odgovornošću za trgovinu, OIB 70937592702, Novodvorska 7, 49290 Klanjec</item>
    </derivirana_varijabla>
  </DomainObject.Predmet.ProtuStrankaListFormatedWithAdressOIB>
  <DomainObject.Predmet.ProtuStrankaListNazivFormated>
    <izvorni_sadrzaj>
      <item>DANAS TRADE jednostavno društvo s ograničenom odgovornošću za trgovinu</item>
    </izvorni_sadrzaj>
    <derivirana_varijabla naziv="DomainObject.Predmet.ProtuStrankaListNazivFormated_1">
      <item>DANAS TRADE jednostavno društvo s ograničenom odgovornošću za trgovinu</item>
    </derivirana_varijabla>
  </DomainObject.Predmet.ProtuStrankaListNazivFormated>
  <DomainObject.Predmet.ProtuStrankaListNazivFormatedOIB>
    <izvorni_sadrzaj>
      <item>DANAS TRADE jednostavno društvo s ograničenom odgovornošću za trgovinu, OIB 70937592702</item>
    </izvorni_sadrzaj>
    <derivirana_varijabla naziv="DomainObject.Predmet.ProtuStrankaListNazivFormatedOIB_1">
      <item>DANAS TRADE jednostavno društvo s ograničenom odgovornošću za trgovinu, OIB 70937592702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DANAS TRADE jednostavno društvo s ograničenom odgovornošću za trgovinu</izvorni_sadrzaj>
    <derivirana_varijabla naziv="DomainObject.Predmet.ProtustrankaIDrugi_1">DANAS TRADE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DANAS TRADE jednostavno društvo s ograničenom odgovornošću za trgovinu, OIB 70937592702, Novodvorska 7, 49290 Klanjec</izvorni_sadrzaj>
    <derivirana_varijabla naziv="DomainObject.Predmet.ProtustrankaIDrugiAdressOIB_1">DANAS TRADE jednostavno društvo s ograničenom odgovornošću za trgovinu,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DANAS TRADE jednostavno društvo s ograničenom odgovornošću za trgovinu</item>
    </izvorni_sadrzaj>
    <derivirana_varijabla naziv="DomainObject.Predmet.SudioniciListNaziv_1">
      <item>FINA Regionalni centar Zagreb</item>
      <item>DANAS TRADE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DANAS TRADE jednostavno društvo s ograničenom odgovornošću za trgovinu, OIB 70937592702, Novodvorska 7,49290 Klanjec</item>
    </izvorni_sadrzaj>
    <derivirana_varijabla naziv="DomainObject.Predmet.SudioniciListAdressOIB_1">
      <item>FINA Regionalni centar Zagreb, OIB 85821130368, Trg svibanjskih žrtava 1995. br. 1,10000 Zagreb</item>
      <item>DANAS TRADE jednostavno društvo s ograničenom odgovornošću za trgovinu, OIB 70937592702, Novodvorska 7,49290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70937592702</item>
    </izvorni_sadrzaj>
    <derivirana_varijabla naziv="DomainObject.Predmet.SudioniciListNazivOIB_1">
      <item>, OIB 85821130368</item>
      <item>, OIB 70937592702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1358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2016-02-15T10:45:00Z</dcterms:created>
  <dc:creator>Vlasta Bogović Milisavljević</dc:creator>
  <cp:lastModifiedBy>Vlasta Bogović Milisavljević</cp:lastModifiedBy>
  <dcterms:modified xmlns:xsi="http://www.w3.org/2001/XMLSchema-instance" xsi:type="dcterms:W3CDTF">2016-02-15T11:42:00Z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