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4f16" w14:paraId="9604f1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B501C">
        <w:t>5 St-668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 </w:t>
      </w:r>
      <w:r w:rsidR="001B501C">
        <w:t>ZADRUGA DUBI, Križevci, Koruška 34</w:t>
      </w:r>
      <w:r w:rsidR="00740000">
        <w:t>, M</w:t>
      </w:r>
      <w:r w:rsidR="001B501C">
        <w:t>BS: 010072610, OIB: 98808540322</w:t>
      </w:r>
      <w:r w:rsidR="00637444">
        <w:t xml:space="preserve">, dana </w:t>
      </w:r>
      <w:r w:rsidR="001B501C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B501C" w:rsidRPr="001B501C">
        <w:t xml:space="preserve"> </w:t>
      </w:r>
      <w:r w:rsidR="001B501C">
        <w:t>ZADRUGA DUBI, Križevci, Koruška 34, MBS: 010072610, OIB: 98808540322</w:t>
      </w:r>
      <w:r w:rsidR="00740000">
        <w:t xml:space="preserve">, </w:t>
      </w:r>
      <w:r w:rsidR="00CB6C18">
        <w:t xml:space="preserve">iznosi </w:t>
      </w:r>
      <w:r w:rsidR="001B501C">
        <w:t>143.260,43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 </w:t>
      </w:r>
      <w:r w:rsidR="001B501C">
        <w:t>Dubravko Lugomer</w:t>
      </w:r>
      <w:r w:rsidR="000853E3">
        <w:t>,</w:t>
      </w:r>
      <w:r w:rsidR="001B501C">
        <w:t xml:space="preserve"> Križevci, Koruška 34,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B501C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988" w:rsidR="00147988">
      <w:r>
        <w:separator/>
      </w:r>
    </w:p>
  </w:endnote>
  <w:endnote w:id="0" w:type="continuationSeparator">
    <w:p w:rsidRDefault="00147988" w:rsidR="0014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988" w:rsidR="00147988">
      <w:r>
        <w:separator/>
      </w:r>
    </w:p>
  </w:footnote>
  <w:footnote w:id="0" w:type="continuationSeparator">
    <w:p w:rsidRDefault="00147988" w:rsidR="00147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44EEF"/>
    <w:rsid w:val="000853E3"/>
    <w:rsid w:val="000D3AEC"/>
    <w:rsid w:val="000D41E5"/>
    <w:rsid w:val="000E1119"/>
    <w:rsid w:val="000E51F0"/>
    <w:rsid w:val="000F0403"/>
    <w:rsid w:val="001159F0"/>
    <w:rsid w:val="00121DEA"/>
    <w:rsid w:val="00147988"/>
    <w:rsid w:val="001B501C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3B24"/>
    <w:rsid w:val="00637444"/>
    <w:rsid w:val="006377A6"/>
    <w:rsid w:val="00681E2B"/>
    <w:rsid w:val="0068735D"/>
    <w:rsid w:val="00693CD2"/>
    <w:rsid w:val="006C1AAA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A1B8E"/>
    <w:rsid w:val="008D03CD"/>
    <w:rsid w:val="008E289B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15E52"/>
    <w:rsid w:val="00A72850"/>
    <w:rsid w:val="00A73A3C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St-668/2015</izvorni_sadrzaj>
    <derivirana_varijabla naziv="DomainObject.Predmet.OznakaBroj_1">St-668/2015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DUBI, proizvodnja, trgovina i usluge</izvorni_sadrzaj>
    <derivirana_varijabla naziv="DomainObject.Predmet.ProtustrankaFormated_1">  Zadruga DUBI, proizvodnja, trgovina i usluge</derivirana_varijabla>
  </DomainObject.Predmet.ProtustrankaFormated>
  <DomainObject.Predmet.ProtustrankaFormatedOIB>
    <izvorni_sadrzaj>  Zadruga DUBI, proizvodnja, trgovina i usluge, OIB 98808540322</izvorni_sadrzaj>
    <derivirana_varijabla naziv="DomainObject.Predmet.ProtustrankaFormatedOIB_1">  Zadruga DUBI, proizvodnja, trgovina i usluge, OIB 98808540322</derivirana_varijabla>
  </DomainObject.Predmet.ProtustrankaFormatedOIB>
  <DomainObject.Predmet.ProtustrankaFormatedWithAdress>
    <izvorni_sadrzaj> Zadruga DUBI, proizvodnja, trgovina i usluge, Koruška 34, 48260 Križevci</izvorni_sadrzaj>
    <derivirana_varijabla naziv="DomainObject.Predmet.ProtustrankaFormatedWithAdress_1"> Zadruga DUBI, proizvodnja, trgovina i usluge, Koruška 34, 48260 Križevci</derivirana_varijabla>
  </DomainObject.Predmet.ProtustrankaFormatedWithAdress>
  <DomainObject.Predmet.ProtustrankaFormatedWithAdressOIB>
    <izvorni_sadrzaj> Zadruga DUBI, proizvodnja, trgovina i usluge, OIB 98808540322, Koruška 34, 48260 Križevci</izvorni_sadrzaj>
    <derivirana_varijabla naziv="DomainObject.Predmet.ProtustrankaFormatedWithAdressOIB_1"> Zadruga DUBI, proizvodnja, trgovina i usluge, OIB 98808540322, Koruška 34, 48260 Križevci</derivirana_varijabla>
  </DomainObject.Predmet.ProtustrankaFormatedWithAdressOIB>
  <DomainObject.Predmet.ProtustrankaWithAdress>
    <izvorni_sadrzaj>Zadruga DUBI, proizvodnja, trgovina i usluge Koruška 34, 48260 Križevci</izvorni_sadrzaj>
    <derivirana_varijabla naziv="DomainObject.Predmet.ProtustrankaWithAdress_1">Zadruga DUBI, proizvodnja, trgovina i usluge Koruška 34, 48260 Križevci</derivirana_varijabla>
  </DomainObject.Predmet.ProtustrankaWithAdress>
  <DomainObject.Predmet.ProtustrankaWithAdressOIB>
    <izvorni_sadrzaj>Zadruga DUBI, proizvodnja, trgovina i usluge, OIB 98808540322, Koruška 34, 48260 Križevci</izvorni_sadrzaj>
    <derivirana_varijabla naziv="DomainObject.Predmet.ProtustrankaWithAdressOIB_1">Zadruga DUBI, proizvodnja, trgovina i usluge, OIB 98808540322, Koruška 34, 48260 Križevci</derivirana_varijabla>
  </DomainObject.Predmet.ProtustrankaWithAdressOIB>
  <DomainObject.Predmet.ProtustrankaNazivFormated>
    <izvorni_sadrzaj>Zadruga DUBI, proizvodnja, trgovina i usluge</izvorni_sadrzaj>
    <derivirana_varijabla naziv="DomainObject.Predmet.ProtustrankaNazivFormated_1">Zadruga DUBI, proizvodnja, trgovina i usluge</derivirana_varijabla>
  </DomainObject.Predmet.ProtustrankaNazivFormated>
  <DomainObject.Predmet.ProtustrankaNazivFormatedOIB>
    <izvorni_sadrzaj>Zadruga DUBI, proizvodnja, trgovina i usluge, OIB 98808540322</izvorni_sadrzaj>
    <derivirana_varijabla naziv="DomainObject.Predmet.ProtustrankaNazivFormatedOIB_1">Zadruga DUBI, proizvodnja, trgovina i usluge, OIB 98808540322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143260.43</izvorni_sadrzaj>
    <derivirana_varijabla naziv="DomainObject.Predmet.TrenutnaVrijednost_1">143260.43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DUBI, proizvodnja, trgovina i usluge</item>
    </izvorni_sadrzaj>
    <derivirana_varijabla naziv="DomainObject.Predmet.ProtuStrankaListFormated_1">
      <item>Zadruga DUBI, proizvodnja, trgovina i usluge</item>
    </derivirana_varijabla>
  </DomainObject.Predmet.ProtuStrankaListFormated>
  <DomainObject.Predmet.ProtuStrankaListFormatedOIB>
    <izvorni_sadrzaj>
      <item>Zadruga DUBI, proizvodnja, trgovina i usluge, OIB 98808540322</item>
    </izvorni_sadrzaj>
    <derivirana_varijabla naziv="DomainObject.Predmet.ProtuStrankaListFormatedOIB_1">
      <item>Zadruga DUBI, proizvodnja, trgovina i usluge, OIB 98808540322</item>
    </derivirana_varijabla>
  </DomainObject.Predmet.ProtuStrankaListFormatedOIB>
  <DomainObject.Predmet.ProtuStrankaListFormatedWithAdress>
    <izvorni_sadrzaj>
      <item>Zadruga DUBI, proizvodnja, trgovina i usluge, Koruška 34, 48260 Križevci</item>
    </izvorni_sadrzaj>
    <derivirana_varijabla naziv="DomainObject.Predmet.ProtuStrankaListFormatedWithAdress_1">
      <item>Zadruga DUBI, proizvodnja, trgovina i usluge, Koruška 34, 48260 Križevci</item>
    </derivirana_varijabla>
  </DomainObject.Predmet.ProtuStrankaListFormatedWithAdress>
  <DomainObject.Predmet.ProtuStrankaListFormatedWithAdressOIB>
    <izvorni_sadrzaj>
      <item>Zadruga DUBI, proizvodnja, trgovina i usluge, OIB 98808540322, Koruška 34, 48260 Križevci</item>
    </izvorni_sadrzaj>
    <derivirana_varijabla naziv="DomainObject.Predmet.ProtuStrankaListFormatedWithAdressOIB_1">
      <item>Zadruga DUBI, proizvodnja, trgovina i usluge, OIB 98808540322, Koruška 34, 48260 Križevci</item>
    </derivirana_varijabla>
  </DomainObject.Predmet.ProtuStrankaListFormatedWithAdressOIB>
  <DomainObject.Predmet.ProtuStrankaListNazivFormated>
    <izvorni_sadrzaj>
      <item>Zadruga DUBI, proizvodnja, trgovina i usluge</item>
    </izvorni_sadrzaj>
    <derivirana_varijabla naziv="DomainObject.Predmet.ProtuStrankaListNazivFormated_1">
      <item>Zadruga DUBI, proizvodnja, trgovina i usluge</item>
    </derivirana_varijabla>
  </DomainObject.Predmet.ProtuStrankaListNazivFormated>
  <DomainObject.Predmet.ProtuStrankaListNazivFormatedOIB>
    <izvorni_sadrzaj>
      <item>Zadruga DUBI, proizvodnja, trgovina i usluge, OIB 98808540322</item>
    </izvorni_sadrzaj>
    <derivirana_varijabla naziv="DomainObject.Predmet.ProtuStrankaListNazivFormatedOIB_1">
      <item>Zadruga DUBI, proizvodnja, trgovina i usluge, OIB 98808540322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DUBI, proizvodnja, trgovina i usluge</izvorni_sadrzaj>
    <derivirana_varijabla naziv="DomainObject.Predmet.ProtustrankaIDrugi_1">Zadruga DUBI,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DUBI, proizvodnja, trgovina i usluge, OIB 98808540322, Koruška 34, 48260 Križevci</izvorni_sadrzaj>
    <derivirana_varijabla naziv="DomainObject.Predmet.ProtustrankaIDrugiAdressOIB_1">Zadruga DUBI, proizvodnja, trgovina i usluge, OIB 98808540322, Koruška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DUBI, proizvodnja, trgovina i usluge</item>
      <item>E-oglasna ploča</item>
      <item>Sudski registar, Trgovački sud u Varaždinu</item>
    </izvorni_sadrzaj>
    <derivirana_varijabla naziv="DomainObject.Predmet.SudioniciListNaziv_1">
      <item>Financijska agencija</item>
      <item>Zadruga DUBI, proizvodnja, trgovina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DUBI, proizvodnja, trgovina i usluge, OIB 98808540322, Koruška 34,48260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DUBI, proizvodnja, trgovina i usluge, OIB 98808540322, Koruška 34,48260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98808540322</item>
      <item>, OIB null</item>
      <item>, OIB null</item>
    </izvorni_sadrzaj>
    <derivirana_varijabla naziv="DomainObject.Predmet.SudioniciListNazivOIB_1">
      <item>, OIB 85821130368</item>
      <item>, OIB 98808540322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6D6DB-DE24-4DB8-91F7-5D4D81F08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1855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2016-01-14T09:37:00Z</dcterms:created>
  <dc:creator>Ljubica Makovec</dc:creator>
  <cp:lastModifiedBy>Maja Marčec</cp:lastModifiedBy>
  <cp:lastPrinted>2016-01-13T11:32:00Z</cp:lastPrinted>
  <dcterms:modified xmlns:xsi="http://www.w3.org/2001/XMLSchema-instance" xsi:type="dcterms:W3CDTF">2016-01-14T09:37:00Z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