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c9c14" w14:paraId="16c9c14" w:rsidRDefault="003676F9" w:rsidP="004F58EB" w:rsidR="00EA57AC" w:rsidRPr="004C301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3013" w:rsidP="004C3013" w:rsidR="004C3013" w:rsidRPr="004C3013">
      <w:pPr>
        <w:rPr>
          <w:b/>
        </w:rPr>
      </w:pPr>
      <w:r w:rsidRPr="004C3013">
        <w:rPr>
          <w:b/>
        </w:rPr>
        <w:t>REPUBLIKA HRVATSKA</w:t>
      </w:r>
    </w:p>
    <w:p w:rsidRDefault="004C3013" w:rsidP="004C3013" w:rsidR="004C3013" w:rsidRPr="004C3013">
      <w:pPr>
        <w:rPr>
          <w:b/>
        </w:rPr>
      </w:pPr>
      <w:r w:rsidRPr="004C3013">
        <w:rPr>
          <w:b/>
        </w:rPr>
        <w:t>TRGOVAČKI SUD U OSIJEKU</w:t>
      </w:r>
    </w:p>
    <w:p w:rsidRDefault="004C3013" w:rsidP="004C3013" w:rsidR="004C3013" w:rsidRPr="004C3013">
      <w:pPr>
        <w:rPr>
          <w:b/>
        </w:rPr>
      </w:pPr>
      <w:r w:rsidRPr="004C3013">
        <w:rPr>
          <w:b/>
        </w:rPr>
        <w:t xml:space="preserve">STALNA SLUŽBA </w:t>
      </w:r>
    </w:p>
    <w:p w:rsidRDefault="004C3013" w:rsidP="004C3013" w:rsidR="004C3013">
      <w:pPr>
        <w:rPr>
          <w:b/>
        </w:rPr>
      </w:pPr>
      <w:r w:rsidRPr="004C3013">
        <w:rPr>
          <w:b/>
        </w:rPr>
        <w:t>U SLAVONSKOM BRODU</w:t>
      </w:r>
    </w:p>
    <w:p w:rsidRDefault="004C3013" w:rsidP="004C3013" w:rsidR="004C3013">
      <w:pPr>
        <w:rPr>
          <w:b/>
        </w:rPr>
      </w:pPr>
      <w:r>
        <w:rPr>
          <w:b/>
        </w:rPr>
        <w:t>Trg pobjede 13</w:t>
      </w:r>
    </w:p>
    <w:p w:rsidRDefault="004C3013" w:rsidP="004C3013" w:rsidR="004F58EB">
      <w:pPr>
        <w:rPr>
          <w:b/>
        </w:rPr>
      </w:pPr>
      <w:r>
        <w:rPr>
          <w:b/>
        </w:rPr>
        <w:t>35000 Slavonski Brod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</w:t>
      </w:r>
      <w:r w:rsidR="004F58EB">
        <w:rPr>
          <w:b/>
        </w:rPr>
        <w:t xml:space="preserve">Broj: </w:t>
      </w:r>
      <w:r w:rsidR="004617B4">
        <w:rPr>
          <w:b/>
        </w:rPr>
        <w:t>7/St-88</w:t>
      </w:r>
      <w:r w:rsidR="004F58EB">
        <w:rPr>
          <w:b/>
        </w:rPr>
        <w:t>/20</w:t>
      </w:r>
      <w:r w:rsidR="005A7F40">
        <w:rPr>
          <w:b/>
        </w:rPr>
        <w:t>1</w:t>
      </w:r>
      <w:r w:rsidR="004617B4">
        <w:rPr>
          <w:b/>
        </w:rPr>
        <w:t>2</w:t>
      </w:r>
      <w:r w:rsidR="005A7F40">
        <w:rPr>
          <w:b/>
        </w:rPr>
        <w:t>-</w:t>
      </w:r>
      <w:r w:rsidR="004617B4">
        <w:rPr>
          <w:b/>
        </w:rPr>
        <w:t>232</w:t>
      </w:r>
    </w:p>
    <w:p w:rsidRDefault="00EA57AC" w:rsidP="004F58EB" w:rsidR="00EA57AC">
      <w:pPr>
        <w:rPr>
          <w:b/>
        </w:rPr>
      </w:pPr>
    </w:p>
    <w:p w:rsidRDefault="004F58EB" w:rsidP="004F58EB" w:rsidR="004F58EB" w:rsidRPr="00BC63F1">
      <w:pPr>
        <w:rPr>
          <w:b/>
        </w:rPr>
      </w:pPr>
    </w:p>
    <w:p w:rsidRDefault="004F58EB" w:rsidP="004F58EB" w:rsidR="004F58EB">
      <w:pPr>
        <w:jc w:val="center"/>
        <w:rPr>
          <w:b/>
        </w:rPr>
      </w:pPr>
      <w:r w:rsidRPr="00BC63F1">
        <w:rPr>
          <w:b/>
        </w:rPr>
        <w:t>R E P U B L I K A     H R V A T S K A</w:t>
      </w:r>
    </w:p>
    <w:p w:rsidRDefault="00EA57AC" w:rsidP="004F58EB" w:rsidR="00EA57AC" w:rsidRPr="00BC63F1">
      <w:pPr>
        <w:jc w:val="center"/>
        <w:rPr>
          <w:b/>
        </w:rPr>
      </w:pPr>
    </w:p>
    <w:p w:rsidRDefault="004F58EB" w:rsidP="004F58EB" w:rsidR="004F58EB" w:rsidRPr="00BC63F1">
      <w:pPr>
        <w:jc w:val="center"/>
        <w:rPr>
          <w:b/>
        </w:rPr>
      </w:pPr>
      <w:r w:rsidRPr="00BC63F1">
        <w:rPr>
          <w:b/>
        </w:rPr>
        <w:t>R J E Š E N J E</w:t>
      </w:r>
    </w:p>
    <w:p w:rsidRDefault="004F58EB" w:rsidP="004F58EB" w:rsidR="004F58EB">
      <w:pPr>
        <w:jc w:val="both"/>
      </w:pPr>
    </w:p>
    <w:p w:rsidRDefault="004F58EB" w:rsidP="004F58EB" w:rsidR="004F58EB">
      <w:pPr>
        <w:jc w:val="both"/>
      </w:pPr>
      <w:r>
        <w:tab/>
      </w:r>
      <w:r>
        <w:tab/>
      </w:r>
      <w:r w:rsidR="00DD7129" w:rsidRPr="00DD7129">
        <w:rPr>
          <w:b/>
        </w:rPr>
        <w:t xml:space="preserve">TRGOVAČKI SUD U OSIJEKU, STALNA SLUŽBA U SLAVONSKOM BRODU, </w:t>
      </w:r>
      <w:r w:rsidR="00DD7129" w:rsidRPr="00DD7129">
        <w:t xml:space="preserve">po stečajnoj sutkinji Mirni Vujčić, </w:t>
      </w:r>
      <w:r w:rsidR="00707FC5">
        <w:t xml:space="preserve">u stečajnom postupku nad </w:t>
      </w:r>
      <w:r w:rsidR="00DD7129" w:rsidRPr="00DD7129">
        <w:t xml:space="preserve">stečajnim dužnikom </w:t>
      </w:r>
      <w:r w:rsidR="004617B4" w:rsidRPr="004617B4">
        <w:t>ARGUS -VETERINATSKA STANICA d.o.o. za veterinarstvo, proizvodnju, trgovinu i usluge "u stečaju", skraćena tvrtka:ARGUS – VETRINARSKA STANICA d.o.o. "u stečaju" Slavonski Brod, dr. Mile Budaka 1, OIB 49394524178</w:t>
      </w:r>
      <w:r>
        <w:t xml:space="preserve"> dana </w:t>
      </w:r>
      <w:r w:rsidR="005A1E18">
        <w:t>0</w:t>
      </w:r>
      <w:r w:rsidR="004617B4">
        <w:t>9</w:t>
      </w:r>
      <w:r>
        <w:t xml:space="preserve">. </w:t>
      </w:r>
      <w:r w:rsidR="004617B4">
        <w:t>lipnja</w:t>
      </w:r>
      <w:r>
        <w:t xml:space="preserve"> 20</w:t>
      </w:r>
      <w:r w:rsidR="00B27D42">
        <w:t>17</w:t>
      </w:r>
      <w:r>
        <w:t>. godine</w:t>
      </w:r>
    </w:p>
    <w:p w:rsidRDefault="004F58EB" w:rsidP="004F58EB" w:rsidR="004F58EB"/>
    <w:p w:rsidRDefault="00E342F5" w:rsidP="001C2B98" w:rsidR="00E342F5">
      <w:pPr>
        <w:jc w:val="center"/>
        <w:rPr>
          <w:b/>
        </w:rPr>
      </w:pPr>
      <w:r w:rsidRPr="004F3E16">
        <w:rPr>
          <w:b/>
        </w:rPr>
        <w:t>r i j e š i o  j e</w:t>
      </w:r>
    </w:p>
    <w:p w:rsidRDefault="00EA57AC" w:rsidP="005F3802" w:rsidR="00EA57AC">
      <w:pPr>
        <w:jc w:val="both"/>
        <w:rPr>
          <w:b/>
        </w:rPr>
      </w:pPr>
    </w:p>
    <w:p w:rsidRDefault="004F3E16" w:rsidP="005F3802" w:rsidR="00E136E0">
      <w:pPr>
        <w:jc w:val="both"/>
      </w:pPr>
      <w:r>
        <w:rPr>
          <w:b/>
        </w:rPr>
        <w:tab/>
      </w:r>
      <w:r w:rsidR="00415863">
        <w:rPr>
          <w:b/>
        </w:rPr>
        <w:tab/>
      </w:r>
      <w:r>
        <w:t xml:space="preserve">Ispravlja se </w:t>
      </w:r>
      <w:r w:rsidR="00E136E0">
        <w:t>rj</w:t>
      </w:r>
      <w:r w:rsidR="004617B4">
        <w:t>ešenje ovoga suda posl.br 7/St-88</w:t>
      </w:r>
      <w:r w:rsidR="00E136E0">
        <w:t>/201</w:t>
      </w:r>
      <w:r w:rsidR="004617B4">
        <w:t>2</w:t>
      </w:r>
      <w:r w:rsidR="00E136E0">
        <w:t>-</w:t>
      </w:r>
      <w:r w:rsidR="004617B4">
        <w:t>231</w:t>
      </w:r>
      <w:r w:rsidR="005A1E18">
        <w:t xml:space="preserve"> od dana 0</w:t>
      </w:r>
      <w:r w:rsidR="004617B4">
        <w:t>9</w:t>
      </w:r>
      <w:r w:rsidR="00E136E0">
        <w:t>.</w:t>
      </w:r>
      <w:r w:rsidR="005A1E18">
        <w:t xml:space="preserve"> </w:t>
      </w:r>
      <w:r w:rsidR="004617B4">
        <w:t>lipnja</w:t>
      </w:r>
      <w:r w:rsidR="00E136E0">
        <w:t xml:space="preserve"> 2017.</w:t>
      </w:r>
      <w:r w:rsidR="00E012E0">
        <w:t xml:space="preserve"> </w:t>
      </w:r>
      <w:r w:rsidR="00E136E0">
        <w:t xml:space="preserve">godine u </w:t>
      </w:r>
      <w:r w:rsidR="004617B4">
        <w:t xml:space="preserve"> točci </w:t>
      </w:r>
      <w:proofErr w:type="spellStart"/>
      <w:r w:rsidR="004617B4">
        <w:t>I.izreke</w:t>
      </w:r>
      <w:proofErr w:type="spellEnd"/>
      <w:r w:rsidR="004617B4">
        <w:t xml:space="preserve"> rješenja tako da umjesto površine čestice " 2609 m2 " treba stajati " 2209 m2 "</w:t>
      </w:r>
    </w:p>
    <w:p w:rsidRDefault="00E136E0" w:rsidP="005F3802" w:rsidR="00E136E0" w:rsidRPr="005F3802">
      <w:pPr>
        <w:jc w:val="both"/>
      </w:pPr>
      <w:r>
        <w:t xml:space="preserve">                                        </w:t>
      </w:r>
    </w:p>
    <w:p w:rsidRDefault="004F3E16" w:rsidP="001C2B98" w:rsidR="00C3089B">
      <w:pPr>
        <w:jc w:val="center"/>
        <w:rPr>
          <w:b/>
        </w:rPr>
      </w:pPr>
      <w:r w:rsidRPr="00C3089B">
        <w:rPr>
          <w:b/>
        </w:rPr>
        <w:t>Obrazloženje</w:t>
      </w:r>
    </w:p>
    <w:p w:rsidRDefault="00C3089B" w:rsidP="002F79EF" w:rsidR="00C3089B">
      <w:pPr>
        <w:jc w:val="both"/>
        <w:rPr>
          <w:b/>
        </w:rPr>
      </w:pPr>
    </w:p>
    <w:p w:rsidRDefault="00C3089B" w:rsidP="002F79EF" w:rsidR="004617B4">
      <w:pPr>
        <w:jc w:val="both"/>
      </w:pPr>
      <w:r>
        <w:rPr>
          <w:b/>
        </w:rPr>
        <w:tab/>
      </w:r>
      <w:r w:rsidR="00415863">
        <w:rPr>
          <w:b/>
        </w:rPr>
        <w:tab/>
      </w:r>
      <w:r w:rsidR="00441CBA">
        <w:t>Tehničkom greškom pri</w:t>
      </w:r>
      <w:r w:rsidR="000E40A3">
        <w:t>likom</w:t>
      </w:r>
      <w:r w:rsidR="00441CBA">
        <w:t xml:space="preserve"> </w:t>
      </w:r>
      <w:r w:rsidR="00E136E0">
        <w:t xml:space="preserve">izrade rješenja ovoga suda </w:t>
      </w:r>
      <w:proofErr w:type="spellStart"/>
      <w:r w:rsidR="00E136E0">
        <w:t>posl</w:t>
      </w:r>
      <w:proofErr w:type="spellEnd"/>
      <w:r w:rsidR="00E136E0">
        <w:t>.</w:t>
      </w:r>
      <w:r w:rsidR="00B27D42">
        <w:t xml:space="preserve"> </w:t>
      </w:r>
      <w:r w:rsidR="00E136E0">
        <w:t>br.</w:t>
      </w:r>
      <w:r w:rsidR="00B27D42">
        <w:t xml:space="preserve"> </w:t>
      </w:r>
      <w:r w:rsidR="00E136E0">
        <w:t>7/St-</w:t>
      </w:r>
      <w:r w:rsidR="004617B4">
        <w:t>88</w:t>
      </w:r>
      <w:r w:rsidR="00E136E0">
        <w:t>/201</w:t>
      </w:r>
      <w:r w:rsidR="004617B4">
        <w:t>2</w:t>
      </w:r>
      <w:r w:rsidR="00E136E0">
        <w:t>-</w:t>
      </w:r>
      <w:r w:rsidR="004617B4">
        <w:t>231</w:t>
      </w:r>
      <w:r w:rsidR="005A1E18">
        <w:t xml:space="preserve"> od 0</w:t>
      </w:r>
      <w:r w:rsidR="004617B4">
        <w:t>9</w:t>
      </w:r>
      <w:r w:rsidR="00E136E0">
        <w:t>.</w:t>
      </w:r>
      <w:r w:rsidR="00B27D42">
        <w:t xml:space="preserve"> </w:t>
      </w:r>
      <w:r w:rsidR="004617B4">
        <w:t>lipnja</w:t>
      </w:r>
      <w:r w:rsidR="00E136E0">
        <w:t xml:space="preserve"> 2017. godine pogrešno je </w:t>
      </w:r>
      <w:r w:rsidR="004617B4">
        <w:t>naznačeno da površina kč.br.163 iznosi  2609 m2 iako ispravo treba stajati 2209 m2.</w:t>
      </w:r>
    </w:p>
    <w:p w:rsidRDefault="00415863" w:rsidP="002F79EF" w:rsidR="00415863">
      <w:pPr>
        <w:jc w:val="both"/>
      </w:pPr>
      <w:r>
        <w:tab/>
      </w:r>
      <w:r>
        <w:tab/>
        <w:t xml:space="preserve">Stoga je </w:t>
      </w:r>
      <w:r w:rsidR="007B5D79">
        <w:t xml:space="preserve">na temelju odredbe članka </w:t>
      </w:r>
      <w:r w:rsidR="00E136E0">
        <w:t>10</w:t>
      </w:r>
      <w:r w:rsidR="005F3802">
        <w:t xml:space="preserve">. </w:t>
      </w:r>
      <w:r w:rsidR="00B04689">
        <w:t>Stečajnog zakona</w:t>
      </w:r>
      <w:r w:rsidR="00E136E0">
        <w:t xml:space="preserve"> ( NN 71/15)</w:t>
      </w:r>
      <w:r w:rsidR="00B04689">
        <w:t xml:space="preserve"> uz poziv na odredbu čl.</w:t>
      </w:r>
      <w:r w:rsidR="005F3802">
        <w:t xml:space="preserve"> </w:t>
      </w:r>
      <w:r w:rsidR="007B5D79">
        <w:t>342. Z</w:t>
      </w:r>
      <w:r>
        <w:t>akona o parničnom postupku odlučeno kao u izreci rješenja.</w:t>
      </w:r>
    </w:p>
    <w:p w:rsidRDefault="00415863" w:rsidR="00415863"/>
    <w:p w:rsidRDefault="002F79EF" w:rsidR="00415863">
      <w:r>
        <w:tab/>
      </w:r>
      <w:r>
        <w:tab/>
        <w:t xml:space="preserve">U Slavonskom Brodu, </w:t>
      </w:r>
      <w:r w:rsidR="005A1E18">
        <w:t>0</w:t>
      </w:r>
      <w:r w:rsidR="004617B4">
        <w:t>9</w:t>
      </w:r>
      <w:r w:rsidR="008B47B9">
        <w:t xml:space="preserve">. </w:t>
      </w:r>
      <w:r w:rsidR="004617B4">
        <w:t>lipnja</w:t>
      </w:r>
      <w:r w:rsidR="00E136E0">
        <w:t xml:space="preserve"> 2017</w:t>
      </w:r>
      <w:r w:rsidR="008B47B9">
        <w:t xml:space="preserve">. </w:t>
      </w:r>
      <w:r w:rsidR="00415863">
        <w:t>godine</w:t>
      </w:r>
    </w:p>
    <w:p w:rsidRDefault="00FE3B52" w:rsidR="00B7554A">
      <w:r>
        <w:t xml:space="preserve">  </w:t>
      </w:r>
    </w:p>
    <w:p w:rsidRDefault="00036720" w:rsidR="00036720"/>
    <w:p w:rsidRDefault="00415863" w:rsidR="00415863" w:rsidRPr="004617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82128">
        <w:t xml:space="preserve">     </w:t>
      </w:r>
      <w:r w:rsidR="00C61D6F">
        <w:t xml:space="preserve">   </w:t>
      </w:r>
      <w:r w:rsidRPr="004617B4">
        <w:t>Sutkinja</w:t>
      </w:r>
    </w:p>
    <w:p w:rsidRDefault="00415863" w:rsidR="002F79E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C61D6F">
        <w:t xml:space="preserve">  </w:t>
      </w:r>
      <w:r w:rsidR="00B82128">
        <w:t xml:space="preserve"> </w:t>
      </w:r>
      <w:r w:rsidR="00FE3B52">
        <w:t xml:space="preserve">   </w:t>
      </w:r>
      <w:r w:rsidR="00C61D6F">
        <w:t xml:space="preserve"> </w:t>
      </w:r>
      <w:r>
        <w:t>Mirna Vujčić</w:t>
      </w:r>
    </w:p>
    <w:p w:rsidRDefault="00B82128" w:rsidP="00B82128" w:rsidR="00B82128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B82128" w:rsidR="00B82128"/>
    <w:p w:rsidRDefault="00FE3B52" w:rsidP="00FE3B52" w:rsidR="00FE3B52" w:rsidRPr="00FE3B52">
      <w:r w:rsidRPr="00FE3B52">
        <w:rPr>
          <w:b/>
        </w:rPr>
        <w:t>Naputak o pravnom lijeku</w:t>
      </w:r>
      <w:r w:rsidRPr="00FE3B52">
        <w:t>:</w:t>
      </w:r>
    </w:p>
    <w:p w:rsidRDefault="00FE3B52" w:rsidP="00FE3B52" w:rsidR="00FE3B5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>Protiv ovog rješenja dopuštena je žalba u roku od osam dana</w:t>
      </w:r>
    </w:p>
    <w:p w:rsidRDefault="00FE3B52" w:rsidP="00FE3B52" w:rsidR="00FE3B5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 xml:space="preserve"> po isteku osmog dana od dana objave rješenja na mrežnoj stranici</w:t>
      </w:r>
    </w:p>
    <w:p w:rsidRDefault="00FE3B52" w:rsidP="00FE3B52" w:rsidR="00FE3B5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 xml:space="preserve"> e-Oglasna ploča sudova. Žalba se podnosi  Visokom trgovačkom </w:t>
      </w:r>
    </w:p>
    <w:p w:rsidRDefault="00FE3B52" w:rsidP="00FE3B52" w:rsidR="00B27D4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>sudu u Zagrebu  putem ovoga suda  u tri  primjerka</w:t>
      </w:r>
    </w:p>
    <w:p w:rsidRDefault="00B27D42" w:rsidR="00B27D42"/>
    <w:p w:rsidRDefault="004617B4" w:rsidR="004617B4"/>
    <w:p w:rsidRDefault="004617B4" w:rsidR="004617B4"/>
    <w:p w:rsidRDefault="004617B4" w:rsidR="004617B4"/>
    <w:p w:rsidRDefault="004617B4" w:rsidR="004617B4"/>
    <w:p w:rsidRDefault="00B27D42" w:rsidR="00B27D42"/>
    <w:p w:rsidRDefault="004617B4" w:rsidP="004617B4" w:rsidR="004617B4" w:rsidRPr="004617B4">
      <w:r w:rsidRPr="004617B4">
        <w:t>DNA:</w:t>
      </w:r>
    </w:p>
    <w:p w:rsidRDefault="004617B4" w:rsidP="004617B4" w:rsidR="004617B4" w:rsidRPr="004617B4">
      <w:r w:rsidRPr="004617B4">
        <w:t xml:space="preserve">1. Rješenje nepravomoćno </w:t>
      </w:r>
    </w:p>
    <w:p w:rsidRDefault="004617B4" w:rsidP="004617B4" w:rsidR="004617B4" w:rsidRPr="004617B4">
      <w:r w:rsidRPr="004617B4">
        <w:t>2.  Rješenje objaviti na mrežnoj stranici e-Oglasna ploča sudova te dostaviti neposredno</w:t>
      </w:r>
    </w:p>
    <w:p w:rsidRDefault="004617B4" w:rsidP="004617B4" w:rsidR="004617B4" w:rsidRPr="004617B4">
      <w:r w:rsidRPr="004617B4">
        <w:t xml:space="preserve">   -   stečajnom upravitelju Zdenku </w:t>
      </w:r>
      <w:proofErr w:type="spellStart"/>
      <w:r w:rsidRPr="004617B4">
        <w:t>Bešlić</w:t>
      </w:r>
      <w:proofErr w:type="spellEnd"/>
      <w:r w:rsidRPr="004617B4">
        <w:t xml:space="preserve">  </w:t>
      </w:r>
    </w:p>
    <w:p w:rsidRDefault="004617B4" w:rsidP="004617B4" w:rsidR="004617B4" w:rsidRPr="004617B4">
      <w:r w:rsidRPr="004617B4">
        <w:t xml:space="preserve">   -   kupcu Mirko </w:t>
      </w:r>
      <w:proofErr w:type="spellStart"/>
      <w:r w:rsidRPr="004617B4">
        <w:t>Stuparević</w:t>
      </w:r>
      <w:proofErr w:type="spellEnd"/>
      <w:r w:rsidRPr="004617B4">
        <w:t xml:space="preserve"> po punomoćniku</w:t>
      </w:r>
    </w:p>
    <w:p w:rsidRDefault="004617B4" w:rsidP="004617B4" w:rsidR="00B27D42" w:rsidRPr="00B27D42">
      <w:r w:rsidRPr="004617B4">
        <w:t xml:space="preserve">   -  Općinskom sudu u Slavonskom Brodu po pravomoćnosti uz dopis</w:t>
      </w:r>
    </w:p>
    <w:p w:rsidRDefault="00C61D6F" w:rsidR="00C61D6F"/>
    <w:sectPr w:rsidR="00C61D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4D64"/>
    <w:rsid w:val="00036720"/>
    <w:rsid w:val="000E40A3"/>
    <w:rsid w:val="001C2B98"/>
    <w:rsid w:val="001C6EBA"/>
    <w:rsid w:val="001F3D8A"/>
    <w:rsid w:val="00226D2C"/>
    <w:rsid w:val="00285E5F"/>
    <w:rsid w:val="002C77B9"/>
    <w:rsid w:val="002F79EF"/>
    <w:rsid w:val="00304821"/>
    <w:rsid w:val="003676F9"/>
    <w:rsid w:val="003B3BE0"/>
    <w:rsid w:val="00415863"/>
    <w:rsid w:val="00435921"/>
    <w:rsid w:val="00441CBA"/>
    <w:rsid w:val="004617B4"/>
    <w:rsid w:val="0049047C"/>
    <w:rsid w:val="004C3013"/>
    <w:rsid w:val="004E309B"/>
    <w:rsid w:val="004F3E16"/>
    <w:rsid w:val="004F58EB"/>
    <w:rsid w:val="005A1E18"/>
    <w:rsid w:val="005A7F40"/>
    <w:rsid w:val="005F3802"/>
    <w:rsid w:val="00707FC5"/>
    <w:rsid w:val="007B5D79"/>
    <w:rsid w:val="00874D64"/>
    <w:rsid w:val="00890604"/>
    <w:rsid w:val="008B47B9"/>
    <w:rsid w:val="008B7271"/>
    <w:rsid w:val="009057C4"/>
    <w:rsid w:val="00942406"/>
    <w:rsid w:val="009A7E23"/>
    <w:rsid w:val="009D1EFB"/>
    <w:rsid w:val="009F3233"/>
    <w:rsid w:val="009F6BEE"/>
    <w:rsid w:val="00AE1BFB"/>
    <w:rsid w:val="00B04689"/>
    <w:rsid w:val="00B24D73"/>
    <w:rsid w:val="00B27D42"/>
    <w:rsid w:val="00B7554A"/>
    <w:rsid w:val="00B82128"/>
    <w:rsid w:val="00B91C77"/>
    <w:rsid w:val="00BC2719"/>
    <w:rsid w:val="00C3089B"/>
    <w:rsid w:val="00C61D6F"/>
    <w:rsid w:val="00CD1F06"/>
    <w:rsid w:val="00CD3DBD"/>
    <w:rsid w:val="00D0497A"/>
    <w:rsid w:val="00D7279C"/>
    <w:rsid w:val="00DC09AA"/>
    <w:rsid w:val="00DD7129"/>
    <w:rsid w:val="00E012E0"/>
    <w:rsid w:val="00E136E0"/>
    <w:rsid w:val="00E342F5"/>
    <w:rsid w:val="00EA57AC"/>
    <w:rsid w:val="00F72562"/>
    <w:rsid w:val="00FE3B52"/>
    <w:rsid w:val="00FF4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676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76F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44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44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44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44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44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676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76F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44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44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44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44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44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385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1051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637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905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St-88/2012</izvorni_sadrzaj>
    <derivirana_varijabla naziv="DomainObject.Predmet.OznakaBroj_1">St-88/2012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 kod Dubi,    ,III,IV -dio</izvorni_sadrzaj>
    <derivirana_varijabla naziv="DomainObject.Predmet.PrimjedbaSuca_1">I,II   kod Dubi,    ,III,IV -dio</derivirana_varijabla>
  </DomainObject.Predmet.PrimjedbaSuca>
  <DomainObject.Predmet.ProtustrankaFormated>
    <izvorni_sadrzaj>  ARGUS - VETERINARSKA STANICA  d.o.o. SLAVONSKI BROD</izvorni_sadrzaj>
    <derivirana_varijabla naziv="DomainObject.Predmet.ProtustrankaFormated_1">  ARGUS - VETERINARSKA STANICA  d.o.o. SLAVONSKI BROD</derivirana_varijabla>
  </DomainObject.Predmet.ProtustrankaFormated>
  <DomainObject.Predmet.ProtustrankaFormatedOIB>
    <izvorni_sadrzaj>  ARGUS - VETERINARSKA STANICA  d.o.o. SLAVONSKI BROD, OIB 49394524178</izvorni_sadrzaj>
    <derivirana_varijabla naziv="DomainObject.Predmet.ProtustrankaFormatedOIB_1">  ARGUS - VETERINARSKA STANICA  d.o.o. SLAVONSKI BROD, OIB 49394524178</derivirana_varijabla>
  </DomainObject.Predmet.ProtustrankaFormatedOIB>
  <DomainObject.Predmet.ProtustrankaFormatedWithAdress>
    <izvorni_sadrzaj> ARGUS - VETERINARSKA STANICA  d.o.o. SLAVONSKI BROD, Dr.Mile Budaka 1, 35000 Slavonski Brod</izvorni_sadrzaj>
    <derivirana_varijabla naziv="DomainObject.Predmet.ProtustrankaFormatedWithAdress_1"> ARGUS - VETERINARSKA STANICA  d.o.o. SLAVONSKI BROD, Dr.Mile Budaka 1, 35000 Slavonski Brod</derivirana_varijabla>
  </DomainObject.Predmet.ProtustrankaFormatedWithAdress>
  <DomainObject.Predmet.ProtustrankaFormatedWithAdressOIB>
    <izvorni_sadrzaj> ARGUS - VETERINARSKA STANICA  d.o.o. SLAVONSKI BROD, OIB 49394524178, Dr.Mile Budaka 1, 35000 Slavonski Brod</izvorni_sadrzaj>
    <derivirana_varijabla naziv="DomainObject.Predmet.ProtustrankaFormatedWithAdressOIB_1"> ARGUS - VETERINARSKA STANICA  d.o.o. SLAVONSKI BROD, OIB 49394524178, Dr.Mile Budaka 1, 35000 Slavonski Brod</derivirana_varijabla>
  </DomainObject.Predmet.ProtustrankaFormatedWithAdressOIB>
  <DomainObject.Predmet.ProtustrankaWithAdress>
    <izvorni_sadrzaj>ARGUS - VETERINARSKA STANICA  d.o.o. SLAVONSKI BROD Dr.Mile Budaka 1, 35000 Slavonski Brod</izvorni_sadrzaj>
    <derivirana_varijabla naziv="DomainObject.Predmet.ProtustrankaWithAdress_1">ARGUS - VETERINARSKA STANICA  d.o.o. SLAVONSKI BROD Dr.Mile Budaka 1, 35000 Slavonski Brod</derivirana_varijabla>
  </DomainObject.Predmet.ProtustrankaWithAdress>
  <DomainObject.Predmet.ProtustrankaWithAdressOIB>
    <izvorni_sadrzaj>ARGUS - VETERINARSKA STANICA  d.o.o. SLAVONSKI BROD, OIB 49394524178, Dr.Mile Budaka 1, 35000 Slavonski Brod</izvorni_sadrzaj>
    <derivirana_varijabla naziv="DomainObject.Predmet.ProtustrankaWithAdressOIB_1">ARGUS - VETERINARSKA STANICA  d.o.o. SLAVONSKI BROD, OIB 49394524178, Dr.Mile Budaka 1, 35000 Slavonski Brod</derivirana_varijabla>
  </DomainObject.Predmet.ProtustrankaWithAdressOIB>
  <DomainObject.Predmet.ProtustrankaNazivFormated>
    <izvorni_sadrzaj>ARGUS - VETERINARSKA STANICA  d.o.o. SLAVONSKI BROD</izvorni_sadrzaj>
    <derivirana_varijabla naziv="DomainObject.Predmet.ProtustrankaNazivFormated_1">ARGUS - VETERINARSKA STANICA  d.o.o. SLAVONSKI BROD</derivirana_varijabla>
  </DomainObject.Predmet.ProtustrankaNazivFormated>
  <DomainObject.Predmet.ProtustrankaNazivFormatedOIB>
    <izvorni_sadrzaj>ARGUS - VETERINARSKA STANICA  d.o.o. SLAVONSKI BROD, OIB 49394524178</izvorni_sadrzaj>
    <derivirana_varijabla naziv="DomainObject.Predmet.ProtustrankaNazivFormatedOIB_1">ARGUS - VETERINARSKA STANICA  d.o.o. SLAVONSKI BROD, OIB 49394524178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ARGUS - VETERINARSKA STANICA d.o.o. SLAVONSKI BROD</izvorni_sadrzaj>
    <derivirana_varijabla naziv="DomainObject.Predmet.StrankaFormated_1">  ARGUS - VETERINARSKA STANICA d.o.o. SLAVONSKI BROD</derivirana_varijabla>
  </DomainObject.Predmet.StrankaFormated>
  <DomainObject.Predmet.StrankaFormatedOIB>
    <izvorni_sadrzaj>  ARGUS - VETERINARSKA STANICA d.o.o. SLAVONSKI BROD, OIB 49394524178</izvorni_sadrzaj>
    <derivirana_varijabla naziv="DomainObject.Predmet.StrankaFormatedOIB_1">  ARGUS - VETERINARSKA STANICA d.o.o. SLAVONSKI BROD, OIB 49394524178</derivirana_varijabla>
  </DomainObject.Predmet.StrankaFormatedOIB>
  <DomainObject.Predmet.StrankaFormatedWithAdress>
    <izvorni_sadrzaj> ARGUS - VETERINARSKA STANICA d.o.o. SLAVONSKI BROD, Dr.Mile Budaka 1, 35000 Slavonski Brod</izvorni_sadrzaj>
    <derivirana_varijabla naziv="DomainObject.Predmet.StrankaFormatedWithAdress_1"> ARGUS - VETERINARSKA STANICA d.o.o. SLAVONSKI BROD, Dr.Mile Budaka 1, 35000 Slavonski Brod</derivirana_varijabla>
  </DomainObject.Predmet.StrankaFormatedWithAdress>
  <DomainObject.Predmet.StrankaFormatedWithAdressOIB>
    <izvorni_sadrzaj> ARGUS - VETERINARSKA STANICA d.o.o. SLAVONSKI BROD, OIB 49394524178, Dr.Mile Budaka 1, 35000 Slavonski Brod</izvorni_sadrzaj>
    <derivirana_varijabla naziv="DomainObject.Predmet.StrankaFormatedWithAdressOIB_1"> ARGUS - VETERINARSKA STANICA d.o.o. SLAVONSKI BROD, OIB 49394524178, Dr.Mile Budaka 1, 35000 Slavonski Brod</derivirana_varijabla>
  </DomainObject.Predmet.StrankaFormatedWithAdressOIB>
  <DomainObject.Predmet.StrankaWithAdress>
    <izvorni_sadrzaj>ARGUS - VETERINARSKA STANICA d.o.o. SLAVONSKI BROD Dr.Mile Budaka 1,35000 Slavonski Brod</izvorni_sadrzaj>
    <derivirana_varijabla naziv="DomainObject.Predmet.StrankaWithAdress_1">ARGUS - VETERINARSKA STANICA d.o.o. SLAVONSKI BROD Dr.Mile Budaka 1,35000 Slavonski Brod</derivirana_varijabla>
  </DomainObject.Predmet.StrankaWithAdress>
  <DomainObject.Predmet.StrankaWithAdressOIB>
    <izvorni_sadrzaj>ARGUS - VETERINARSKA STANICA d.o.o. SLAVONSKI BROD, OIB 49394524178, Dr.Mile Budaka 1,35000 Slavonski Brod</izvorni_sadrzaj>
    <derivirana_varijabla naziv="DomainObject.Predmet.StrankaWithAdressOIB_1">ARGUS - VETERINARSKA STANICA d.o.o. SLAVONSKI BROD, OIB 49394524178, Dr.Mile Budaka 1,35000 Slavonski Brod</derivirana_varijabla>
  </DomainObject.Predmet.StrankaWithAdressOIB>
  <DomainObject.Predmet.StrankaNazivFormated>
    <izvorni_sadrzaj>ARGUS - VETERINARSKA STANICA d.o.o. SLAVONSKI BROD</izvorni_sadrzaj>
    <derivirana_varijabla naziv="DomainObject.Predmet.StrankaNazivFormated_1">ARGUS - VETERINARSKA STANICA d.o.o. SLAVONSKI BROD</derivirana_varijabla>
  </DomainObject.Predmet.StrankaNazivFormated>
  <DomainObject.Predmet.StrankaNazivFormatedOIB>
    <izvorni_sadrzaj>ARGUS - VETERINARSKA STANICA d.o.o. SLAVONSKI BROD, OIB 49394524178</izvorni_sadrzaj>
    <derivirana_varijabla naziv="DomainObject.Predmet.StrankaNazivFormatedOIB_1">ARGUS - VETERINARSKA STANICA d.o.o. SLAVONSKI BROD, OIB 49394524178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ARGUS - VETERINARSKA STANICA d.o.o. SLAVONSKI BROD</item>
    </izvorni_sadrzaj>
    <derivirana_varijabla naziv="DomainObject.Predmet.StrankaListFormated_1">
      <item>ARGUS - VETERINARSKA STANICA d.o.o. SLAVONSKI BROD</item>
    </derivirana_varijabla>
  </DomainObject.Predmet.StrankaListFormated>
  <DomainObject.Predmet.StrankaListFormatedOIB>
    <izvorni_sadrzaj>
      <item>ARGUS - VETERINARSKA STANICA d.o.o. SLAVONSKI BROD, OIB 49394524178</item>
    </izvorni_sadrzaj>
    <derivirana_varijabla naziv="DomainObject.Predmet.StrankaListFormatedOIB_1">
      <item>ARGUS - VETERINARSKA STANICA d.o.o. SLAVONSKI BROD, OIB 49394524178</item>
    </derivirana_varijabla>
  </DomainObject.Predmet.StrankaListFormatedOIB>
  <DomainObject.Predmet.StrankaListFormatedWithAdress>
    <izvorni_sadrzaj>
      <item>ARGUS - VETERINARSKA STANICA d.o.o. SLAVONSKI BROD, Dr.Mile Budaka 1, 35000 Slavonski Brod</item>
    </izvorni_sadrzaj>
    <derivirana_varijabla naziv="DomainObject.Predmet.StrankaListFormatedWithAdress_1">
      <item>ARGUS - VETERINARSKA STANICA d.o.o. SLAVONSKI BROD, Dr.Mile Budaka 1, 35000 Slavonski Brod</item>
    </derivirana_varijabla>
  </DomainObject.Predmet.StrankaListFormatedWithAdress>
  <DomainObject.Predmet.StrankaListFormatedWithAdressOIB>
    <izvorni_sadrzaj>
      <item>ARGUS - VETERINARSKA STANICA d.o.o. SLAVONSKI BROD, OIB 49394524178, Dr.Mile Budaka 1, 35000 Slavonski Brod</item>
    </izvorni_sadrzaj>
    <derivirana_varijabla naziv="DomainObject.Predmet.StrankaListFormatedWithAdressOIB_1">
      <item>ARGUS - VETERINARSKA STANICA d.o.o. SLAVONSKI BROD, OIB 49394524178, Dr.Mile Budaka 1, 35000 Slavonski Brod</item>
    </derivirana_varijabla>
  </DomainObject.Predmet.StrankaListFormatedWithAdressOIB>
  <DomainObject.Predmet.StrankaListNazivFormated>
    <izvorni_sadrzaj>
      <item>ARGUS - VETERINARSKA STANICA d.o.o. SLAVONSKI BROD</item>
    </izvorni_sadrzaj>
    <derivirana_varijabla naziv="DomainObject.Predmet.StrankaListNazivFormated_1">
      <item>ARGUS - VETERINARSKA STANICA d.o.o. SLAVONSKI BROD</item>
    </derivirana_varijabla>
  </DomainObject.Predmet.StrankaListNazivFormated>
  <DomainObject.Predmet.StrankaListNazivFormatedOIB>
    <izvorni_sadrzaj>
      <item>ARGUS - VETERINARSKA STANICA d.o.o. SLAVONSKI BROD, OIB 49394524178</item>
    </izvorni_sadrzaj>
    <derivirana_varijabla naziv="DomainObject.Predmet.StrankaListNazivFormatedOIB_1">
      <item>ARGUS - VETERINARSKA STANICA d.o.o. SLAVONSKI BROD, OIB 49394524178</item>
    </derivirana_varijabla>
  </DomainObject.Predmet.StrankaListNazivFormatedOIB>
  <DomainObject.Predmet.ProtuStrankaListFormated>
    <izvorni_sadrzaj>
      <item>ARGUS - VETERINARSKA STANICA  d.o.o. SLAVONSKI BROD</item>
    </izvorni_sadrzaj>
    <derivirana_varijabla naziv="DomainObject.Predmet.ProtuStrankaListFormated_1">
      <item>ARGUS - VETERINARSKA STANICA  d.o.o. SLAVONSKI BROD</item>
    </derivirana_varijabla>
  </DomainObject.Predmet.ProtuStrankaListFormated>
  <DomainObject.Predmet.ProtuStrankaListFormatedOIB>
    <izvorni_sadrzaj>
      <item>ARGUS - VETERINARSKA STANICA  d.o.o. SLAVONSKI BROD, OIB 49394524178</item>
    </izvorni_sadrzaj>
    <derivirana_varijabla naziv="DomainObject.Predmet.ProtuStrankaListFormatedOIB_1">
      <item>ARGUS - VETERINARSKA STANICA  d.o.o. SLAVONSKI BROD, OIB 49394524178</item>
    </derivirana_varijabla>
  </DomainObject.Predmet.ProtuStrankaListFormatedOIB>
  <DomainObject.Predmet.ProtuStrankaListFormatedWithAdress>
    <izvorni_sadrzaj>
      <item>ARGUS - VETERINARSKA STANICA  d.o.o. SLAVONSKI BROD, Dr.Mile Budaka 1, 35000 Slavonski Brod</item>
    </izvorni_sadrzaj>
    <derivirana_varijabla naziv="DomainObject.Predmet.ProtuStrankaListFormatedWithAdress_1">
      <item>ARGUS - VETERINARSKA STANICA  d.o.o. SLAVONSKI BROD, Dr.Mile Budaka 1, 35000 Slavonski Brod</item>
    </derivirana_varijabla>
  </DomainObject.Predmet.ProtuStrankaListFormatedWithAdress>
  <DomainObject.Predmet.ProtuStrankaListFormatedWithAdressOIB>
    <izvorni_sadrzaj>
      <item>ARGUS - VETERINARSKA STANICA  d.o.o. SLAVONSKI BROD, OIB 49394524178, Dr.Mile Budaka 1, 35000 Slavonski Brod</item>
    </izvorni_sadrzaj>
    <derivirana_varijabla naziv="DomainObject.Predmet.ProtuStrankaListFormatedWithAdressOIB_1">
      <item>ARGUS - VETERINARSKA STANICA  d.o.o. SLAVONSKI BROD, OIB 49394524178, Dr.Mile Budaka 1, 35000 Slavonski Brod</item>
    </derivirana_varijabla>
  </DomainObject.Predmet.ProtuStrankaListFormatedWithAdressOIB>
  <DomainObject.Predmet.ProtuStrankaListNazivFormated>
    <izvorni_sadrzaj>
      <item>ARGUS - VETERINARSKA STANICA  d.o.o. SLAVONSKI BROD</item>
    </izvorni_sadrzaj>
    <derivirana_varijabla naziv="DomainObject.Predmet.ProtuStrankaListNazivFormated_1">
      <item>ARGUS - VETERINARSKA STANICA  d.o.o. SLAVONSKI BROD</item>
    </derivirana_varijabla>
  </DomainObject.Predmet.ProtuStrankaListNazivFormated>
  <DomainObject.Predmet.ProtuStrankaListNazivFormatedOIB>
    <izvorni_sadrzaj>
      <item>ARGUS - VETERINARSKA STANICA  d.o.o. SLAVONSKI BROD, OIB 49394524178</item>
    </izvorni_sadrzaj>
    <derivirana_varijabla naziv="DomainObject.Predmet.ProtuStrankaListNazivFormatedOIB_1">
      <item>ARGUS - VETERINARSKA STANICA  d.o.o. SLAVONSKI BROD, OIB 49394524178</item>
    </derivirana_varijabla>
  </DomainObject.Predmet.ProtuStrankaListNazivFormatedOIB>
  <DomainObject.Predmet.OstaliList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izvorni_sadrzaj>
    <derivirana_varijabla naziv="DomainObject.Predmet.OstaliList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derivirana_varijabla>
  </DomainObject.Predmet.OstaliListFormated>
  <DomainObject.Predmet.OstaliList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izvorni_sadrzaj>
    <derivirana_varijabla naziv="DomainObject.Predmet.OstaliList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derivirana_varijabla>
  </DomainObject.Predmet.OstaliListFormatedOIB>
  <DomainObject.Predmet.OstaliListFormatedWithAdress>
    <izvorni_sadrzaj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</izvorni_sadrzaj>
    <derivirana_varijabla naziv="DomainObject.Predmet.OstaliListFormatedWithAdress_1"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</derivirana_varijabla>
  </DomainObject.Predmet.OstaliListFormatedWithAdress>
  <DomainObject.Predmet.OstaliListFormatedWithAdressOIB>
    <izvorni_sadrzaj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</izvorni_sadrzaj>
    <derivirana_varijabla naziv="DomainObject.Predmet.OstaliListFormatedWithAdressOIB_1"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</derivirana_varijabla>
  </DomainObject.Predmet.OstaliListFormatedWithAdressOIB>
  <DomainObject.Predmet.OstaliListNaziv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izvorni_sadrzaj>
    <derivirana_varijabla naziv="DomainObject.Predmet.OstaliListNaziv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derivirana_varijabla>
  </DomainObject.Predmet.OstaliListNazivFormated>
  <DomainObject.Predmet.OstaliListNaziv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izvorni_sadrzaj>
    <derivirana_varijabla naziv="DomainObject.Predmet.OstaliListNaziv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ARGUS - VETERINARSKA STANICA d.o.o. SLAVONSKI BROD</izvorni_sadrzaj>
    <derivirana_varijabla naziv="DomainObject.Predmet.StrankaIDrugi_1">ARGUS - VETERINARSKA STANICA d.o.o. SLAVONSKI BROD</derivirana_varijabla>
  </DomainObject.Predmet.StrankaIDrugi>
  <DomainObject.Predmet.ProtustrankaIDrugi>
    <izvorni_sadrzaj>ARGUS - VETERINARSKA STANICA  d.o.o. SLAVONSKI BROD</izvorni_sadrzaj>
    <derivirana_varijabla naziv="DomainObject.Predmet.ProtustrankaIDrugi_1">ARGUS - VETERINARSKA STANICA  d.o.o. SLAVONSKI BROD</derivirana_varijabla>
  </DomainObject.Predmet.ProtustrankaIDrugi>
  <DomainObject.Predmet.StrankaIDrugiAdressOIB>
    <izvorni_sadrzaj>ARGUS - VETERINARSKA STANICA d.o.o. SLAVONSKI BROD, OIB 49394524178, Dr.Mile Budaka 1, 35000 Slavonski Brod</izvorni_sadrzaj>
    <derivirana_varijabla naziv="DomainObject.Predmet.StrankaIDrugiAdressOIB_1">ARGUS - VETERINARSKA STANICA d.o.o. SLAVONSKI BROD, OIB 49394524178, Dr.Mile Budaka 1, 35000 Slavonski Brod</derivirana_varijabla>
  </DomainObject.Predmet.StrankaIDrugiAdressOIB>
  <DomainObject.Predmet.ProtustrankaIDrugiAdressOIB>
    <izvorni_sadrzaj>ARGUS - VETERINARSKA STANICA  d.o.o. SLAVONSKI BROD, OIB 49394524178, Dr.Mile Budaka 1, 35000 Slavonski Brod</izvorni_sadrzaj>
    <derivirana_varijabla naziv="DomainObject.Predmet.ProtustrankaIDrugiAdressOIB_1">ARGUS - VETERINARSKA STANICA  d.o.o. SLAVONSKI BROD, OIB 49394524178, Dr.Mile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izvorni_sadrzaj>
    <derivirana_varijabla naziv="DomainObject.Predmet.SudioniciListNaziv_1"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derivirana_varijabla>
  </DomainObject.Predmet.SudioniciListNaziv>
  <DomainObject.Predmet.SudioniciListAdressOIB>
    <izvorni_sadrzaj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</izvorni_sadrzaj>
    <derivirana_varijabla naziv="DomainObject.Predmet.SudioniciListAdressOIB_1"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</izvorni_sadrzaj>
    <derivirana_varijabla naziv="DomainObject.Predmet.SudioniciListNazivOIB_1"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285</properties:Words>
  <properties:Characters>1439</properties:Characters>
  <properties:Lines>57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2017-06-09T07:28:00Z</dcterms:created>
  <dc:creator>Željka Sočković</dc:creator>
  <cp:lastModifiedBy>wsadmin</cp:lastModifiedBy>
  <cp:lastPrinted>2017-06-09T07:35:00Z</cp:lastPrinted>
  <dcterms:modified xmlns:xsi="http://www.w3.org/2001/XMLSchema-instance" xsi:type="dcterms:W3CDTF">2017-06-09T07:37:00Z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