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76368" w14:paraId="1c76368" w:rsidRDefault="009219F7" w:rsidP="009219F7" w:rsidR="007A5740" w:rsidRPr="009219F7">
      <w:pPr>
        <w:pStyle w:val="Tijeloteksta"/>
        <w:jc w:val="right"/>
        <w15:collapsed w:val="false"/>
      </w:pPr>
      <w:bookmarkStart w:name="_GoBack" w:id="0"/>
      <w:bookmarkEnd w:id="0"/>
      <w:r w:rsidRPr="009219F7">
        <w:t>Posl. br. 1 St-</w:t>
      </w:r>
      <w:r w:rsidR="00862350">
        <w:t>231/11-97</w:t>
      </w:r>
    </w:p>
    <w:p w:rsidRDefault="007A5740" w:rsidP="007A5740" w:rsidR="007A5740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7A5740" w:rsidP="007A5740" w:rsidR="007A5740" w:rsidRPr="009219F7">
      <w:pPr>
        <w:jc w:val="both"/>
      </w:pPr>
      <w:r w:rsidRPr="009219F7">
        <w:t xml:space="preserve">  REPUBLIKA HRVATSKA</w:t>
      </w:r>
    </w:p>
    <w:p w:rsidRDefault="007A5740" w:rsidP="007A5740" w:rsidR="007A5740" w:rsidRPr="009219F7">
      <w:pPr>
        <w:jc w:val="both"/>
      </w:pPr>
      <w:r w:rsidRPr="009219F7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9219F7">
          <w:t>SUD U</w:t>
        </w:r>
      </w:smartTag>
      <w:r w:rsidR="00AB02AB" w:rsidRPr="009219F7">
        <w:t xml:space="preserve"> ZADRU</w:t>
      </w:r>
      <w:r w:rsidR="00AB02AB" w:rsidRPr="009219F7">
        <w:tab/>
      </w:r>
      <w:r w:rsidR="00AB02AB" w:rsidRPr="009219F7">
        <w:tab/>
      </w:r>
      <w:r w:rsidR="00AB02AB" w:rsidRPr="009219F7">
        <w:tab/>
      </w:r>
      <w:r w:rsidR="00AB02AB" w:rsidRPr="009219F7">
        <w:tab/>
      </w:r>
      <w:r w:rsidR="00AB02AB" w:rsidRPr="009219F7">
        <w:tab/>
      </w:r>
    </w:p>
    <w:p w:rsidRDefault="009219F7" w:rsidP="007A5740" w:rsidR="007A5740">
      <w:pPr>
        <w:jc w:val="both"/>
      </w:pPr>
      <w:r>
        <w:t>Dr. Franje Tuđmana 35</w:t>
      </w:r>
    </w:p>
    <w:p w:rsidRDefault="009219F7" w:rsidP="007A5740" w:rsidR="009219F7">
      <w:pPr>
        <w:jc w:val="both"/>
      </w:pPr>
    </w:p>
    <w:p w:rsidRDefault="009219F7" w:rsidP="009219F7" w:rsidR="009219F7" w:rsidRPr="009219F7">
      <w:pPr>
        <w:jc w:val="center"/>
      </w:pPr>
      <w:r>
        <w:t>R E P U B L I K A   H R V A T S K A</w:t>
      </w:r>
    </w:p>
    <w:p w:rsidRDefault="007A5740" w:rsidP="007A5740" w:rsidR="007A5740" w:rsidRPr="009219F7">
      <w:pPr>
        <w:jc w:val="center"/>
      </w:pPr>
    </w:p>
    <w:p w:rsidRDefault="007A5740" w:rsidP="007A5740" w:rsidR="007A5740" w:rsidRPr="009219F7">
      <w:pPr>
        <w:jc w:val="center"/>
      </w:pPr>
      <w:r w:rsidRPr="009219F7">
        <w:t>R  J  E  Š  E  N  J  E</w:t>
      </w:r>
    </w:p>
    <w:p w:rsidRDefault="007A5740" w:rsidP="007A5740" w:rsidR="007A5740" w:rsidRPr="009219F7">
      <w:pPr>
        <w:jc w:val="both"/>
      </w:pPr>
    </w:p>
    <w:p w:rsidRDefault="007A5740" w:rsidP="007A5740" w:rsidR="007A5740" w:rsidRPr="009219F7">
      <w:pPr>
        <w:tabs>
          <w:tab w:pos="960" w:val="left"/>
        </w:tabs>
        <w:jc w:val="both"/>
      </w:pPr>
      <w:r w:rsidRPr="009219F7">
        <w:tab/>
        <w:t>Trgovački sud u Zadru</w:t>
      </w:r>
      <w:r w:rsidR="008E6DB3">
        <w:t xml:space="preserve"> (OIB: 39670464653)</w:t>
      </w:r>
      <w:r w:rsidRPr="009219F7">
        <w:t xml:space="preserve"> po su</w:t>
      </w:r>
      <w:r w:rsidR="00C26CF1">
        <w:t>tkinji</w:t>
      </w:r>
      <w:r w:rsidRPr="009219F7">
        <w:t xml:space="preserve"> ovog suda Ardeni Bajlo</w:t>
      </w:r>
      <w:r w:rsidR="008E6DB3">
        <w:t>,</w:t>
      </w:r>
      <w:r w:rsidRPr="009219F7">
        <w:t xml:space="preserve"> u </w:t>
      </w:r>
      <w:r w:rsidR="004616BF" w:rsidRPr="009219F7">
        <w:t xml:space="preserve">stečajnom postupku nad </w:t>
      </w:r>
      <w:r w:rsidR="00071091">
        <w:t>stečajnom masom stečajnog</w:t>
      </w:r>
      <w:r w:rsidR="004616BF" w:rsidRPr="009219F7">
        <w:t xml:space="preserve"> dužnik</w:t>
      </w:r>
      <w:r w:rsidR="00071091">
        <w:t>a</w:t>
      </w:r>
      <w:r w:rsidR="004616BF" w:rsidRPr="009219F7">
        <w:t xml:space="preserve"> </w:t>
      </w:r>
      <w:r w:rsidR="00862350">
        <w:t>PS - DALMACO d.o.o. Zadar</w:t>
      </w:r>
      <w:r w:rsidR="00862350" w:rsidRPr="00A27A97">
        <w:t xml:space="preserve"> </w:t>
      </w:r>
      <w:r w:rsidR="00C26CF1" w:rsidRPr="001C0721">
        <w:t xml:space="preserve">u stečaju, </w:t>
      </w:r>
      <w:r w:rsidR="00862350">
        <w:t>Josipa Hatzea 44, Zadar</w:t>
      </w:r>
      <w:r w:rsidR="00C26CF1" w:rsidRPr="001C0721">
        <w:t>, OIB:</w:t>
      </w:r>
      <w:r w:rsidR="00862350">
        <w:t xml:space="preserve"> 99390766016</w:t>
      </w:r>
      <w:r w:rsidR="004E41F3" w:rsidRPr="006A0A0E">
        <w:t>, koga zastupa stečajn</w:t>
      </w:r>
      <w:r w:rsidR="00C26CF1">
        <w:t>a</w:t>
      </w:r>
      <w:r w:rsidR="00E36BDA">
        <w:t xml:space="preserve"> upravitelj</w:t>
      </w:r>
      <w:r w:rsidR="00C26CF1">
        <w:t>ica</w:t>
      </w:r>
      <w:r w:rsidR="004E41F3" w:rsidRPr="006A0A0E">
        <w:t xml:space="preserve"> </w:t>
      </w:r>
      <w:r w:rsidR="004E41F3">
        <w:t xml:space="preserve">stečajne mase </w:t>
      </w:r>
      <w:r w:rsidR="00C26CF1">
        <w:t>Ivanka Bosotina</w:t>
      </w:r>
      <w:r w:rsidRPr="009219F7">
        <w:t xml:space="preserve">, dana </w:t>
      </w:r>
      <w:r w:rsidR="00C26CF1">
        <w:t>04</w:t>
      </w:r>
      <w:r w:rsidR="00E36BDA">
        <w:t xml:space="preserve">. </w:t>
      </w:r>
      <w:r w:rsidR="00C26CF1">
        <w:t>ožujka</w:t>
      </w:r>
      <w:r w:rsidR="004E41F3">
        <w:t xml:space="preserve"> 2016</w:t>
      </w:r>
      <w:r w:rsidRPr="009219F7">
        <w:t xml:space="preserve">. </w:t>
      </w:r>
    </w:p>
    <w:p w:rsidRDefault="007A5740" w:rsidP="001A7E21" w:rsidR="007A5740" w:rsidRPr="009219F7">
      <w:pPr>
        <w:pStyle w:val="Tijeloteksta"/>
      </w:pPr>
    </w:p>
    <w:p w:rsidRDefault="004616BF" w:rsidP="007A5740" w:rsidR="007A5740" w:rsidRPr="009219F7">
      <w:pPr>
        <w:pStyle w:val="Tijeloteksta"/>
        <w:jc w:val="center"/>
      </w:pPr>
      <w:r w:rsidRPr="009219F7">
        <w:t>r i j e š i o    j e</w:t>
      </w:r>
    </w:p>
    <w:p w:rsidRDefault="007A5740" w:rsidP="007A5740" w:rsidR="007A5740" w:rsidRPr="009219F7">
      <w:pPr>
        <w:pStyle w:val="Tijeloteksta"/>
      </w:pPr>
    </w:p>
    <w:p w:rsidRDefault="006466C1" w:rsidP="00071091" w:rsidR="006466C1">
      <w:pPr>
        <w:pStyle w:val="Tijeloteksta"/>
        <w:ind w:firstLine="708"/>
      </w:pPr>
      <w:r>
        <w:t>Rješenje ovog suda posl. br. 1 St</w:t>
      </w:r>
      <w:r w:rsidR="00F8344A">
        <w:t>-</w:t>
      </w:r>
      <w:r w:rsidR="00862350">
        <w:t>231/11-76</w:t>
      </w:r>
      <w:r w:rsidR="006914EA">
        <w:t xml:space="preserve"> </w:t>
      </w:r>
      <w:r>
        <w:t xml:space="preserve">od </w:t>
      </w:r>
      <w:r w:rsidR="00862350">
        <w:t>04. studenoga</w:t>
      </w:r>
      <w:r w:rsidR="00C26CF1">
        <w:t xml:space="preserve"> 2014</w:t>
      </w:r>
      <w:r w:rsidR="00F8344A">
        <w:t>.</w:t>
      </w:r>
      <w:r>
        <w:t xml:space="preserve"> dopunjuje se na način </w:t>
      </w:r>
      <w:r w:rsidR="00071091">
        <w:t xml:space="preserve">da se dodaju točke </w:t>
      </w:r>
      <w:r w:rsidR="00261DA2" w:rsidRPr="000F0617">
        <w:t>V i V</w:t>
      </w:r>
      <w:r w:rsidR="00C26CF1">
        <w:t>I</w:t>
      </w:r>
      <w:r w:rsidR="0014223C">
        <w:t xml:space="preserve"> </w:t>
      </w:r>
      <w:r w:rsidR="00261DA2">
        <w:t>koje glase</w:t>
      </w:r>
    </w:p>
    <w:p w:rsidRDefault="00071091" w:rsidP="00071091" w:rsidR="00071091">
      <w:pPr>
        <w:pStyle w:val="Tijeloteksta"/>
        <w:ind w:firstLine="708"/>
      </w:pPr>
    </w:p>
    <w:p w:rsidRDefault="00261DA2" w:rsidP="00071091" w:rsidR="00071091">
      <w:pPr>
        <w:ind w:firstLine="708"/>
        <w:jc w:val="both"/>
      </w:pPr>
      <w:r w:rsidRPr="00261DA2">
        <w:t>V</w:t>
      </w:r>
      <w:r w:rsidR="00071091">
        <w:t xml:space="preserve"> Stečajna masa stečajnog dužnika </w:t>
      </w:r>
      <w:r w:rsidR="00862350">
        <w:t>PS - DALMACO d.o.o. Zadar</w:t>
      </w:r>
      <w:r w:rsidR="00862350" w:rsidRPr="00A27A97">
        <w:t xml:space="preserve"> </w:t>
      </w:r>
      <w:r w:rsidR="00071091">
        <w:t>u stečaju upisat će se u sudski registar.</w:t>
      </w:r>
    </w:p>
    <w:p w:rsidRDefault="00E36BDA" w:rsidP="00E36BDA" w:rsidR="00E36BDA">
      <w:pPr>
        <w:jc w:val="both"/>
      </w:pPr>
    </w:p>
    <w:p w:rsidRDefault="00261DA2" w:rsidP="00DA58CB" w:rsidR="00071091">
      <w:pPr>
        <w:ind w:firstLine="708"/>
        <w:jc w:val="both"/>
      </w:pPr>
      <w:r w:rsidRPr="00261DA2">
        <w:t>V</w:t>
      </w:r>
      <w:r w:rsidR="00C26CF1">
        <w:t>I</w:t>
      </w:r>
      <w:r w:rsidR="00071091">
        <w:t xml:space="preserve"> Stečajn</w:t>
      </w:r>
      <w:r w:rsidR="00C26CF1">
        <w:t>a</w:t>
      </w:r>
      <w:r w:rsidR="00071091">
        <w:t xml:space="preserve"> upravitelj</w:t>
      </w:r>
      <w:r w:rsidR="00C26CF1">
        <w:t>ica</w:t>
      </w:r>
      <w:r w:rsidR="00071091">
        <w:t xml:space="preserve"> stečajne mase stečajnog dužnika </w:t>
      </w:r>
      <w:r w:rsidR="00862350">
        <w:t>PS - DALMACO d.o.o. Zadar</w:t>
      </w:r>
      <w:r w:rsidR="00862350" w:rsidRPr="00A27A97">
        <w:t xml:space="preserve"> </w:t>
      </w:r>
      <w:r w:rsidR="00071091">
        <w:t xml:space="preserve">u stečaju je </w:t>
      </w:r>
      <w:r w:rsidR="00C26CF1">
        <w:t>Ivanka Bosotina,</w:t>
      </w:r>
      <w:r w:rsidR="00E36BDA">
        <w:t xml:space="preserve"> </w:t>
      </w:r>
      <w:r w:rsidR="00C26CF1" w:rsidRPr="0022320B">
        <w:t>Dalmatinskog sabora 3,</w:t>
      </w:r>
      <w:r w:rsidR="00C26CF1">
        <w:t xml:space="preserve"> </w:t>
      </w:r>
      <w:r w:rsidR="00C26CF1" w:rsidRPr="0022320B">
        <w:t>Zadar,</w:t>
      </w:r>
      <w:r w:rsidR="00C26CF1">
        <w:t xml:space="preserve"> </w:t>
      </w:r>
      <w:r w:rsidR="00C26CF1" w:rsidRPr="0022320B">
        <w:t>datum rođenja:</w:t>
      </w:r>
      <w:r w:rsidR="00C26CF1">
        <w:t xml:space="preserve"> </w:t>
      </w:r>
      <w:r w:rsidR="00C26CF1" w:rsidRPr="0022320B">
        <w:t>02.10.1961. godine, mjesto rođenja:</w:t>
      </w:r>
      <w:r w:rsidR="00C26CF1">
        <w:t xml:space="preserve"> </w:t>
      </w:r>
      <w:r w:rsidR="00C26CF1" w:rsidRPr="0022320B">
        <w:t>Zadar, broj osobne iskaznice:</w:t>
      </w:r>
      <w:r w:rsidR="00C26CF1">
        <w:t xml:space="preserve"> </w:t>
      </w:r>
      <w:r w:rsidR="00C26CF1" w:rsidRPr="0022320B">
        <w:t>100216014, izdana od strane:</w:t>
      </w:r>
      <w:r w:rsidR="00C26CF1">
        <w:t xml:space="preserve"> PU Zadarska, OIB: 81654623800</w:t>
      </w:r>
      <w:r w:rsidR="00E36BDA" w:rsidRPr="00FC45F0">
        <w:t xml:space="preserve">, </w:t>
      </w:r>
      <w:r w:rsidR="00071091">
        <w:t xml:space="preserve">koji podatak će se upisati u sudski registar. </w:t>
      </w:r>
    </w:p>
    <w:p w:rsidRDefault="00156A8B" w:rsidP="00223895" w:rsidR="00156A8B" w:rsidRPr="009219F7">
      <w:pPr>
        <w:pStyle w:val="Tijeloteksta"/>
      </w:pPr>
    </w:p>
    <w:p w:rsidRDefault="00156A8B" w:rsidP="00156A8B" w:rsidR="00156A8B" w:rsidRPr="009219F7">
      <w:pPr>
        <w:pStyle w:val="Tijeloteksta"/>
        <w:ind w:left="360"/>
        <w:jc w:val="center"/>
      </w:pPr>
      <w:r w:rsidRPr="009219F7">
        <w:t>O b r a z l o ž e n j e</w:t>
      </w:r>
    </w:p>
    <w:p w:rsidRDefault="00156A8B" w:rsidP="00156A8B" w:rsidR="00156A8B" w:rsidRPr="009219F7">
      <w:pPr>
        <w:pStyle w:val="Tijeloteksta"/>
        <w:ind w:left="360"/>
      </w:pPr>
    </w:p>
    <w:p w:rsidRDefault="00710FFA" w:rsidP="000D77A7" w:rsidR="00710FFA">
      <w:pPr>
        <w:pStyle w:val="Tijeloteksta"/>
        <w:ind w:firstLine="709"/>
      </w:pPr>
      <w:r>
        <w:t>Rješenjem ovog suda posl. br. 1 St</w:t>
      </w:r>
      <w:r w:rsidR="00F8344A">
        <w:t>-</w:t>
      </w:r>
      <w:r w:rsidR="00862350">
        <w:t>231/11-76 od 04. studenoga 2014</w:t>
      </w:r>
      <w:r w:rsidR="00C26CF1">
        <w:t xml:space="preserve">. obustavljen je i </w:t>
      </w:r>
      <w:r>
        <w:t xml:space="preserve">zaključen stečajni postupak nad stečajnim dužnikom </w:t>
      </w:r>
      <w:r w:rsidR="00862350">
        <w:t>PS - DALMACO d.o.o. Zadar</w:t>
      </w:r>
      <w:r w:rsidR="00862350" w:rsidRPr="00A27A97">
        <w:t xml:space="preserve"> </w:t>
      </w:r>
      <w:r>
        <w:t>u stečaju.</w:t>
      </w:r>
    </w:p>
    <w:p w:rsidRDefault="003D16F6" w:rsidP="00CE56A0" w:rsidR="00DA58CB">
      <w:pPr>
        <w:pStyle w:val="Tijeloteksta"/>
        <w:ind w:firstLine="709"/>
      </w:pPr>
      <w:r>
        <w:t xml:space="preserve">Podneskom od </w:t>
      </w:r>
      <w:r w:rsidR="00C26CF1" w:rsidRPr="00DA58CB">
        <w:t>03. ožujka</w:t>
      </w:r>
      <w:r w:rsidR="004E41F3">
        <w:t xml:space="preserve"> 2016</w:t>
      </w:r>
      <w:r>
        <w:t>. stečajn</w:t>
      </w:r>
      <w:r w:rsidR="00C26CF1">
        <w:t>a</w:t>
      </w:r>
      <w:r>
        <w:t xml:space="preserve"> upravitelj</w:t>
      </w:r>
      <w:r w:rsidR="00C26CF1">
        <w:t>ica</w:t>
      </w:r>
      <w:r>
        <w:t xml:space="preserve"> stečajne mase stečajnog dužnika </w:t>
      </w:r>
      <w:r w:rsidR="00C26CF1">
        <w:t>predložila</w:t>
      </w:r>
      <w:r w:rsidR="00CE56A0">
        <w:t xml:space="preserve"> je dopunu rješenja posl. br. 1 St-</w:t>
      </w:r>
      <w:r w:rsidR="00862350">
        <w:t>231/11-76 od 04. studenoga 2014</w:t>
      </w:r>
      <w:r w:rsidR="00CE56A0">
        <w:t>. radi upisa stečajne mase u sudski registar temeljem čl. 438. Stečajnog zakona (Narodne novine 71/15</w:t>
      </w:r>
      <w:r w:rsidR="00DA58CB">
        <w:t>). Prijedlog temelji na tvrdnji da stečajni dužnik vodi nekoliko sudskih postupaka radi utvrđivanja prava vlasništva nad nekretninama i u istima ne može sudjelovati bez dodjele OIB-a, za što je preduvjet upravo upis stečajne mase u sudski registar.</w:t>
      </w:r>
    </w:p>
    <w:p w:rsidRDefault="00DA58CB" w:rsidP="00CE56A0" w:rsidR="00156A8B">
      <w:pPr>
        <w:pStyle w:val="Tijeloteksta"/>
        <w:ind w:firstLine="709"/>
      </w:pPr>
      <w:r>
        <w:t>S</w:t>
      </w:r>
      <w:r w:rsidR="00CE56A0">
        <w:t>toga odlučeno kao u izreci.</w:t>
      </w:r>
    </w:p>
    <w:p w:rsidRDefault="00CE56A0" w:rsidP="00CE56A0" w:rsidR="00CE56A0" w:rsidRPr="009219F7">
      <w:pPr>
        <w:pStyle w:val="Tijeloteksta"/>
        <w:ind w:firstLine="709"/>
      </w:pPr>
    </w:p>
    <w:p w:rsidRDefault="00156A8B" w:rsidP="007A5740" w:rsidR="007A5740" w:rsidRPr="009219F7">
      <w:pPr>
        <w:pStyle w:val="Tijeloteksta"/>
        <w:jc w:val="center"/>
      </w:pPr>
      <w:r w:rsidRPr="009219F7">
        <w:t xml:space="preserve">U Zadru, dana </w:t>
      </w:r>
      <w:r w:rsidR="00C26CF1">
        <w:t xml:space="preserve">04. ožujka </w:t>
      </w:r>
      <w:r w:rsidR="004E41F3">
        <w:t>2016.</w:t>
      </w:r>
    </w:p>
    <w:p w:rsidRDefault="007A5740" w:rsidP="007A5740" w:rsidR="007A5740" w:rsidRPr="009219F7">
      <w:pPr>
        <w:pStyle w:val="Tijeloteksta"/>
      </w:pPr>
    </w:p>
    <w:p w:rsidRDefault="001A7E21" w:rsidP="007A5740" w:rsidR="007A5740" w:rsidRPr="009219F7">
      <w:pPr>
        <w:pStyle w:val="Tijeloteksta"/>
        <w:ind w:firstLine="708" w:left="5664"/>
      </w:pPr>
      <w:r>
        <w:t>Stečajn</w:t>
      </w:r>
      <w:r w:rsidR="00C26CF1">
        <w:t>a</w:t>
      </w:r>
      <w:r>
        <w:t xml:space="preserve"> su</w:t>
      </w:r>
      <w:r w:rsidR="00C26CF1">
        <w:t>tkinja</w:t>
      </w:r>
    </w:p>
    <w:p w:rsidRDefault="00156A8B" w:rsidP="007A5740" w:rsidR="007A5740" w:rsidRPr="009219F7">
      <w:pPr>
        <w:pStyle w:val="Tijeloteksta"/>
        <w:ind w:firstLine="708" w:left="5664"/>
      </w:pPr>
      <w:r w:rsidRPr="009219F7">
        <w:t>Ardena Bajlo</w:t>
      </w:r>
    </w:p>
    <w:p w:rsidRDefault="00156A8B" w:rsidP="007A5740" w:rsidR="00156A8B">
      <w:pPr>
        <w:pStyle w:val="Tijeloteksta"/>
      </w:pPr>
    </w:p>
    <w:p w:rsidRDefault="00531E9E" w:rsidP="007A5740" w:rsidR="00531E9E" w:rsidRPr="001A7E21">
      <w:pPr>
        <w:pStyle w:val="Tijeloteksta"/>
        <w:rPr>
          <w:b/>
        </w:rPr>
      </w:pPr>
    </w:p>
    <w:p w:rsidRDefault="00156A8B" w:rsidP="00156A8B" w:rsidR="00156A8B" w:rsidRPr="00AE03AE">
      <w:r w:rsidRPr="00AE03AE">
        <w:t xml:space="preserve">POUKA O PRAVNOM LIJEKU: </w:t>
      </w:r>
    </w:p>
    <w:p w:rsidRDefault="00AE03AE" w:rsidP="00AE03AE" w:rsidR="00AE03AE" w:rsidRPr="000C3CA4">
      <w:pPr>
        <w:jc w:val="both"/>
      </w:pPr>
      <w:r w:rsidRPr="000C3CA4">
        <w:t>Protiv ovog rješenja dopuštena je žalba u roku od 8 dana od primitka istog. Žalba se podnosi u tri primjerka putem ovog suda za Visoki trgovački sud</w:t>
      </w:r>
      <w:r>
        <w:t>.</w:t>
      </w:r>
    </w:p>
    <w:p w:rsidRDefault="00F339F8" w:rsidP="007A5740" w:rsidR="00F339F8" w:rsidRPr="009219F7">
      <w:pPr>
        <w:pStyle w:val="Tijeloteksta"/>
      </w:pPr>
    </w:p>
    <w:p w:rsidRDefault="00D13B38" w:rsidP="007A5740" w:rsidR="00D13B38" w:rsidRPr="009219F7">
      <w:pPr>
        <w:pStyle w:val="Tijeloteksta"/>
      </w:pPr>
    </w:p>
    <w:p w:rsidRDefault="00D13B38" w:rsidP="007A5740" w:rsidR="00D13B38" w:rsidRPr="009219F7">
      <w:pPr>
        <w:pStyle w:val="Tijeloteksta"/>
      </w:pPr>
    </w:p>
    <w:p w:rsidRDefault="007A5740" w:rsidP="007A5740" w:rsidR="007A5740" w:rsidRPr="009219F7">
      <w:pPr>
        <w:pStyle w:val="Tijeloteksta"/>
      </w:pPr>
      <w:r w:rsidRPr="009219F7">
        <w:t xml:space="preserve">Dostaviti : </w:t>
      </w:r>
    </w:p>
    <w:p w:rsidRDefault="007A5740" w:rsidP="007A5740" w:rsidR="00AE03AE" w:rsidRPr="009219F7">
      <w:pPr>
        <w:pStyle w:val="Tijeloteksta"/>
      </w:pPr>
      <w:r w:rsidRPr="009219F7">
        <w:t>-</w:t>
      </w:r>
      <w:r w:rsidR="00AE03AE">
        <w:t xml:space="preserve"> stečajni upravitelj</w:t>
      </w:r>
    </w:p>
    <w:p w:rsidRDefault="007A5740" w:rsidP="007A5740" w:rsidR="007A5740">
      <w:pPr>
        <w:pStyle w:val="Tijeloteksta"/>
      </w:pPr>
      <w:r w:rsidRPr="009219F7">
        <w:t xml:space="preserve">- </w:t>
      </w:r>
      <w:r w:rsidR="001A7E21">
        <w:t>e-oglasna ploča</w:t>
      </w:r>
    </w:p>
    <w:p w:rsidRDefault="00AE03AE" w:rsidP="007A5740" w:rsidR="00AE03AE" w:rsidRPr="009219F7">
      <w:pPr>
        <w:pStyle w:val="Tijeloteksta"/>
      </w:pPr>
      <w:r>
        <w:t>- sudski registar</w:t>
      </w:r>
    </w:p>
    <w:p w:rsidRDefault="007A5740" w:rsidP="007A5740" w:rsidR="007A5740" w:rsidRPr="009219F7">
      <w:pPr>
        <w:pStyle w:val="Tijeloteksta"/>
      </w:pPr>
      <w:r w:rsidRPr="009219F7">
        <w:t xml:space="preserve">- U spis </w:t>
      </w:r>
    </w:p>
    <w:p w:rsidRDefault="007A5740" w:rsidP="007A5740" w:rsidR="007A5740" w:rsidRPr="009219F7">
      <w:pPr>
        <w:pStyle w:val="Tijeloteksta"/>
      </w:pPr>
    </w:p>
    <w:p w:rsidRDefault="00BE6C59" w:rsidR="00BE6C59" w:rsidRPr="009219F7"/>
    <w:sectPr w:rsidSect="00531E9E" w:rsidR="00BE6C59" w:rsidRPr="009219F7">
      <w:headerReference w:type="default" r:id="rId9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86C" w:rsidP="0020186C" w:rsidR="0020186C">
      <w:r>
        <w:separator/>
      </w:r>
    </w:p>
  </w:endnote>
  <w:endnote w:id="0" w:type="continuationSeparator">
    <w:p w:rsidRDefault="0020186C" w:rsidP="0020186C" w:rsidR="00201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86C" w:rsidP="0020186C" w:rsidR="0020186C">
      <w:r>
        <w:separator/>
      </w:r>
    </w:p>
  </w:footnote>
  <w:footnote w:id="0" w:type="continuationSeparator">
    <w:p w:rsidRDefault="0020186C" w:rsidP="0020186C" w:rsidR="002018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lang w:eastAsia="hr-HR"/>
      </w:rPr>
      <w:id w:val="1678386642"/>
      <w:docPartObj>
        <w:docPartGallery w:val="Page Numbers (Top of Page)"/>
        <w:docPartUnique/>
      </w:docPartObj>
    </w:sdtPr>
    <w:sdtEndPr/>
    <w:sdtContent>
      <w:p w:rsidRDefault="0020186C" w:rsidP="00F8344A" w:rsidR="00F8344A" w:rsidRPr="009219F7">
        <w:pPr>
          <w:pStyle w:val="Tijeloteks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01FF">
          <w:rPr>
            <w:noProof/>
          </w:rPr>
          <w:t>2</w:t>
        </w:r>
        <w:r>
          <w:fldChar w:fldCharType="end"/>
        </w:r>
        <w:r w:rsidRPr="0020186C">
          <w:t xml:space="preserve"> </w:t>
        </w:r>
        <w:r>
          <w:tab/>
        </w:r>
        <w:r>
          <w:tab/>
        </w:r>
        <w:r>
          <w:tab/>
        </w:r>
        <w:r>
          <w:tab/>
        </w:r>
        <w:r w:rsidRPr="009219F7">
          <w:t>Posl. br. 1 St-</w:t>
        </w:r>
        <w:r w:rsidR="00531E9E">
          <w:t>231/11-97</w:t>
        </w:r>
      </w:p>
      <w:p w:rsidRDefault="0020186C" w:rsidP="0020186C" w:rsidR="0020186C" w:rsidRPr="009219F7">
        <w:pPr>
          <w:pStyle w:val="Tijeloteksta"/>
          <w:jc w:val="right"/>
        </w:pPr>
      </w:p>
      <w:p w:rsidRDefault="00C701FF" w:rsidR="0020186C">
        <w:pPr>
          <w:pStyle w:val="Zaglavlje"/>
          <w:jc w:val="center"/>
        </w:pPr>
      </w:p>
    </w:sdtContent>
  </w:sdt>
  <w:p w:rsidRDefault="0020186C" w:rsidR="0020186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25539"/>
    <w:multiLevelType w:val="hybridMultilevel"/>
    <w:tmpl w:val="C41A8D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740"/>
    <w:rsid w:val="00071091"/>
    <w:rsid w:val="000968FE"/>
    <w:rsid w:val="000D77A7"/>
    <w:rsid w:val="000F0617"/>
    <w:rsid w:val="00135196"/>
    <w:rsid w:val="0014223C"/>
    <w:rsid w:val="00156A8B"/>
    <w:rsid w:val="0018092A"/>
    <w:rsid w:val="00181E87"/>
    <w:rsid w:val="001A7E21"/>
    <w:rsid w:val="0020186C"/>
    <w:rsid w:val="00223895"/>
    <w:rsid w:val="00234DC5"/>
    <w:rsid w:val="00261DA2"/>
    <w:rsid w:val="00365D1F"/>
    <w:rsid w:val="003D16F6"/>
    <w:rsid w:val="003F1475"/>
    <w:rsid w:val="004616BF"/>
    <w:rsid w:val="004B42D9"/>
    <w:rsid w:val="004D663C"/>
    <w:rsid w:val="004E41F3"/>
    <w:rsid w:val="00531E9E"/>
    <w:rsid w:val="006356E9"/>
    <w:rsid w:val="006466C1"/>
    <w:rsid w:val="00657942"/>
    <w:rsid w:val="006639AA"/>
    <w:rsid w:val="006914EA"/>
    <w:rsid w:val="006B45E8"/>
    <w:rsid w:val="006D5987"/>
    <w:rsid w:val="00710FFA"/>
    <w:rsid w:val="007A5740"/>
    <w:rsid w:val="008021B9"/>
    <w:rsid w:val="00846D27"/>
    <w:rsid w:val="00862350"/>
    <w:rsid w:val="008E1367"/>
    <w:rsid w:val="008E6DB3"/>
    <w:rsid w:val="009219F7"/>
    <w:rsid w:val="00961C56"/>
    <w:rsid w:val="009A0376"/>
    <w:rsid w:val="00A94666"/>
    <w:rsid w:val="00AA7BE2"/>
    <w:rsid w:val="00AB02AB"/>
    <w:rsid w:val="00AD608D"/>
    <w:rsid w:val="00AE03AE"/>
    <w:rsid w:val="00B2536D"/>
    <w:rsid w:val="00BE6C59"/>
    <w:rsid w:val="00C26CF1"/>
    <w:rsid w:val="00C701FF"/>
    <w:rsid w:val="00CE56A0"/>
    <w:rsid w:val="00D13B38"/>
    <w:rsid w:val="00DA58CB"/>
    <w:rsid w:val="00E00E4D"/>
    <w:rsid w:val="00E36BDA"/>
    <w:rsid w:val="00E52B77"/>
    <w:rsid w:val="00F339F8"/>
    <w:rsid w:val="00F83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01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01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01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01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01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01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01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01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01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01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1. lipnja 2015.</izvorni_sadrzaj>
    <derivirana_varijabla naziv="DomainObject.Predmet.DatumArhiviranja_1">1. lipnja 2015.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2011.</izvorni_sadrzaj>
    <derivirana_varijabla naziv="DomainObject.Predmet.DatumOsnivanja_1">13.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prosinca 2014.</izvorni_sadrzaj>
    <derivirana_varijabla naziv="DomainObject.Predmet.DatumRjesavanja_1">11. prosinca 2014.</derivirana_varijabla>
  </DomainObject.Predmet.DatumRjesavanja>
  <DomainObject.Predmet.DatumRokaCuvanja>
    <izvorni_sadrzaj>29. studenog 2024.</izvorni_sadrzaj>
    <derivirana_varijabla naziv="DomainObject.Predmet.DatumRokaCuvanja_1">29. studenog 2024.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1. lipnja 2015.</izvorni_sadrzaj>
    <derivirana_varijabla naziv="DomainObject.Predmet.DatumZatvaranja_1">1. lipnja 2015.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hr.ibm.icms.common.model.sluzbeneosobe.UstrojstvenaJedinica@694d694d[id=5815, dbStatus=null, naziv=Referada 1, oznaka=null, sudac=null]</izvorni_sadrzaj>
    <derivirana_varijabla naziv="DomainObject.Predmet.MjestoCuvanja_1">hr.ibm.icms.common.model.sluzbeneosobe.UstrojstvenaJedinica@694d694d[id=5815, dbStatus=null, naziv=Referada 1,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St-231/2011</izvorni_sadrzaj>
    <derivirana_varijabla naziv="DomainObject.Predmet.OznakaBroj_1">St-231/2011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BRISAN 29.01.15.</izvorni_sadrzaj>
    <derivirana_varijabla naziv="DomainObject.Predmet.PrimjedbaSuca_1">BRISAN 29.01.15.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PS-DALMACO D.O.O. Zadar</izvorni_sadrzaj>
    <derivirana_varijabla naziv="DomainObject.Predmet.ProtustrankaFormated_1">  PS-DALMACO D.O.O. Zadar</derivirana_varijabla>
  </DomainObject.Predmet.ProtustrankaFormated>
  <DomainObject.Predmet.ProtustrankaFormatedOIB>
    <izvorni_sadrzaj>  PS-DALMACO D.O.O. Zadar, OIB 99390766016</izvorni_sadrzaj>
    <derivirana_varijabla naziv="DomainObject.Predmet.ProtustrankaFormatedOIB_1">  PS-DALMACO D.O.O. Zadar, OIB 99390766016</derivirana_varijabla>
  </DomainObject.Predmet.ProtustrankaFormatedOIB>
  <DomainObject.Predmet.ProtustrankaFormatedWithAdress>
    <izvorni_sadrzaj> PS-DALMACO D.O.O. Zadar, PUT NINA 45, 23000 Zadar</izvorni_sadrzaj>
    <derivirana_varijabla naziv="DomainObject.Predmet.ProtustrankaFormatedWithAdress_1"> PS-DALMACO D.O.O. Zadar, PUT NINA 45, 23000 Zadar</derivirana_varijabla>
  </DomainObject.Predmet.ProtustrankaFormatedWithAdress>
  <DomainObject.Predmet.ProtustrankaFormatedWithAdressOIB>
    <izvorni_sadrzaj> PS-DALMACO D.O.O. Zadar, OIB 99390766016, PUT NINA 45, 23000 Zadar</izvorni_sadrzaj>
    <derivirana_varijabla naziv="DomainObject.Predmet.ProtustrankaFormatedWithAdressOIB_1"> PS-DALMACO D.O.O. Zadar, OIB 99390766016, PUT NINA 45, 23000 Zadar</derivirana_varijabla>
  </DomainObject.Predmet.ProtustrankaFormatedWithAdressOIB>
  <DomainObject.Predmet.ProtustrankaWithAdress>
    <izvorni_sadrzaj>PS-DALMACO D.O.O. Zadar PUT NINA 45, 23000 Zadar</izvorni_sadrzaj>
    <derivirana_varijabla naziv="DomainObject.Predmet.ProtustrankaWithAdress_1">PS-DALMACO D.O.O. Zadar PUT NINA 45, 23000 Zadar</derivirana_varijabla>
  </DomainObject.Predmet.ProtustrankaWithAdress>
  <DomainObject.Predmet.ProtustrankaWithAdressOIB>
    <izvorni_sadrzaj>PS-DALMACO D.O.O. Zadar, OIB 99390766016, PUT NINA 45, 23000 Zadar</izvorni_sadrzaj>
    <derivirana_varijabla naziv="DomainObject.Predmet.ProtustrankaWithAdressOIB_1">PS-DALMACO D.O.O. Zadar, OIB 99390766016, PUT NINA 45, 23000 Zadar</derivirana_varijabla>
  </DomainObject.Predmet.ProtustrankaWithAdressOIB>
  <DomainObject.Predmet.ProtustrankaNazivFormated>
    <izvorni_sadrzaj>PS-DALMACO D.O.O. Zadar</izvorni_sadrzaj>
    <derivirana_varijabla naziv="DomainObject.Predmet.ProtustrankaNazivFormated_1">PS-DALMACO D.O.O. Zadar</derivirana_varijabla>
  </DomainObject.Predmet.ProtustrankaNazivFormated>
  <DomainObject.Predmet.ProtustrankaNazivFormatedOIB>
    <izvorni_sadrzaj>PS-DALMACO D.O.O. Zadar, OIB 99390766016</izvorni_sadrzaj>
    <derivirana_varijabla naziv="DomainObject.Predmet.ProtustrankaNazivFormatedOIB_1">PS-DALMACO D.O.O. Zadar, OIB 99390766016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MF, POREZNA UPRAVA, PODRUČNI URED ZADAR; DRVOPROIZVOD d.o.o. Jastrebarsko</izvorni_sadrzaj>
    <derivirana_varijabla naziv="DomainObject.Predmet.StrankaFormated_1">  MF, POREZNA UPRAVA, PODRUČNI URED ZADAR; DRVOPROIZVOD d.o.o. Jastrebarsko</derivirana_varijabla>
  </DomainObject.Predmet.StrankaFormated>
  <DomainObject.Predmet.StrankaFormatedOIB>
    <izvorni_sadrzaj>  MF, POREZNA UPRAVA, PODRUČNI URED ZADAR, OIB 18683136487; DRVOPROIZVOD d.o.o. Jastrebarsko, OIB 20021593437</izvorni_sadrzaj>
    <derivirana_varijabla naziv="DomainObject.Predmet.StrankaFormatedOIB_1">  MF, POREZNA UPRAVA, PODRUČNI URED ZADAR, OIB 18683136487; DRVOPROIZVOD d.o.o. Jastrebarsko, OIB 20021593437</derivirana_varijabla>
  </DomainObject.Predmet.StrankaFormatedOIB>
  <DomainObject.Predmet.StrankaFormatedWithAdress>
    <izvorni_sadrzaj> MF, POREZNA UPRAVA, PODRUČNI URED ZADAR; DRVOPROIZVOD d.o.o. Jastrebarsko</izvorni_sadrzaj>
    <derivirana_varijabla naziv="DomainObject.Predmet.StrankaFormatedWithAdress_1"> MF, POREZNA UPRAVA, PODRUČNI URED ZADAR; DRVOPROIZVOD d.o.o. Jastrebarsko</derivirana_varijabla>
  </DomainObject.Predmet.StrankaFormatedWithAdress>
  <DomainObject.Predmet.StrankaFormatedWithAdressOIB>
    <izvorni_sadrzaj> MF, POREZNA UPRAVA, PODRUČNI URED ZADAR, OIB 18683136487; DRVOPROIZVOD d.o.o. Jastrebarsko, OIB 20021593437</izvorni_sadrzaj>
    <derivirana_varijabla naziv="DomainObject.Predmet.StrankaFormatedWithAdressOIB_1"> MF, POREZNA UPRAVA, PODRUČNI URED ZADAR, OIB 18683136487; DRVOPROIZVOD d.o.o. Jastrebarsko, OIB 20021593437</derivirana_varijabla>
  </DomainObject.Predmet.StrankaFormatedWithAdressOIB>
  <DomainObject.Predmet.StrankaWithAdress>
    <izvorni_sadrzaj>MF, POREZNA UPRAVA, PODRUČNI URED ZADAR ,DRVOPROIZVOD d.o.o. Jastrebarsko </izvorni_sadrzaj>
    <derivirana_varijabla naziv="DomainObject.Predmet.StrankaWithAdress_1">MF, POREZNA UPRAVA, PODRUČNI URED ZADAR ,DRVOPROIZVOD d.o.o. Jastrebarsko </derivirana_varijabla>
  </DomainObject.Predmet.StrankaWithAdress>
  <DomainObject.Predmet.StrankaWithAdressOIB>
    <izvorni_sadrzaj>MF, POREZNA UPRAVA, PODRUČNI URED ZADAR, OIB 18683136487,DRVOPROIZVOD d.o.o. Jastrebarsko, OIB 20021593437</izvorni_sadrzaj>
    <derivirana_varijabla naziv="DomainObject.Predmet.StrankaWithAdressOIB_1">MF, POREZNA UPRAVA, PODRUČNI URED ZADAR, OIB 18683136487,DRVOPROIZVOD d.o.o. Jastrebarsko, OIB 20021593437</derivirana_varijabla>
  </DomainObject.Predmet.StrankaWithAdressOIB>
  <DomainObject.Predmet.StrankaNazivFormated>
    <izvorni_sadrzaj>MF, POREZNA UPRAVA, PODRUČNI URED ZADAR,DRVOPROIZVOD d.o.o. Jastrebarsko</izvorni_sadrzaj>
    <derivirana_varijabla naziv="DomainObject.Predmet.StrankaNazivFormated_1">MF, POREZNA UPRAVA, PODRUČNI URED ZADAR,DRVOPROIZVOD d.o.o. Jastrebarsko</derivirana_varijabla>
  </DomainObject.Predmet.StrankaNazivFormated>
  <DomainObject.Predmet.StrankaNazivFormatedOIB>
    <izvorni_sadrzaj>MF, POREZNA UPRAVA, PODRUČNI URED ZADAR, OIB 18683136487,DRVOPROIZVOD d.o.o. Jastrebarsko, OIB 20021593437</izvorni_sadrzaj>
    <derivirana_varijabla naziv="DomainObject.Predmet.StrankaNazivFormatedOIB_1">MF, POREZNA UPRAVA, PODRUČNI URED ZADAR, OIB 18683136487,DRVOPROIZVOD d.o.o. Jastrebarsko, OIB 20021593437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197195.79</izvorni_sadrzaj>
    <derivirana_varijabla naziv="DomainObject.Predmet.TrenutnaVrijednost_1">197195.79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MF, POREZNA UPRAVA, PODRUČNI URED ZADAR</item>
      <item>DRVOPROIZVOD d.o.o. Jastrebarsko</item>
    </izvorni_sadrzaj>
    <derivirana_varijabla naziv="DomainObject.Predmet.StrankaListFormated_1">
      <item>MF, POREZNA UPRAVA, PODRUČNI URED ZADAR</item>
      <item>DRVOPROIZVOD d.o.o. Jastrebarsko</item>
    </derivirana_varijabla>
  </DomainObject.Predmet.StrankaListFormated>
  <DomainObject.Predmet.StrankaListFormatedOIB>
    <izvorni_sadrzaj>
      <item>MF, POREZNA UPRAVA, PODRUČNI URED ZADAR, OIB 18683136487</item>
      <item>DRVOPROIZVOD d.o.o. Jastrebarsko, OIB 20021593437</item>
    </izvorni_sadrzaj>
    <derivirana_varijabla naziv="DomainObject.Predmet.StrankaListFormatedOIB_1">
      <item>MF, POREZNA UPRAVA, PODRUČNI URED ZADAR, OIB 18683136487</item>
      <item>DRVOPROIZVOD d.o.o. Jastrebarsko, OIB 20021593437</item>
    </derivirana_varijabla>
  </DomainObject.Predmet.StrankaListFormatedOIB>
  <DomainObject.Predmet.StrankaListFormatedWithAdress>
    <izvorni_sadrzaj>
      <item>MF, POREZNA UPRAVA, PODRUČNI URED ZADAR</item>
      <item>DRVOPROIZVOD d.o.o. Jastrebarsko</item>
    </izvorni_sadrzaj>
    <derivirana_varijabla naziv="DomainObject.Predmet.StrankaListFormatedWithAdress_1">
      <item>MF, POREZNA UPRAVA, PODRUČNI URED ZADAR</item>
      <item>DRVOPROIZVOD d.o.o. Jastrebarsko</item>
    </derivirana_varijabla>
  </DomainObject.Predmet.StrankaListFormatedWithAdress>
  <DomainObject.Predmet.StrankaListFormatedWithAdressOIB>
    <izvorni_sadrzaj>
      <item>MF, POREZNA UPRAVA, PODRUČNI URED ZADAR, OIB 18683136487</item>
      <item>DRVOPROIZVOD d.o.o. Jastrebarsko, OIB 20021593437</item>
    </izvorni_sadrzaj>
    <derivirana_varijabla naziv="DomainObject.Predmet.StrankaListFormatedWithAdressOIB_1">
      <item>MF, POREZNA UPRAVA, PODRUČNI URED ZADAR, OIB 18683136487</item>
      <item>DRVOPROIZVOD d.o.o. Jastrebarsko, OIB 20021593437</item>
    </derivirana_varijabla>
  </DomainObject.Predmet.StrankaListFormatedWithAdressOIB>
  <DomainObject.Predmet.StrankaListNazivFormated>
    <izvorni_sadrzaj>
      <item>MF, POREZNA UPRAVA, PODRUČNI URED ZADAR</item>
      <item>DRVOPROIZVOD d.o.o. Jastrebarsko</item>
    </izvorni_sadrzaj>
    <derivirana_varijabla naziv="DomainObject.Predmet.StrankaListNazivFormated_1">
      <item>MF, POREZNA UPRAVA, PODRUČNI URED ZADAR</item>
      <item>DRVOPROIZVOD d.o.o. Jastrebarsko</item>
    </derivirana_varijabla>
  </DomainObject.Predmet.StrankaListNazivFormated>
  <DomainObject.Predmet.StrankaListNazivFormatedOIB>
    <izvorni_sadrzaj>
      <item>MF, POREZNA UPRAVA, PODRUČNI URED ZADAR, OIB 18683136487</item>
      <item>DRVOPROIZVOD d.o.o. Jastrebarsko, OIB 20021593437</item>
    </izvorni_sadrzaj>
    <derivirana_varijabla naziv="DomainObject.Predmet.StrankaListNazivFormatedOIB_1">
      <item>MF, POREZNA UPRAVA, PODRUČNI URED ZADAR, OIB 18683136487</item>
      <item>DRVOPROIZVOD d.o.o. Jastrebarsko, OIB 20021593437</item>
    </derivirana_varijabla>
  </DomainObject.Predmet.StrankaListNazivFormatedOIB>
  <DomainObject.Predmet.ProtuStrankaListFormated>
    <izvorni_sadrzaj>
      <item>PS-DALMACO D.O.O. Zadar</item>
    </izvorni_sadrzaj>
    <derivirana_varijabla naziv="DomainObject.Predmet.ProtuStrankaListFormated_1">
      <item>PS-DALMACO D.O.O. Zadar</item>
    </derivirana_varijabla>
  </DomainObject.Predmet.ProtuStrankaListFormated>
  <DomainObject.Predmet.ProtuStrankaListFormatedOIB>
    <izvorni_sadrzaj>
      <item>PS-DALMACO D.O.O. Zadar, OIB 99390766016</item>
    </izvorni_sadrzaj>
    <derivirana_varijabla naziv="DomainObject.Predmet.ProtuStrankaListFormatedOIB_1">
      <item>PS-DALMACO D.O.O. Zadar, OIB 99390766016</item>
    </derivirana_varijabla>
  </DomainObject.Predmet.ProtuStrankaListFormatedOIB>
  <DomainObject.Predmet.ProtuStrankaListFormatedWithAdress>
    <izvorni_sadrzaj>
      <item>PS-DALMACO D.O.O. Zadar, PUT NINA 45, 23000 Zadar</item>
    </izvorni_sadrzaj>
    <derivirana_varijabla naziv="DomainObject.Predmet.ProtuStrankaListFormatedWithAdress_1">
      <item>PS-DALMACO D.O.O. Zadar, PUT NINA 45, 23000 Zadar</item>
    </derivirana_varijabla>
  </DomainObject.Predmet.ProtuStrankaListFormatedWithAdress>
  <DomainObject.Predmet.ProtuStrankaListFormatedWithAdressOIB>
    <izvorni_sadrzaj>
      <item>PS-DALMACO D.O.O. Zadar, OIB 99390766016, PUT NINA 45, 23000 Zadar</item>
    </izvorni_sadrzaj>
    <derivirana_varijabla naziv="DomainObject.Predmet.ProtuStrankaListFormatedWithAdressOIB_1">
      <item>PS-DALMACO D.O.O. Zadar, OIB 99390766016, PUT NINA 45, 23000 Zadar</item>
    </derivirana_varijabla>
  </DomainObject.Predmet.ProtuStrankaListFormatedWithAdressOIB>
  <DomainObject.Predmet.ProtuStrankaListNazivFormated>
    <izvorni_sadrzaj>
      <item>PS-DALMACO D.O.O. Zadar</item>
    </izvorni_sadrzaj>
    <derivirana_varijabla naziv="DomainObject.Predmet.ProtuStrankaListNazivFormated_1">
      <item>PS-DALMACO D.O.O. Zadar</item>
    </derivirana_varijabla>
  </DomainObject.Predmet.ProtuStrankaListNazivFormated>
  <DomainObject.Predmet.ProtuStrankaListNazivFormatedOIB>
    <izvorni_sadrzaj>
      <item>PS-DALMACO D.O.O. Zadar, OIB 99390766016</item>
    </izvorni_sadrzaj>
    <derivirana_varijabla naziv="DomainObject.Predmet.ProtuStrankaListNazivFormatedOIB_1">
      <item>PS-DALMACO D.O.O. Zadar, OIB 99390766016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MF, POREZNA UPRAVA, PODRUČNI URED ZADAR i dr.</izvorni_sadrzaj>
    <derivirana_varijabla naziv="DomainObject.Predmet.StrankaIDrugi_1">MF, POREZNA UPRAVA, PODRUČNI URED ZADAR i dr.</derivirana_varijabla>
  </DomainObject.Predmet.StrankaIDrugi>
  <DomainObject.Predmet.ProtustrankaIDrugi>
    <izvorni_sadrzaj>PS-DALMACO D.O.O. Zadar</izvorni_sadrzaj>
    <derivirana_varijabla naziv="DomainObject.Predmet.ProtustrankaIDrugi_1">PS-DALMACO D.O.O. Zadar</derivirana_varijabla>
  </DomainObject.Predmet.ProtustrankaIDrugi>
  <DomainObject.Predmet.StrankaIDrugiAdressOIB>
    <izvorni_sadrzaj>MF, POREZNA UPRAVA, PODRUČNI URED ZADAR, OIB 18683136487 i dr.</izvorni_sadrzaj>
    <derivirana_varijabla naziv="DomainObject.Predmet.StrankaIDrugiAdressOIB_1">MF, POREZNA UPRAVA, PODRUČNI URED ZADAR, OIB 18683136487 i dr.</derivirana_varijabla>
  </DomainObject.Predmet.StrankaIDrugiAdressOIB>
  <DomainObject.Predmet.ProtustrankaIDrugiAdressOIB>
    <izvorni_sadrzaj>PS-DALMACO D.O.O. Zadar, OIB 99390766016, PUT NINA 45, 23000 Zadar</izvorni_sadrzaj>
    <derivirana_varijabla naziv="DomainObject.Predmet.ProtustrankaIDrugiAdressOIB_1">PS-DALMACO D.O.O. Zadar, OIB 99390766016, PUT NINA 45,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studenog 2014.</izvorni_sadrzaj>
    <derivirana_varijabla naziv="DomainObject.Predmet.OdlukaRjesenje.DatumDonosenjaOdluke_1">4. studenog 2014.</derivirana_varijabla>
  </DomainObject.Predmet.OdlukaRjesenje.DatumDonosenjaOdluke>
  <DomainObject.Predmet.OdlukaRjesenje.DatumPravomocnosti>
    <izvorni_sadrzaj>29. studenog 2014.</izvorni_sadrzaj>
    <derivirana_varijabla naziv="DomainObject.Predmet.OdlukaRjesenje.DatumPravomocnosti_1">29. studenog 2014.</derivirana_varijabla>
  </DomainObject.Predmet.OdlukaRjesenje.DatumPravomocnosti>
  <DomainObject.Predmet.OdlukaRjesenje.Oznaka>
    <izvorni_sadrzaj>St-231/2011-57</izvorni_sadrzaj>
    <derivirana_varijabla naziv="DomainObject.Predmet.OdlukaRjesenje.Oznaka_1">St-231/2011-57</derivirana_varijabla>
  </DomainObject.Predmet.OdlukaRjesenje.Oznaka>
  <DomainObject.Predmet.SudioniciListNaziv>
    <izvorni_sadrzaj>
      <item>PS-DALMACO D.O.O. Zadar</item>
      <item>MF, POREZNA UPRAVA, PODRUČNI URED ZADAR</item>
      <item>DRVOPROIZVOD d.o.o. Jastrebarsko</item>
    </izvorni_sadrzaj>
    <derivirana_varijabla naziv="DomainObject.Predmet.SudioniciListNaziv_1">
      <item>PS-DALMACO D.O.O. Zadar</item>
      <item>MF, POREZNA UPRAVA, PODRUČNI URED ZADAR</item>
      <item>DRVOPROIZVOD d.o.o. Jastrebarsko</item>
    </derivirana_varijabla>
  </DomainObject.Predmet.SudioniciListNaziv>
  <DomainObject.Predmet.SudioniciListAdressOIB>
    <izvorni_sadrzaj>
      <item>PS-DALMACO D.O.O. Zadar, OIB 99390766016, PUT NINA 45,23000 Zadar</item>
      <item>MF, POREZNA UPRAVA, PODRUČNI URED ZADAR, OIB 18683136487</item>
      <item>DRVOPROIZVOD d.o.o. Jastrebarsko, OIB 20021593437</item>
    </izvorni_sadrzaj>
    <derivirana_varijabla naziv="DomainObject.Predmet.SudioniciListAdressOIB_1">
      <item>PS-DALMACO D.O.O. Zadar, OIB 99390766016, PUT NINA 45,23000 Zadar</item>
      <item>MF, POREZNA UPRAVA, PODRUČNI URED ZADAR, OIB 18683136487</item>
      <item>DRVOPROIZVOD d.o.o. Jastrebarsko, OIB 20021593437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99390766016</item>
      <item>, OIB 18683136487</item>
      <item>, OIB 20021593437</item>
    </izvorni_sadrzaj>
    <derivirana_varijabla naziv="DomainObject.Predmet.SudioniciListNazivOIB_1">
      <item>, OIB 99390766016</item>
      <item>, OIB 18683136487</item>
      <item>, OIB 20021593437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356</properties:Words>
  <properties:Characters>1716</properties:Characters>
  <properties:Lines>60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2016-03-04T07:07:00Z</dcterms:created>
  <dc:creator>Ardena Bajlo</dc:creator>
  <cp:lastModifiedBy>wsadmin</cp:lastModifiedBy>
  <cp:lastPrinted>2010-02-05T10:42:00Z</cp:lastPrinted>
  <dcterms:modified xmlns:xsi="http://www.w3.org/2001/XMLSchema-instance" xsi:type="dcterms:W3CDTF">2016-03-07T07:59:00Z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