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d1b06" w14:paraId="7cd1b06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AE13A7">
        <w:t>4533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AE13A7">
        <w:rPr>
          <w:rFonts w:eastAsia="Calibri"/>
          <w:lang w:eastAsia="en-US"/>
        </w:rPr>
        <w:t>BARI-TOP j.d.o.o., Šibice, Braće Bukovina 35/4, OIB: 38429276324</w:t>
      </w:r>
      <w:r w:rsidR="00505C81">
        <w:rPr>
          <w:rFonts w:eastAsia="Calibri"/>
          <w:lang w:eastAsia="en-US"/>
        </w:rPr>
        <w:t>,</w:t>
      </w:r>
      <w:r w:rsidR="00C241E6" w:rsidRPr="00C241E6">
        <w:t xml:space="preserve"> </w:t>
      </w:r>
      <w:r w:rsidR="00C241E6">
        <w:t xml:space="preserve"> </w:t>
      </w:r>
      <w:r w:rsidR="00AE13A7">
        <w:t>20</w:t>
      </w:r>
      <w:r w:rsidR="00801CCA">
        <w:t>. ožujka</w:t>
      </w:r>
      <w:r w:rsidR="00B276A8">
        <w:t xml:space="preserve"> 2018.</w:t>
      </w:r>
    </w:p>
    <w:p w:rsidRDefault="00410421" w:rsidP="002C4416" w:rsidR="00410421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AE13A7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AE13A7" w:rsidRPr="00AE13A7">
        <w:rPr>
          <w:rFonts w:eastAsia="Calibri"/>
          <w:lang w:eastAsia="en-US"/>
        </w:rPr>
        <w:t xml:space="preserve">BARI-TOP j.d.o.o., Šibice, Braće </w:t>
      </w:r>
      <w:r w:rsidR="00AE13A7">
        <w:rPr>
          <w:rFonts w:eastAsia="Calibri"/>
          <w:lang w:eastAsia="en-US"/>
        </w:rPr>
        <w:t>Bukovina 35/4, OIB: 38429276324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AE13A7">
        <w:t>20</w:t>
      </w:r>
      <w:r w:rsidR="00801CCA">
        <w:t>. ožujka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C95C6C">
        <w:t>14,</w:t>
      </w:r>
      <w:r w:rsidR="00AE13A7">
        <w:t>30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AE13A7">
        <w:t>Goran Jedličko, Zagreb, Maksimirska 18, OIB: 03491070415.</w:t>
      </w:r>
    </w:p>
    <w:p w:rsidRDefault="00060133" w:rsidP="00060133" w:rsidR="00060133" w:rsidRPr="00AF1EFD">
      <w:pPr>
        <w:ind w:left="708"/>
        <w:jc w:val="both"/>
      </w:pPr>
    </w:p>
    <w:p w:rsidRDefault="00060133" w:rsidP="00AE13A7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AE13A7" w:rsidRPr="00AE13A7">
        <w:rPr>
          <w:rFonts w:eastAsia="Calibri"/>
          <w:lang w:eastAsia="en-US"/>
        </w:rPr>
        <w:t>BARI-TOP j.d.o.o., Šibice, Braće Bukovina 35/4, OIB: 38429276324,</w:t>
      </w:r>
      <w:r w:rsidR="00C241E6">
        <w:rPr>
          <w:rFonts w:eastAsia="Calibri"/>
          <w:lang w:eastAsia="en-US"/>
        </w:rPr>
        <w:t xml:space="preserve"> sa danom </w:t>
      </w:r>
      <w:r w:rsidR="00AE13A7">
        <w:rPr>
          <w:rFonts w:eastAsia="Calibri"/>
          <w:lang w:eastAsia="en-US"/>
        </w:rPr>
        <w:t>20</w:t>
      </w:r>
      <w:r w:rsidR="00801CCA">
        <w:rPr>
          <w:rFonts w:eastAsia="Calibri"/>
          <w:lang w:eastAsia="en-US"/>
        </w:rPr>
        <w:t>. ožujka</w:t>
      </w:r>
      <w:r w:rsidR="00B276A8">
        <w:rPr>
          <w:rFonts w:eastAsia="Calibri"/>
          <w:lang w:eastAsia="en-US"/>
        </w:rPr>
        <w:t xml:space="preserve">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E13A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AE13A7" w:rsidRPr="00AE13A7">
        <w:rPr>
          <w:rFonts w:eastAsia="Calibri"/>
          <w:lang w:eastAsia="en-US"/>
        </w:rPr>
        <w:t>BARI-TOP j.d.o.o., Šibice, Braće Bukovina 35/4, OIB: 38429276324,</w:t>
      </w:r>
      <w:r w:rsidR="006D4A3A">
        <w:rPr>
          <w:rFonts w:eastAsia="Calibri"/>
          <w:lang w:eastAsia="en-US"/>
        </w:rPr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>
      <w:pPr>
        <w:jc w:val="center"/>
        <w:rPr>
          <w:b/>
        </w:rPr>
      </w:pPr>
    </w:p>
    <w:p w:rsidRDefault="00AE13A7" w:rsidP="00A0682A" w:rsidR="00AE13A7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AE13A7" w:rsidP="00AA7637" w:rsidR="00AE13A7">
      <w:pPr>
        <w:jc w:val="center"/>
      </w:pP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AE13A7" w:rsidRPr="00AE13A7">
        <w:rPr>
          <w:rFonts w:eastAsia="Calibri"/>
          <w:lang w:eastAsia="en-US"/>
        </w:rPr>
        <w:t>BARI-TOP j.d.o.o., Šibice, Braće Bukovina 35/4, OIB: 38429276324</w:t>
      </w:r>
      <w:r w:rsidR="00631A90">
        <w:t xml:space="preserve">, dana </w:t>
      </w:r>
      <w:r w:rsidR="00801CCA">
        <w:t>2</w:t>
      </w:r>
      <w:r w:rsidR="00AE13A7">
        <w:t>3</w:t>
      </w:r>
      <w:r w:rsidR="00801CCA">
        <w:t>. svibnja</w:t>
      </w:r>
      <w:r w:rsidR="00EE7C7F">
        <w:t xml:space="preserve">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F6264F" w:rsidR="00C241E6">
      <w:pPr>
        <w:ind w:firstLine="708"/>
        <w:jc w:val="both"/>
      </w:pPr>
      <w:r>
        <w:lastRenderedPageBreak/>
        <w:t>Ovosudnim rješenjem poslovni broj St-</w:t>
      </w:r>
      <w:r w:rsidR="00AE13A7">
        <w:t>4533</w:t>
      </w:r>
      <w:r w:rsidR="00B0604A">
        <w:t>/16</w:t>
      </w:r>
      <w:r>
        <w:t xml:space="preserve"> od </w:t>
      </w:r>
      <w:r w:rsidR="00801CCA">
        <w:t>26. rujna 2017</w:t>
      </w:r>
      <w:r>
        <w:t>. pokrenut je prethodni postupak.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 xml:space="preserve">Iz </w:t>
      </w:r>
      <w:r w:rsidR="00AE13A7">
        <w:t>podneska</w:t>
      </w:r>
      <w:r>
        <w:t xml:space="preserve"> FINA-e od </w:t>
      </w:r>
      <w:r w:rsidR="00AE13A7">
        <w:t>29. rujna</w:t>
      </w:r>
      <w:r w:rsidR="00801CCA">
        <w:t xml:space="preserve"> 2017</w:t>
      </w:r>
      <w:r>
        <w:t xml:space="preserve">. proizlazi da dužnik </w:t>
      </w:r>
      <w:r w:rsidR="00B0604A">
        <w:t xml:space="preserve">na dan </w:t>
      </w:r>
      <w:r w:rsidR="00801CCA">
        <w:t>1. rujna 2015</w:t>
      </w:r>
      <w:r w:rsidR="00B0604A">
        <w:t xml:space="preserve">. </w:t>
      </w:r>
      <w:r>
        <w:t xml:space="preserve">ima evidentirane neizvršene osnove za plaćanje u iznosu od </w:t>
      </w:r>
      <w:r w:rsidR="00AE13A7">
        <w:t>68.802,76</w:t>
      </w:r>
      <w:r w:rsidR="00AF1B3C">
        <w:t xml:space="preserve"> kn</w:t>
      </w:r>
      <w:r>
        <w:t xml:space="preserve"> i </w:t>
      </w:r>
      <w:r w:rsidR="00AE13A7">
        <w:t>358</w:t>
      </w:r>
      <w:r>
        <w:t xml:space="preserve"> dana neprekidne blokade (list </w:t>
      </w:r>
      <w:r w:rsidR="00801CCA">
        <w:t>11</w:t>
      </w:r>
      <w:r w:rsidR="00B276A8">
        <w:t xml:space="preserve"> </w:t>
      </w:r>
      <w:r>
        <w:t>spisa).</w:t>
      </w:r>
    </w:p>
    <w:p w:rsidRDefault="00801CCA" w:rsidP="00F6264F" w:rsidR="00801CCA">
      <w:pPr>
        <w:ind w:firstLine="708"/>
        <w:jc w:val="both"/>
      </w:pPr>
    </w:p>
    <w:p w:rsidRDefault="00C241E6" w:rsidP="00F6264F" w:rsidR="00C241E6">
      <w:pPr>
        <w:ind w:firstLine="708"/>
        <w:jc w:val="both"/>
      </w:pPr>
      <w:r>
        <w:t>Iz informacijskog sustava zemljišnih knjiga proizlazi da</w:t>
      </w:r>
      <w:r w:rsidR="00C95C6C">
        <w:t xml:space="preserve"> </w:t>
      </w:r>
      <w:r>
        <w:t xml:space="preserve">dužnik </w:t>
      </w:r>
      <w:r w:rsidR="00505C81">
        <w:t xml:space="preserve">nije evidentiran kao </w:t>
      </w:r>
      <w:r w:rsidR="00C95C6C">
        <w:t>vlasnik nekretnin</w:t>
      </w:r>
      <w:r w:rsidR="00505C81">
        <w:t>a</w:t>
      </w:r>
      <w:r w:rsidR="00C95C6C">
        <w:t xml:space="preserve"> </w:t>
      </w:r>
      <w:r w:rsidR="00EE7C7F">
        <w:t xml:space="preserve">(list </w:t>
      </w:r>
      <w:r w:rsidR="00AE13A7">
        <w:t>17</w:t>
      </w:r>
      <w:r>
        <w:t xml:space="preserve"> spisa).</w:t>
      </w:r>
    </w:p>
    <w:p w:rsidRDefault="00C241E6" w:rsidP="00F6264F" w:rsidR="00C241E6">
      <w:pPr>
        <w:ind w:firstLine="708"/>
        <w:jc w:val="both"/>
      </w:pPr>
    </w:p>
    <w:p w:rsidRDefault="00505C81" w:rsidP="00F6264F" w:rsidR="00505C81">
      <w:pPr>
        <w:ind w:firstLine="708"/>
        <w:jc w:val="both"/>
      </w:pPr>
      <w:r>
        <w:t xml:space="preserve">Iz Uvjerenja Policijske uprave </w:t>
      </w:r>
      <w:r w:rsidR="00AE13A7">
        <w:t>zagrebačke</w:t>
      </w:r>
      <w:r>
        <w:t xml:space="preserve"> od </w:t>
      </w:r>
      <w:r w:rsidR="00801CCA">
        <w:t>2</w:t>
      </w:r>
      <w:r w:rsidR="00AE13A7">
        <w:t>3</w:t>
      </w:r>
      <w:r w:rsidR="00801CCA">
        <w:t>. studenog</w:t>
      </w:r>
      <w:r>
        <w:t xml:space="preserve"> 2017. proizlazi da dužnik nije evidentiran kao vlasnik vozila (list </w:t>
      </w:r>
      <w:r w:rsidR="00AE13A7">
        <w:t>22</w:t>
      </w:r>
      <w:r>
        <w:t xml:space="preserve"> spisa).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AE13A7">
        <w:t>4533</w:t>
      </w:r>
      <w:r w:rsidR="00B0604A">
        <w:t>/16</w:t>
      </w:r>
      <w:r>
        <w:t xml:space="preserve"> od </w:t>
      </w:r>
      <w:r w:rsidR="00AE13A7">
        <w:t>2</w:t>
      </w:r>
      <w:r w:rsidR="00801CCA">
        <w:t>. siječnja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C241E6">
        <w:t>1</w:t>
      </w:r>
      <w:r w:rsidR="006420C7">
        <w:t>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AE13A7">
        <w:t>3</w:t>
      </w:r>
      <w:r w:rsidR="00801CCA">
        <w:t>. siječnja 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>
      <w:pPr>
        <w:jc w:val="both"/>
      </w:pPr>
      <w:r w:rsidRPr="00AF1EFD">
        <w:tab/>
      </w:r>
      <w:r w:rsidRPr="00AF1EFD">
        <w:tab/>
      </w:r>
    </w:p>
    <w:p w:rsidRDefault="00E216A3" w:rsidP="00D21534" w:rsidR="00E216A3" w:rsidRPr="00AF1EFD">
      <w:pPr>
        <w:jc w:val="both"/>
      </w:pP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AE13A7">
        <w:t>20. ožujka</w:t>
      </w:r>
      <w:r w:rsidR="00B276A8">
        <w:t xml:space="preserve"> 2018</w:t>
      </w:r>
      <w:r w:rsidR="00410421">
        <w:t>.</w:t>
      </w:r>
    </w:p>
    <w:p w:rsidRDefault="00E216A3" w:rsidP="00E216A3" w:rsidR="00E216A3">
      <w:pPr>
        <w:jc w:val="center"/>
      </w:pP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F60C93" w:rsidR="007D7A92">
      <w:r w:rsidRPr="00AF1EFD">
        <w:t>PRAVNA POUKA:</w:t>
      </w:r>
    </w:p>
    <w:p w:rsidRDefault="00AE13A7" w:rsidR="00AE13A7" w:rsidRPr="00AF1EFD"/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p w:rsidRDefault="002C5A29" w:rsidR="002C5A29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C53" w:rsidR="00D92C53">
      <w:r>
        <w:separator/>
      </w:r>
    </w:p>
  </w:endnote>
  <w:endnote w:id="0" w:type="continuationSeparator">
    <w:p w:rsidRDefault="00D92C53" w:rsidR="00D92C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C53" w:rsidR="00D92C53">
      <w:r>
        <w:separator/>
      </w:r>
    </w:p>
  </w:footnote>
  <w:footnote w:id="0" w:type="continuationSeparator">
    <w:p w:rsidRDefault="00D92C53" w:rsidR="00D92C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450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AE13A7">
      <w:t>4533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E4868"/>
    <w:rsid w:val="00174993"/>
    <w:rsid w:val="00191009"/>
    <w:rsid w:val="001A044D"/>
    <w:rsid w:val="001C02F6"/>
    <w:rsid w:val="001D447B"/>
    <w:rsid w:val="001D564F"/>
    <w:rsid w:val="00233CF9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567A1"/>
    <w:rsid w:val="003905DD"/>
    <w:rsid w:val="003D0A32"/>
    <w:rsid w:val="00407FE0"/>
    <w:rsid w:val="00410421"/>
    <w:rsid w:val="00416B1B"/>
    <w:rsid w:val="0043031F"/>
    <w:rsid w:val="0044721B"/>
    <w:rsid w:val="004A1BE7"/>
    <w:rsid w:val="004F47B9"/>
    <w:rsid w:val="00502549"/>
    <w:rsid w:val="00505C81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6D4A3A"/>
    <w:rsid w:val="007170B8"/>
    <w:rsid w:val="00717D4A"/>
    <w:rsid w:val="007861DF"/>
    <w:rsid w:val="007A550F"/>
    <w:rsid w:val="007B2B17"/>
    <w:rsid w:val="007D7A92"/>
    <w:rsid w:val="00801CCA"/>
    <w:rsid w:val="00812051"/>
    <w:rsid w:val="0082642E"/>
    <w:rsid w:val="008327B4"/>
    <w:rsid w:val="0084192B"/>
    <w:rsid w:val="00855AE8"/>
    <w:rsid w:val="00856AF5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4450F"/>
    <w:rsid w:val="00A505C4"/>
    <w:rsid w:val="00A74268"/>
    <w:rsid w:val="00A86374"/>
    <w:rsid w:val="00AA7637"/>
    <w:rsid w:val="00AB25BE"/>
    <w:rsid w:val="00AD6DDA"/>
    <w:rsid w:val="00AE13A7"/>
    <w:rsid w:val="00AF1B3C"/>
    <w:rsid w:val="00AF1EFD"/>
    <w:rsid w:val="00AF6F8E"/>
    <w:rsid w:val="00AF7F9B"/>
    <w:rsid w:val="00B0604A"/>
    <w:rsid w:val="00B276A8"/>
    <w:rsid w:val="00B74CF9"/>
    <w:rsid w:val="00B918B5"/>
    <w:rsid w:val="00B97F98"/>
    <w:rsid w:val="00BA55EE"/>
    <w:rsid w:val="00BB7E5E"/>
    <w:rsid w:val="00BC0D75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92C53"/>
    <w:rsid w:val="00DE04E4"/>
    <w:rsid w:val="00DE6E22"/>
    <w:rsid w:val="00E216A3"/>
    <w:rsid w:val="00E57778"/>
    <w:rsid w:val="00E6510E"/>
    <w:rsid w:val="00E75AC8"/>
    <w:rsid w:val="00E84785"/>
    <w:rsid w:val="00EE61A0"/>
    <w:rsid w:val="00EE7C7F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45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5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5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5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5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45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5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5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5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5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4533</izvorni_sadrzaj>
    <derivirana_varijabla naziv="DomainObject.Predmet.Broj_1">4533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St-4533/2016</izvorni_sadrzaj>
    <derivirana_varijabla naziv="DomainObject.Predmet.OznakaBroj_1">St-4533/2016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BARI-TOP j.d.o.o. za trgovinu i usluge zastupanog po punomoćniku Mato Barišić; Ranko Bratanić</izvorni_sadrzaj>
    <derivirana_varijabla naziv="DomainObject.Predmet.ProtustrankaFormated_1">  BARI-TOP j.d.o.o. za trgovinu i usluge zastupanog po punomoćniku Mato Barišić; Ranko Bratanić</derivirana_varijabla>
  </DomainObject.Predmet.ProtustrankaFormated>
  <DomainObject.Predmet.ProtustrankaFormatedOIB>
    <izvorni_sadrzaj>  BARI-TOP j.d.o.o. za trgovinu i usluge, OIB 38429276324 zastupanog po punomoćniku Mato Barišić; Ranko Bratanić</izvorni_sadrzaj>
    <derivirana_varijabla naziv="DomainObject.Predmet.ProtustrankaFormatedOIB_1">  BARI-TOP j.d.o.o. za trgovinu i usluge, OIB 38429276324 zastupanog po punomoćniku Mato Barišić; Ranko Bratanić</derivirana_varijabla>
  </DomainObject.Predmet.ProtustrankaFormatedOIB>
  <DomainObject.Predmet.ProtustrankaFormatedWithAdress>
    <izvorni_sadrzaj> BARI-TOP j.d.o.o. za trgovinu i usluge, Braže Bukovina 35   4, 10290 Šibice zastupanog po punomoćniku Mato Barišić; Ranko Bratanić</izvorni_sadrzaj>
    <derivirana_varijabla naziv="DomainObject.Predmet.ProtustrankaFormatedWithAdress_1"> BARI-TOP j.d.o.o. za trgovinu i usluge, Braže Bukovina 35   4, 10290 Šibice zastupanog po punomoćniku Mato Barišić; Ranko Bratanić</derivirana_varijabla>
  </DomainObject.Predmet.ProtustrankaFormatedWithAdress>
  <DomainObject.Predmet.ProtustrankaFormatedWithAdressOIB>
    <izvorni_sadrzaj> BARI-TOP j.d.o.o. za trgovinu i usluge, OIB 38429276324, Braže Bukovina 35   4, 10290 Šibice zastupanog po punomoćniku Mato Barišić; Ranko Bratanić</izvorni_sadrzaj>
    <derivirana_varijabla naziv="DomainObject.Predmet.ProtustrankaFormatedWithAdressOIB_1"> BARI-TOP j.d.o.o. za trgovinu i usluge, OIB 38429276324, Braže Bukovina 35   4, 10290 Šibice zastupanog po punomoćniku Mato Barišić; Ranko Bratanić</derivirana_varijabla>
  </DomainObject.Predmet.ProtustrankaFormatedWithAdressOIB>
  <DomainObject.Predmet.ProtustrankaWithAdress>
    <izvorni_sadrzaj>BARI-TOP j.d.o.o. za trgovinu i usluge Braže Bukovina 35   4, 10290 Šibice</izvorni_sadrzaj>
    <derivirana_varijabla naziv="DomainObject.Predmet.ProtustrankaWithAdress_1">BARI-TOP j.d.o.o. za trgovinu i usluge Braže Bukovina 35   4, 10290 Šibice</derivirana_varijabla>
  </DomainObject.Predmet.ProtustrankaWithAdress>
  <DomainObject.Predmet.ProtustrankaWithAdressOIB>
    <izvorni_sadrzaj>BARI-TOP j.d.o.o. za trgovinu i usluge, OIB 38429276324, Braže Bukovina 35   4, 10290 Šibice</izvorni_sadrzaj>
    <derivirana_varijabla naziv="DomainObject.Predmet.ProtustrankaWithAdressOIB_1">BARI-TOP j.d.o.o. za trgovinu i usluge, OIB 38429276324, Braže Bukovina 35   4, 10290 Šibice</derivirana_varijabla>
  </DomainObject.Predmet.ProtustrankaWithAdressOIB>
  <DomainObject.Predmet.ProtustrankaNazivFormated>
    <izvorni_sadrzaj>BARI-TOP j.d.o.o. za trgovinu i usluge</izvorni_sadrzaj>
    <derivirana_varijabla naziv="DomainObject.Predmet.ProtustrankaNazivFormated_1">BARI-TOP j.d.o.o. za trgovinu i usluge</derivirana_varijabla>
  </DomainObject.Predmet.ProtustrankaNazivFormated>
  <DomainObject.Predmet.ProtustrankaNazivFormatedOIB>
    <izvorni_sadrzaj>BARI-TOP j.d.o.o. za trgovinu i usluge, OIB 38429276324</izvorni_sadrzaj>
    <derivirana_varijabla naziv="DomainObject.Predmet.ProtustrankaNazivFormatedOIB_1">BARI-TOP j.d.o.o. za trgovinu i usluge, OIB 38429276324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BARI-TOP j.d.o.o. za trgovinu i usluge zastupanog po punomoćniku Mato Barišić; Ranko Bratanić</item>
    </izvorni_sadrzaj>
    <derivirana_varijabla naziv="DomainObject.Predmet.ProtuStrankaListFormated_1">
      <item>BARI-TOP j.d.o.o. za trgovinu i usluge zastupanog po punomoćniku Mato Barišić; Ranko Bratanić</item>
    </derivirana_varijabla>
  </DomainObject.Predmet.ProtuStrankaListFormated>
  <DomainObject.Predmet.ProtuStrankaListFormatedOIB>
    <izvorni_sadrzaj>
      <item>BARI-TOP j.d.o.o. za trgovinu i usluge, OIB 38429276324 zastupanog po punomoćniku Mato Barišić; Ranko Bratanić</item>
    </izvorni_sadrzaj>
    <derivirana_varijabla naziv="DomainObject.Predmet.ProtuStrankaListFormatedOIB_1">
      <item>BARI-TOP j.d.o.o. za trgovinu i usluge, OIB 38429276324 zastupanog po punomoćniku Mato Barišić; Ranko Bratanić</item>
    </derivirana_varijabla>
  </DomainObject.Predmet.ProtuStrankaListFormatedOIB>
  <DomainObject.Predmet.ProtuStrankaListFormatedWithAdress>
    <izvorni_sadrzaj>
      <item>BARI-TOP j.d.o.o. za trgovinu i usluge, Braže Bukovina 35   4, 10290 Šibice zastupanog po punomoćniku Mato Barišić; Ranko Bratanić</item>
    </izvorni_sadrzaj>
    <derivirana_varijabla naziv="DomainObject.Predmet.ProtuStrankaListFormatedWithAdress_1">
      <item>BARI-TOP j.d.o.o. za trgovinu i usluge, Braže Bukovina 35   4, 10290 Šibice zastupanog po punomoćniku Mato Barišić; Ranko Bratanić</item>
    </derivirana_varijabla>
  </DomainObject.Predmet.ProtuStrankaListFormatedWithAdress>
  <DomainObject.Predmet.ProtuStrankaListFormatedWithAdressOIB>
    <izvorni_sadrzaj>
      <item>BARI-TOP j.d.o.o. za trgovinu i usluge, OIB 38429276324, Braže Bukovina 35   4, 10290 Šibice zastupanog po punomoćniku Mato Barišić; Ranko Bratanić</item>
    </izvorni_sadrzaj>
    <derivirana_varijabla naziv="DomainObject.Predmet.ProtuStrankaListFormatedWithAdressOIB_1">
      <item>BARI-TOP j.d.o.o. za trgovinu i usluge, OIB 38429276324, Braže Bukovina 35   4, 10290 Šibice zastupanog po punomoćniku Mato Barišić; Ranko Bratanić</item>
    </derivirana_varijabla>
  </DomainObject.Predmet.ProtuStrankaListFormatedWithAdressOIB>
  <DomainObject.Predmet.ProtuStrankaListNazivFormated>
    <izvorni_sadrzaj>
      <item>BARI-TOP j.d.o.o. za trgovinu i usluge</item>
    </izvorni_sadrzaj>
    <derivirana_varijabla naziv="DomainObject.Predmet.ProtuStrankaListNazivFormated_1">
      <item>BARI-TOP j.d.o.o. za trgovinu i usluge</item>
    </derivirana_varijabla>
  </DomainObject.Predmet.ProtuStrankaListNazivFormated>
  <DomainObject.Predmet.ProtuStrankaListNazivFormatedOIB>
    <izvorni_sadrzaj>
      <item>BARI-TOP j.d.o.o. za trgovinu i usluge, OIB 38429276324</item>
    </izvorni_sadrzaj>
    <derivirana_varijabla naziv="DomainObject.Predmet.ProtuStrankaListNazivFormatedOIB_1">
      <item>BARI-TOP j.d.o.o. za trgovinu i usluge, OIB 38429276324</item>
    </derivirana_varijabla>
  </DomainObject.Predmet.ProtuStrankaListNazivFormatedOIB>
  <DomainObject.Predmet.OstaliListFormated>
    <izvorni_sadrzaj>
      <item>Mato Barišić punomoćnik sudionika u postupku BARI-TOP j.d.o.o. za trgovinu i usluge</item>
      <item>Ranko Bratanić punomoćnik sudionika u postupku BARI-TOP j.d.o.o. za trgovinu i usluge</item>
    </izvorni_sadrzaj>
    <derivirana_varijabla naziv="DomainObject.Predmet.OstaliListFormated_1">
      <item>Mato Barišić punomoćnik sudionika u postupku BARI-TOP j.d.o.o. za trgovinu i usluge</item>
      <item>Ranko Bratanić punomoćnik sudionika u postupku BARI-TOP j.d.o.o. za trgovinu i usluge</item>
    </derivirana_varijabla>
  </DomainObject.Predmet.OstaliListFormated>
  <DomainObject.Predmet.OstaliListFormatedOIB>
    <izvorni_sadrzaj>
      <item>Mato Barišić, OIB 58092610244 punomoćnik sudionika u postupku BARI-TOP j.d.o.o. za trgovinu i usluge</item>
      <item>Ranko Bratanić punomoćnik sudionika u postupku BARI-TOP j.d.o.o. za trgovinu i usluge</item>
    </izvorni_sadrzaj>
    <derivirana_varijabla naziv="DomainObject.Predmet.OstaliListFormatedOIB_1">
      <item>Mato Barišić, OIB 58092610244 punomoćnik sudionika u postupku BARI-TOP j.d.o.o. za trgovinu i usluge</item>
      <item>Ranko Bratanić punomoćnik sudionika u postupku BARI-TOP j.d.o.o. za trgovinu i usluge</item>
    </derivirana_varijabla>
  </DomainObject.Predmet.OstaliListFormatedOIB>
  <DomainObject.Predmet.OstaliListFormatedWithAdress>
    <izvorni_sadrzaj>
      <item>Mato Barišić, Ulica Braće Bukovina 35/4, 10290 Šibice punomoćnik sudionika u postupku BARI-TOP j.d.o.o. za trgovinu i usluge</item>
      <item>Ranko Bratanić, Kranjčevićeva 8, 10000 Zagreb punomoćnik sudionika u postupku BARI-TOP j.d.o.o. za trgovinu i usluge</item>
    </izvorni_sadrzaj>
    <derivirana_varijabla naziv="DomainObject.Predmet.OstaliListFormatedWithAdress_1">
      <item>Mato Barišić, Ulica Braće Bukovina 35/4, 10290 Šibice punomoćnik sudionika u postupku BARI-TOP j.d.o.o. za trgovinu i usluge</item>
      <item>Ranko Bratanić, Kranjčevićeva 8, 10000 Zagreb punomoćnik sudionika u postupku BARI-TOP j.d.o.o. za trgovinu i usluge</item>
    </derivirana_varijabla>
  </DomainObject.Predmet.OstaliListFormatedWithAdress>
  <DomainObject.Predmet.OstaliListFormatedWithAdressOIB>
    <izvorni_sadrzaj>
      <item>Mato Barišić, OIB 58092610244, Ulica Braće Bukovina 35/4, 10290 Šibice punomoćnik sudionika u postupku BARI-TOP j.d.o.o. za trgovinu i usluge</item>
      <item>Ranko Bratanić, Kranjčevićeva 8, 10000 Zagreb punomoćnik sudionika u postupku BARI-TOP j.d.o.o. za trgovinu i usluge</item>
    </izvorni_sadrzaj>
    <derivirana_varijabla naziv="DomainObject.Predmet.OstaliListFormatedWithAdressOIB_1">
      <item>Mato Barišić, OIB 58092610244, Ulica Braće Bukovina 35/4, 10290 Šibice punomoćnik sudionika u postupku BARI-TOP j.d.o.o. za trgovinu i usluge</item>
      <item>Ranko Bratanić, Kranjčevićeva 8, 10000 Zagreb punomoćnik sudionika u postupku BARI-TOP j.d.o.o. za trgovinu i usluge</item>
    </derivirana_varijabla>
  </DomainObject.Predmet.OstaliListFormatedWithAdressOIB>
  <DomainObject.Predmet.OstaliListNazivFormated>
    <izvorni_sadrzaj>
      <item>Mato Barišić</item>
      <item>Ranko Bratanić</item>
    </izvorni_sadrzaj>
    <derivirana_varijabla naziv="DomainObject.Predmet.OstaliListNazivFormated_1">
      <item>Mato Barišić</item>
      <item>Ranko Bratanić</item>
    </derivirana_varijabla>
  </DomainObject.Predmet.OstaliListNazivFormated>
  <DomainObject.Predmet.OstaliListNazivFormatedOIB>
    <izvorni_sadrzaj>
      <item>Mato Barišić, OIB 58092610244</item>
      <item>Ranko Bratanić</item>
    </izvorni_sadrzaj>
    <derivirana_varijabla naziv="DomainObject.Predmet.OstaliListNazivFormatedOIB_1">
      <item>Mato Barišić, OIB 58092610244</item>
      <item>Ranko Bratanić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BARI-TOP j.d.o.o. za trgovinu i usluge</izvorni_sadrzaj>
    <derivirana_varijabla naziv="DomainObject.Predmet.ProtustrankaIDrugi_1">BARI-TOP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BARI-TOP j.d.o.o. za trgovinu i usluge, OIB 38429276324, Braže Bukovina 35   4, 10290 Šibice</izvorni_sadrzaj>
    <derivirana_varijabla naziv="DomainObject.Predmet.ProtustrankaIDrugiAdressOIB_1">BARI-TOP j.d.o.o. za trgovinu i usluge, OIB 38429276324, Braže Bukovina 35   4, 10290 Šibice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BARI-TOP j.d.o.o. za trgovinu i usluge</item>
      <item>FINA Regionalni centar Zagreb</item>
      <item>Mato Barišić</item>
      <item>Ranko Bratanić</item>
    </izvorni_sadrzaj>
    <derivirana_varijabla naziv="DomainObject.Predmet.SudioniciListNaziv_1">
      <item>BARI-TOP j.d.o.o. za trgovinu i usluge</item>
      <item>FINA Regionalni centar Zagreb</item>
      <item>Mato Barišić</item>
      <item>Ranko Bratanić</item>
    </derivirana_varijabla>
  </DomainObject.Predmet.SudioniciListNaziv>
  <DomainObject.Predmet.SudioniciListAdressOIB>
    <izvorni_sadrzaj>
      <item>BARI-TOP j.d.o.o. za trgovinu i usluge, OIB 38429276324, Braže Bukovina 35   4,10290 Šibice</item>
      <item>FINA Regionalni centar Zagreb, OIB 85821130368, Trg svibanjskih žrtava 1995. br. 1,10000 Zagreb</item>
      <item>Mato Barišić, OIB 58092610244, Ulica Braće Bukovina 35/4,10290 Šibice</item>
      <item>Ranko Bratanić, Kranjčevićeva 8,10000 Zagreb</item>
    </izvorni_sadrzaj>
    <derivirana_varijabla naziv="DomainObject.Predmet.SudioniciListAdressOIB_1">
      <item>BARI-TOP j.d.o.o. za trgovinu i usluge, OIB 38429276324, Braže Bukovina 35   4,10290 Šibice</item>
      <item>FINA Regionalni centar Zagreb, OIB 85821130368, Trg svibanjskih žrtava 1995. br. 1,10000 Zagreb</item>
      <item>Mato Barišić, OIB 58092610244, Ulica Braće Bukovina 35/4,10290 Šibice</item>
      <item>Ranko Bratanić, Kranjčevićeva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38429276324</item>
      <item>, OIB 85821130368</item>
      <item>, OIB 58092610244</item>
      <item>, OIB null</item>
    </izvorni_sadrzaj>
    <derivirana_varijabla naziv="DomainObject.Predmet.SudioniciListNazivOIB_1">
      <item>, OIB 38429276324</item>
      <item>, OIB 85821130368</item>
      <item>, OIB 58092610244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549</properties:Words>
  <properties:Characters>2869</properties:Characters>
  <properties:Lines>97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2018-03-20T13:14:00Z</dcterms:created>
  <dc:creator>Korisnik</dc:creator>
  <cp:lastModifiedBy>Draženka Prpić</cp:lastModifiedBy>
  <cp:lastPrinted>2018-03-20T13:15:00Z</cp:lastPrinted>
  <dcterms:modified xmlns:xsi="http://www.w3.org/2001/XMLSchema-instance" xsi:type="dcterms:W3CDTF">2018-03-20T13:15:00Z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-BARI-TOP-St-4533-16.docx)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