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b430" w14:paraId="02ab430" w:rsidRDefault="00F34EC0" w:rsidP="00910611" w:rsidR="00F34E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EC0" w:rsidP="00910611" w:rsidR="00F34EC0">
      <w:r>
        <w:rPr>
          <w:rFonts w:eastAsia="MS Mincho"/>
          <w:szCs w:val="24"/>
        </w:rPr>
        <w:t>REPUBLIKA HRVATSKA</w:t>
      </w:r>
    </w:p>
    <w:p w:rsidRDefault="00F34EC0" w:rsidP="00910611" w:rsidR="00F34EC0">
      <w:r>
        <w:rPr>
          <w:rFonts w:eastAsia="MS Mincho"/>
          <w:szCs w:val="24"/>
        </w:rPr>
        <w:t>TRGOVAČKI SUD U RIJECI</w:t>
      </w:r>
    </w:p>
    <w:p w:rsidRDefault="00F34EC0" w:rsidR="00F34EC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C0137A" w:rsidRPr="00C0137A">
        <w:rPr>
          <w:sz w:val="24"/>
          <w:szCs w:val="24"/>
        </w:rPr>
        <w:t>ADRIATIKA NEKRETNINE LOŠINJ društvo s ograničenom odgovornošću za promet nekretninama Mali Lošinj (Grad Mali Lošinj), Ul. Vladimira Gortana 9</w:t>
      </w:r>
      <w:r w:rsidRPr="00C0137A">
        <w:rPr>
          <w:sz w:val="24"/>
          <w:szCs w:val="24"/>
        </w:rPr>
        <w:t xml:space="preserve">, </w:t>
      </w:r>
      <w:r w:rsidRPr="00C0137A">
        <w:rPr>
          <w:bCs/>
          <w:sz w:val="24"/>
          <w:szCs w:val="24"/>
        </w:rPr>
        <w:t>MBS:</w:t>
      </w:r>
      <w:r w:rsidR="00353789" w:rsidRPr="00C0137A">
        <w:rPr>
          <w:bCs/>
          <w:sz w:val="24"/>
          <w:szCs w:val="24"/>
        </w:rPr>
        <w:t xml:space="preserve"> </w:t>
      </w:r>
      <w:r w:rsidR="00C0137A" w:rsidRPr="00C0137A">
        <w:rPr>
          <w:sz w:val="24"/>
          <w:szCs w:val="24"/>
        </w:rPr>
        <w:t>040251197</w:t>
      </w:r>
      <w:r w:rsidR="00572187" w:rsidRPr="00C0137A">
        <w:rPr>
          <w:sz w:val="24"/>
          <w:szCs w:val="24"/>
        </w:rPr>
        <w:t>, OIB:</w:t>
      </w:r>
      <w:r w:rsidR="00B96F54" w:rsidRPr="00C0137A">
        <w:rPr>
          <w:sz w:val="24"/>
          <w:szCs w:val="24"/>
        </w:rPr>
        <w:t xml:space="preserve"> </w:t>
      </w:r>
      <w:r w:rsidR="00C0137A" w:rsidRPr="00C0137A">
        <w:rPr>
          <w:sz w:val="24"/>
          <w:szCs w:val="24"/>
        </w:rPr>
        <w:t>66343764424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0137A" w:rsidRPr="00C0137A">
        <w:rPr>
          <w:sz w:val="24"/>
          <w:szCs w:val="24"/>
        </w:rPr>
        <w:t xml:space="preserve">ADRIATIKA NEKRETNINE LOŠINJ društvo s ograničenom odgovornošću za promet nekretninama Mali Lošinj (Grad Mali Lošinj), Ul. Vladimira Gortana 9, </w:t>
      </w:r>
      <w:r w:rsidR="00C0137A" w:rsidRPr="00C0137A">
        <w:rPr>
          <w:bCs/>
          <w:sz w:val="24"/>
          <w:szCs w:val="24"/>
        </w:rPr>
        <w:t xml:space="preserve">MBS: </w:t>
      </w:r>
      <w:r w:rsidR="00C0137A" w:rsidRPr="00C0137A">
        <w:rPr>
          <w:sz w:val="24"/>
          <w:szCs w:val="24"/>
        </w:rPr>
        <w:t>040251197, OIB: 66343764424</w:t>
      </w:r>
      <w:r w:rsidR="00C0137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0137A" w:rsidRPr="00C0137A">
        <w:rPr>
          <w:sz w:val="24"/>
          <w:szCs w:val="24"/>
        </w:rPr>
        <w:t xml:space="preserve">ADRIATIKA NEKRETNINE LOŠINJ društvo s ograničenom odgovornošću za promet nekretninama Mali Lošinj (Grad Mali Lošinj), Ul. Vladimira Gortana 9, </w:t>
      </w:r>
      <w:r w:rsidR="00C0137A" w:rsidRPr="00C0137A">
        <w:rPr>
          <w:bCs/>
          <w:sz w:val="24"/>
          <w:szCs w:val="24"/>
        </w:rPr>
        <w:t xml:space="preserve">MBS: </w:t>
      </w:r>
      <w:r w:rsidR="00C0137A" w:rsidRPr="00C0137A">
        <w:rPr>
          <w:sz w:val="24"/>
          <w:szCs w:val="24"/>
        </w:rPr>
        <w:t>040251197, OIB: 66343764424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F55" w:rsidP="00C31925" w:rsidR="00A51F55">
      <w:r>
        <w:separator/>
      </w:r>
    </w:p>
  </w:endnote>
  <w:endnote w:id="0" w:type="continuationSeparator">
    <w:p w:rsidRDefault="00A51F55" w:rsidP="00C31925" w:rsidR="00A51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EC0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F55" w:rsidP="00C31925" w:rsidR="00A51F55">
      <w:r>
        <w:separator/>
      </w:r>
    </w:p>
  </w:footnote>
  <w:footnote w:id="0" w:type="continuationSeparator">
    <w:p w:rsidRDefault="00A51F55" w:rsidP="00C31925" w:rsidR="00A51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822331">
      <w:rPr>
        <w:sz w:val="24"/>
        <w:szCs w:val="24"/>
      </w:rPr>
      <w:t>3</w:t>
    </w:r>
    <w:r w:rsidR="00C0137A">
      <w:rPr>
        <w:sz w:val="24"/>
        <w:szCs w:val="24"/>
      </w:rPr>
      <w:t>6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708CB"/>
    <w:rsid w:val="00353789"/>
    <w:rsid w:val="004B67A7"/>
    <w:rsid w:val="004F6C16"/>
    <w:rsid w:val="00572187"/>
    <w:rsid w:val="00590F41"/>
    <w:rsid w:val="005A585E"/>
    <w:rsid w:val="005B58F3"/>
    <w:rsid w:val="00732C1D"/>
    <w:rsid w:val="00822331"/>
    <w:rsid w:val="008858A3"/>
    <w:rsid w:val="00887E20"/>
    <w:rsid w:val="00942A0F"/>
    <w:rsid w:val="009D2A8B"/>
    <w:rsid w:val="00A0470C"/>
    <w:rsid w:val="00A51F55"/>
    <w:rsid w:val="00AC139C"/>
    <w:rsid w:val="00AE5505"/>
    <w:rsid w:val="00B96F54"/>
    <w:rsid w:val="00BA3EB5"/>
    <w:rsid w:val="00C0137A"/>
    <w:rsid w:val="00C31925"/>
    <w:rsid w:val="00E163E5"/>
    <w:rsid w:val="00E208BC"/>
    <w:rsid w:val="00E518D1"/>
    <w:rsid w:val="00E91A38"/>
    <w:rsid w:val="00EB6E2C"/>
    <w:rsid w:val="00F34EC0"/>
    <w:rsid w:val="00F4254B"/>
    <w:rsid w:val="00FB6398"/>
    <w:rsid w:val="00FC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8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98708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950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9909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006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54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91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4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67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52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818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St-1136/2015-2</izvorni_sadrzaj>
    <derivirana_varijabla naziv="DomainObject.Oznaka_1">St-1136/2015-2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ADRIATIKA NEKRETNINE LOŠINJ d.o.o.</izvorni_sadrzaj>
    <derivirana_varijabla naziv="DomainObject.Predmet.ProtustrankaFormated_1">  ADRIATIKA NEKRETNINE LOŠINJ d.o.o.</derivirana_varijabla>
  </DomainObject.Predmet.ProtustrankaFormated>
  <DomainObject.Predmet.ProtustrankaFormatedOIB>
    <izvorni_sadrzaj>  ADRIATIKA NEKRETNINE LOŠINJ d.o.o., OIB 66343764424</izvorni_sadrzaj>
    <derivirana_varijabla naziv="DomainObject.Predmet.ProtustrankaFormatedOIB_1">  ADRIATIKA NEKRETNINE LOŠINJ d.o.o., OIB 66343764424</derivirana_varijabla>
  </DomainObject.Predmet.ProtustrankaFormatedOIB>
  <DomainObject.Predmet.ProtustrankaFormatedWithAdress>
    <izvorni_sadrzaj> ADRIATIKA NEKRETNINE LOŠINJ d.o.o., Vladimira Gortana 9, 51550 Mali Lošinj</izvorni_sadrzaj>
    <derivirana_varijabla naziv="DomainObject.Predmet.ProtustrankaFormatedWithAdress_1"> ADRIATIKA NEKRETNINE LOŠINJ d.o.o., Vladimira Gortana 9, 51550 Mali Lošinj</derivirana_varijabla>
  </DomainObject.Predmet.ProtustrankaFormatedWithAdress>
  <DomainObject.Predmet.ProtustrankaFormatedWithAdressOIB>
    <izvorni_sadrzaj> ADRIATIKA NEKRETNINE LOŠINJ d.o.o., OIB 66343764424, Vladimira Gortana 9, 51550 Mali Lošinj</izvorni_sadrzaj>
    <derivirana_varijabla naziv="DomainObject.Predmet.ProtustrankaFormatedWithAdressOIB_1"> ADRIATIKA NEKRETNINE LOŠINJ d.o.o., OIB 66343764424, Vladimira Gortana 9, 51550 Mali Lošinj</derivirana_varijabla>
  </DomainObject.Predmet.ProtustrankaFormatedWithAdressOIB>
  <DomainObject.Predmet.ProtustrankaWithAdress>
    <izvorni_sadrzaj>ADRIATIKA NEKRETNINE LOŠINJ d.o.o. Vladimira Gortana 9, 51550 Mali Lošinj</izvorni_sadrzaj>
    <derivirana_varijabla naziv="DomainObject.Predmet.ProtustrankaWithAdress_1">ADRIATIKA NEKRETNINE LOŠINJ d.o.o. Vladimira Gortana 9, 51550 Mali Lošinj</derivirana_varijabla>
  </DomainObject.Predmet.ProtustrankaWithAdress>
  <DomainObject.Predmet.ProtustrankaWithAdressOIB>
    <izvorni_sadrzaj>ADRIATIKA NEKRETNINE LOŠINJ d.o.o., OIB 66343764424, Vladimira Gortana 9, 51550 Mali Lošinj</izvorni_sadrzaj>
    <derivirana_varijabla naziv="DomainObject.Predmet.ProtustrankaWithAdressOIB_1">ADRIATIKA NEKRETNINE LOŠINJ d.o.o., OIB 66343764424, Vladimira Gortana 9, 51550 Mali Lošinj</derivirana_varijabla>
  </DomainObject.Predmet.ProtustrankaWithAdressOIB>
  <DomainObject.Predmet.ProtustrankaNazivFormated>
    <izvorni_sadrzaj>ADRIATIKA NEKRETNINE LOŠINJ d.o.o.</izvorni_sadrzaj>
    <derivirana_varijabla naziv="DomainObject.Predmet.ProtustrankaNazivFormated_1">ADRIATIKA NEKRETNINE LOŠINJ d.o.o.</derivirana_varijabla>
  </DomainObject.Predmet.ProtustrankaNazivFormated>
  <DomainObject.Predmet.ProtustrankaNazivFormatedOIB>
    <izvorni_sadrzaj>ADRIATIKA NEKRETNINE LOŠINJ d.o.o., OIB 66343764424</izvorni_sadrzaj>
    <derivirana_varijabla naziv="DomainObject.Predmet.ProtustrankaNazivFormatedOIB_1">ADRIATIKA NEKRETNINE LOŠINJ d.o.o., OIB 66343764424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ADRIATIKA NEKRETNINE LOŠINJ d.o.o.</item>
    </izvorni_sadrzaj>
    <derivirana_varijabla naziv="DomainObject.Predmet.ProtuStrankaListFormated_1">
      <item>ADRIATIKA NEKRETNINE LOŠINJ d.o.o.</item>
    </derivirana_varijabla>
  </DomainObject.Predmet.ProtuStrankaListFormated>
  <DomainObject.Predmet.ProtuStrankaListFormatedOIB>
    <izvorni_sadrzaj>
      <item>ADRIATIKA NEKRETNINE LOŠINJ d.o.o., OIB 66343764424</item>
    </izvorni_sadrzaj>
    <derivirana_varijabla naziv="DomainObject.Predmet.ProtuStrankaListFormatedOIB_1">
      <item>ADRIATIKA NEKRETNINE LOŠINJ d.o.o., OIB 66343764424</item>
    </derivirana_varijabla>
  </DomainObject.Predmet.ProtuStrankaListFormatedOIB>
  <DomainObject.Predmet.ProtuStrankaListFormatedWithAdress>
    <izvorni_sadrzaj>
      <item>ADRIATIKA NEKRETNINE LOŠINJ d.o.o., Vladimira Gortana 9, 51550 Mali Lošinj</item>
    </izvorni_sadrzaj>
    <derivirana_varijabla naziv="DomainObject.Predmet.ProtuStrankaListFormatedWithAdress_1">
      <item>ADRIATIKA NEKRETNINE LOŠINJ d.o.o., Vladimira Gortana 9, 51550 Mali Lošinj</item>
    </derivirana_varijabla>
  </DomainObject.Predmet.ProtuStrankaListFormatedWithAdress>
  <DomainObject.Predmet.ProtuStrankaListFormatedWithAdressOIB>
    <izvorni_sadrzaj>
      <item>ADRIATIKA NEKRETNINE LOŠINJ d.o.o., OIB 66343764424, Vladimira Gortana 9, 51550 Mali Lošinj</item>
    </izvorni_sadrzaj>
    <derivirana_varijabla naziv="DomainObject.Predmet.ProtuStrankaListFormatedWithAdressOIB_1">
      <item>ADRIATIKA NEKRETNINE LOŠINJ d.o.o., OIB 66343764424, Vladimira Gortana 9, 51550 Mali Lošinj</item>
    </derivirana_varijabla>
  </DomainObject.Predmet.ProtuStrankaListFormatedWithAdressOIB>
  <DomainObject.Predmet.ProtuStrankaListNazivFormated>
    <izvorni_sadrzaj>
      <item>ADRIATIKA NEKRETNINE LOŠINJ d.o.o.</item>
    </izvorni_sadrzaj>
    <derivirana_varijabla naziv="DomainObject.Predmet.ProtuStrankaListNazivFormated_1">
      <item>ADRIATIKA NEKRETNINE LOŠINJ d.o.o.</item>
    </derivirana_varijabla>
  </DomainObject.Predmet.ProtuStrankaListNazivFormated>
  <DomainObject.Predmet.ProtuStrankaListNazivFormatedOIB>
    <izvorni_sadrzaj>
      <item>ADRIATIKA NEKRETNINE LOŠINJ d.o.o., OIB 66343764424</item>
    </izvorni_sadrzaj>
    <derivirana_varijabla naziv="DomainObject.Predmet.ProtuStrankaListNazivFormatedOIB_1">
      <item>ADRIATIKA NEKRETNINE LOŠINJ d.o.o., OIB 66343764424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St-1136/2015-2</izvorni_sadrzaj>
    <derivirana_varijabla naziv="DomainObject.PoslovniBrojDokumenta_1">St-1136/2015-2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ADRIATIKA NEKRETNINE LOŠINJ d.o.o.</izvorni_sadrzaj>
    <derivirana_varijabla naziv="DomainObject.Predmet.ProtustrankaIDrugi_1">ADRIATIKA NEKRETNINE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ADRIATIKA NEKRETNINE LOŠINJ d.o.o., OIB 66343764424, Vladimira Gortana 9, 51550 Mali Lošinj</izvorni_sadrzaj>
    <derivirana_varijabla naziv="DomainObject.Predmet.ProtustrankaIDrugiAdressOIB_1">ADRIATIKA NEKRETNINE LOŠINJ d.o.o., OIB 66343764424, Vladimira Gortana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ADRIATIKA NEKRETNINE LOŠINJ d.o.o.</item>
    </izvorni_sadrzaj>
    <derivirana_varijabla naziv="DomainObject.Predmet.SudioniciListNaziv_1">
      <item>FINA  Rijeka</item>
      <item>ADRIATIKA NEKRETNINE LOŠINJ d.o.o.</item>
    </derivirana_varijabla>
  </DomainObject.Predmet.SudioniciListNaziv>
  <DomainObject.Predmet.SudioniciListAdressOIB>
    <izvorni_sadrzaj>
      <item>FINA  Rijeka, OIB 85821130368, Frana Kurelca 8,51000 Rijeka</item>
      <item>ADRIATIKA NEKRETNINE LOŠINJ d.o.o., OIB 66343764424, Vladimira Gortana 9,51550 Mali Lošinj</item>
    </izvorni_sadrzaj>
    <derivirana_varijabla naziv="DomainObject.Predmet.SudioniciListAdressOIB_1">
      <item>FINA  Rijeka, OIB 85821130368, Frana Kurelca 8,51000 Rijeka</item>
      <item>ADRIATIKA NEKRETNINE LOŠINJ d.o.o., OIB 66343764424, Vladimira Gortana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66343764424</item>
    </izvorni_sadrzaj>
    <derivirana_varijabla naziv="DomainObject.Predmet.SudioniciListNazivOIB_1">
      <item>, OIB 85821130368</item>
      <item>, OIB 66343764424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2171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2016-02-04T10:02:00Z</dcterms:created>
  <dc:creator>Vera Jelenović</dc:creator>
  <cp:lastModifiedBy>Danijela Fumić</cp:lastModifiedBy>
  <cp:lastPrinted>2016-02-04T10:02:00Z</cp:lastPrinted>
  <dcterms:modified xmlns:xsi="http://www.w3.org/2001/XMLSchema-instance" xsi:type="dcterms:W3CDTF">2016-02-05T09:47:00Z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St-1136/2015-2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