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028DB" w:rsidR="005523A2" w:rsidRPr="002A37B5">
        <w:trPr>
          <w:gridAfter w:val="1"/>
          <w:wAfter w:type="dxa" w:w="284"/>
        </w:trPr>
        <w:tc>
          <w:tcPr>
            <w:tcW w:type="dxa" w:w="2943"/>
          </w:tcPr>
          <w:p w:rsidRDefault="005523A2" w:rsidP="007028DB" w:rsidR="005523A2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028DB" w:rsidR="005523A2" w:rsidRPr="002A37B5">
        <w:tc>
          <w:tcPr>
            <w:tcW w:type="dxa" w:w="3227"/>
            <w:gridSpan w:val="2"/>
          </w:tcPr>
          <w:p w:rsidRDefault="005523A2" w:rsidP="007028DB" w:rsidR="005523A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523A2" w:rsidP="007028DB" w:rsidR="005523A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523A2" w:rsidP="007028DB" w:rsidR="005523A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5545f7" w14:paraId="c5545f7" w:rsidRDefault="002B5525" w:rsidP="00B0143C" w:rsidR="002B5525" w:rsidRPr="00D45E1C">
      <w:pPr>
        <w15:collapsed w:val="false"/>
      </w:pPr>
    </w:p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 xml:space="preserve">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FC608A">
        <w:rPr>
          <w:szCs w:val="24"/>
        </w:rPr>
        <w:t>ARDIAN PEKARA j.d.o.o.</w:t>
      </w:r>
      <w:r w:rsidR="000A7C46">
        <w:rPr>
          <w:szCs w:val="24"/>
        </w:rPr>
        <w:t xml:space="preserve"> za proizvodnju i trgovinu</w:t>
      </w:r>
      <w:r w:rsidR="00FC608A">
        <w:rPr>
          <w:szCs w:val="24"/>
        </w:rPr>
        <w:t xml:space="preserve">, </w:t>
      </w:r>
      <w:r w:rsidR="00DD2CA8">
        <w:rPr>
          <w:szCs w:val="24"/>
        </w:rPr>
        <w:t>Zadar, Antuna Dobronića 1, OIB:</w:t>
      </w:r>
      <w:r w:rsidR="00FC608A">
        <w:rPr>
          <w:szCs w:val="24"/>
        </w:rPr>
        <w:t>10078936980</w:t>
      </w:r>
      <w:r w:rsidRPr="00D45E1C">
        <w:rPr>
          <w:szCs w:val="24"/>
        </w:rPr>
        <w:t xml:space="preserve">, </w:t>
      </w:r>
      <w:r w:rsidR="00DD2CA8">
        <w:rPr>
          <w:szCs w:val="24"/>
        </w:rPr>
        <w:t>19. ožujka 2018.,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>
      <w:pPr>
        <w:jc w:val="center"/>
      </w:pPr>
      <w:r w:rsidRPr="00D45E1C">
        <w:t>r i j e š i o  j e</w:t>
      </w:r>
    </w:p>
    <w:p w:rsidRDefault="00DD2CA8" w:rsidP="00721F79" w:rsidR="00DD2CA8" w:rsidRPr="00D45E1C">
      <w:pPr>
        <w:jc w:val="center"/>
      </w:pPr>
    </w:p>
    <w:p w:rsidRDefault="00DD2CA8" w:rsidP="00DD2CA8" w:rsidR="00DD2CA8">
      <w:pPr>
        <w:jc w:val="both"/>
      </w:pPr>
      <w:r>
        <w:t xml:space="preserve">I. </w:t>
      </w:r>
      <w:r>
        <w:tab/>
        <w:t xml:space="preserve">Ročišta radi očitovanja o prijedlogu za otvaranje stečajnog postupka nad dužnikom ARDIAN PEKARA j.d.o.o. za proizvodnju i trgovinu, Zadar, Antuna Dobronića 1, OIB:10078936980 i ročište radi rasprave o pretpostavkama za otvaranje stečajnog postupka nad dužnikom određena za 28. veljače 2018. u 9,00 sati, a koja ročišta nisu održana zbog bolesti uredujuće sutkinje ponovo se određuju za dan 10. travnja 2018. u 8,30 sati kod ovog suda, Ulica Franje Tuđmana br. 35, Zadar, sudnica </w:t>
      </w:r>
      <w:proofErr w:type="spellStart"/>
      <w:r>
        <w:t>br</w:t>
      </w:r>
      <w:proofErr w:type="spellEnd"/>
      <w:r>
        <w:t>, 14/I.</w:t>
      </w:r>
    </w:p>
    <w:p w:rsidRDefault="00D44689" w:rsidP="0063724D" w:rsidR="00D44689" w:rsidRPr="00D45E1C"/>
    <w:p w:rsidRDefault="00DD2CA8" w:rsidP="00DD2CA8" w:rsidR="008312E5" w:rsidRPr="00D45E1C">
      <w:pPr>
        <w:jc w:val="both"/>
      </w:pPr>
      <w:r>
        <w:t>II.</w:t>
      </w:r>
      <w:r>
        <w:tab/>
      </w:r>
      <w:r w:rsidR="008312E5" w:rsidRPr="00D45E1C"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DD2CA8" w:rsidR="000F4F20" w:rsidRPr="00D45E1C">
      <w:pPr>
        <w:jc w:val="both"/>
      </w:pPr>
      <w:r w:rsidRPr="00D45E1C">
        <w:t>I</w:t>
      </w:r>
      <w:r w:rsidR="00DD2CA8">
        <w:t>II</w:t>
      </w:r>
      <w:r w:rsidR="000F4F20" w:rsidRPr="00D45E1C">
        <w:t>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proofErr w:type="spellStart"/>
      <w:r w:rsidR="00FC608A">
        <w:t>Ardian</w:t>
      </w:r>
      <w:proofErr w:type="spellEnd"/>
      <w:r w:rsidR="00FC608A">
        <w:t xml:space="preserve"> </w:t>
      </w:r>
      <w:proofErr w:type="spellStart"/>
      <w:r w:rsidR="00FC608A">
        <w:t>Gashi</w:t>
      </w:r>
      <w:proofErr w:type="spellEnd"/>
      <w:r w:rsidR="00FC608A">
        <w:t xml:space="preserve"> iz Nina</w:t>
      </w:r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 xml:space="preserve">ud će temeljem čl. 180. u svezi čl. 178. Stečajnog zakona odrediti njegovo prisilno dovođenje. </w:t>
      </w:r>
    </w:p>
    <w:p w:rsidRDefault="005A3991" w:rsidP="00ED6162" w:rsidR="005A3991" w:rsidRPr="00D45E1C"/>
    <w:p w:rsidRDefault="00242F45" w:rsidP="00B0143C" w:rsidR="003C5ED2" w:rsidRPr="00D45E1C">
      <w:pPr>
        <w:jc w:val="center"/>
      </w:pPr>
      <w:r w:rsidRPr="00D45E1C">
        <w:t xml:space="preserve">U Zadru </w:t>
      </w:r>
      <w:r w:rsidR="00DD2CA8">
        <w:t xml:space="preserve">19. ožujka 2018. </w:t>
      </w:r>
      <w:r w:rsidR="00721F79" w:rsidRPr="00D45E1C">
        <w:t xml:space="preserve"> </w:t>
      </w:r>
      <w:r w:rsidR="00360AB6" w:rsidRPr="00D45E1C">
        <w:t xml:space="preserve"> </w:t>
      </w:r>
    </w:p>
    <w:p w:rsidRDefault="00B0143C" w:rsidP="008312E5" w:rsidR="00B0143C" w:rsidRPr="00D45E1C">
      <w:pPr>
        <w:jc w:val="center"/>
      </w:pPr>
    </w:p>
    <w:p w:rsidRDefault="00C97FF1" w:rsidP="005523A2" w:rsidR="00C97FF1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C97FF1" w:rsidP="005523A2" w:rsidR="00C97FF1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5523A2">
        <w:t>Ana Markač</w:t>
      </w:r>
    </w:p>
    <w:p w:rsidRDefault="00C97FF1" w:rsidP="00721F79" w:rsidR="00C97FF1"/>
    <w:p w:rsidRDefault="00DD2CA8" w:rsidP="00721F79" w:rsidR="00DD2CA8"/>
    <w:p w:rsidRDefault="005523A2" w:rsidP="00721F79" w:rsidR="005523A2"/>
    <w:p w:rsidRDefault="0020610B" w:rsidP="00721F79" w:rsidR="00721F79" w:rsidRPr="00D45E1C">
      <w:r w:rsidRPr="00D45E1C">
        <w:t>U</w:t>
      </w:r>
      <w:r w:rsidR="00721F79" w:rsidRPr="00D45E1C">
        <w:t xml:space="preserve">PUTA O PRAVNOM LIJEKU:  </w:t>
      </w:r>
    </w:p>
    <w:p w:rsidRDefault="00721F79" w:rsidP="005A7FDB" w:rsidR="005F65CA" w:rsidRPr="00D45E1C">
      <w:r w:rsidRPr="00D45E1C">
        <w:t>Protiv ovog rješenja nije dopuštena žalba.</w:t>
      </w:r>
    </w:p>
    <w:p w:rsidRDefault="005C0456" w:rsidP="005A7FDB" w:rsidR="005C0456" w:rsidRPr="00D45E1C"/>
    <w:p w:rsidRDefault="000A7C46" w:rsidP="0020610B" w:rsidR="000A7C46">
      <w:pPr>
        <w:ind w:firstLine="360"/>
      </w:pPr>
    </w:p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242F45" w:rsidR="00FC608A">
      <w:pPr>
        <w:numPr>
          <w:ilvl w:val="0"/>
          <w:numId w:val="3"/>
        </w:numPr>
      </w:pPr>
      <w:r w:rsidRPr="00D45E1C">
        <w:t xml:space="preserve">dužniku </w:t>
      </w:r>
      <w:r w:rsidR="00FC608A">
        <w:t>ARDIAN PEKARA j.d.o.o., Zadar, Antuna Dobronića 1</w:t>
      </w:r>
    </w:p>
    <w:p w:rsidRDefault="00FC608A" w:rsidP="00242F45" w:rsidR="00FC608A">
      <w:pPr>
        <w:numPr>
          <w:ilvl w:val="0"/>
          <w:numId w:val="3"/>
        </w:numPr>
      </w:pPr>
      <w:proofErr w:type="spellStart"/>
      <w:r>
        <w:t>Ardian</w:t>
      </w:r>
      <w:proofErr w:type="spellEnd"/>
      <w:r>
        <w:t xml:space="preserve"> </w:t>
      </w:r>
      <w:proofErr w:type="spellStart"/>
      <w:r>
        <w:t>Gashi</w:t>
      </w:r>
      <w:proofErr w:type="spellEnd"/>
      <w:r>
        <w:t>, Nin, Put Grgura Ninskog 38/A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8312E5" w:rsidR="0020610B" w:rsidRPr="00D45E1C"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5523A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C608A">
      <w:rPr>
        <w:sz w:val="22"/>
        <w:szCs w:val="22"/>
      </w:rPr>
      <w:t>15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C608A">
      <w:rPr>
        <w:sz w:val="22"/>
        <w:szCs w:val="22"/>
      </w:rPr>
      <w:t>15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DD2CA8">
      <w:rPr>
        <w:sz w:val="22"/>
        <w:szCs w:val="22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10D5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523A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2CA8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5523A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0D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10D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10D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10D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5523A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0D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10D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10D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10D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71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ARDIAN PEKARA j.d.o.o. za proizvodnju i trgovinu</izvorni_sadrzaj>
    <derivirana_varijabla naziv="DomainObject.Predmet.ProtustrankaFormated_1">  ARDIAN PEKARA j.d.o.o. za proizvodnju i trgovinu</derivirana_varijabla>
  </DomainObject.Predmet.ProtustrankaFormated>
  <DomainObject.Predmet.ProtustrankaFormatedOIB>
    <izvorni_sadrzaj>  ARDIAN PEKARA j.d.o.o. za proizvodnju i trgovinu, OIB 10078936980</izvorni_sadrzaj>
    <derivirana_varijabla naziv="DomainObject.Predmet.ProtustrankaFormatedOIB_1">  ARDIAN PEKARA j.d.o.o. za proizvodnju i trgovinu, OIB 10078936980</derivirana_varijabla>
  </DomainObject.Predmet.ProtustrankaFormatedOIB>
  <DomainObject.Predmet.ProtustrankaFormatedWithAdress>
    <izvorni_sadrzaj> ARDIAN PEKARA j.d.o.o. za proizvodnju i trgovinu, Antuna Dobronića 1, 23000 Zadar</izvorni_sadrzaj>
    <derivirana_varijabla naziv="DomainObject.Predmet.ProtustrankaFormatedWithAdress_1"> ARDIAN PEKARA j.d.o.o. za proizvodnju i trgovinu, Antuna Dobronića 1, 23000 Zadar</derivirana_varijabla>
  </DomainObject.Predmet.ProtustrankaFormatedWithAdress>
  <DomainObject.Predmet.ProtustrankaFormatedWithAdressOIB>
    <izvorni_sadrzaj> ARDIAN PEKARA j.d.o.o. za proizvodnju i trgovinu, OIB 10078936980, Antuna Dobronića 1, 23000 Zadar</izvorni_sadrzaj>
    <derivirana_varijabla naziv="DomainObject.Predmet.ProtustrankaFormatedWithAdressOIB_1"> ARDIAN PEKARA j.d.o.o. za proizvodnju i trgovinu, OIB 10078936980, Antuna Dobronića 1, 23000 Zadar</derivirana_varijabla>
  </DomainObject.Predmet.ProtustrankaFormatedWithAdressOIB>
  <DomainObject.Predmet.ProtustrankaWithAdress>
    <izvorni_sadrzaj>ARDIAN PEKARA j.d.o.o. za proizvodnju i trgovinu Antuna Dobronića 1, 23000 Zadar</izvorni_sadrzaj>
    <derivirana_varijabla naziv="DomainObject.Predmet.ProtustrankaWithAdress_1">ARDIAN PEKARA j.d.o.o. za proizvodnju i trgovinu Antuna Dobronića 1, 23000 Zadar</derivirana_varijabla>
  </DomainObject.Predmet.ProtustrankaWithAdress>
  <DomainObject.Predmet.ProtustrankaWithAdressOIB>
    <izvorni_sadrzaj>ARDIAN PEKARA j.d.o.o. za proizvodnju i trgovinu, OIB 10078936980, Antuna Dobronića 1, 23000 Zadar</izvorni_sadrzaj>
    <derivirana_varijabla naziv="DomainObject.Predmet.ProtustrankaWithAdressOIB_1">ARDIAN PEKARA j.d.o.o. za proizvodnju i trgovinu, OIB 10078936980, Antuna Dobronića 1, 23000 Zadar</derivirana_varijabla>
  </DomainObject.Predmet.ProtustrankaWithAdressOIB>
  <DomainObject.Predmet.ProtustrankaNazivFormated>
    <izvorni_sadrzaj>ARDIAN PEKARA j.d.o.o. za proizvodnju i trgovinu</izvorni_sadrzaj>
    <derivirana_varijabla naziv="DomainObject.Predmet.ProtustrankaNazivFormated_1">ARDIAN PEKARA j.d.o.o. za proizvodnju i trgovinu</derivirana_varijabla>
  </DomainObject.Predmet.ProtustrankaNazivFormated>
  <DomainObject.Predmet.ProtustrankaNazivFormatedOIB>
    <izvorni_sadrzaj>ARDIAN PEKARA j.d.o.o. za proizvodnju i trgovinu, OIB 10078936980</izvorni_sadrzaj>
    <derivirana_varijabla naziv="DomainObject.Predmet.ProtustrankaNazivFormatedOIB_1">ARDIAN PEKARA j.d.o.o. za proizvodnju i trgovinu, OIB 10078936980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ARDIAN PEKARA j.d.o.o. za proizvodnju i trgovinu</item>
    </izvorni_sadrzaj>
    <derivirana_varijabla naziv="DomainObject.Predmet.ProtuStrankaListFormated_1">
      <item>ARDIAN PEKARA j.d.o.o. za proizvodnju i trgovinu</item>
    </derivirana_varijabla>
  </DomainObject.Predmet.ProtuStrankaListFormated>
  <DomainObject.Predmet.ProtuStrankaListFormatedOIB>
    <izvorni_sadrzaj>
      <item>ARDIAN PEKARA j.d.o.o. za proizvodnju i trgovinu, OIB 10078936980</item>
    </izvorni_sadrzaj>
    <derivirana_varijabla naziv="DomainObject.Predmet.ProtuStrankaListFormatedOIB_1">
      <item>ARDIAN PEKARA j.d.o.o. za proizvodnju i trgovinu, OIB 10078936980</item>
    </derivirana_varijabla>
  </DomainObject.Predmet.ProtuStrankaListFormatedOIB>
  <DomainObject.Predmet.ProtuStrankaListFormatedWithAdress>
    <izvorni_sadrzaj>
      <item>ARDIAN PEKARA j.d.o.o. za proizvodnju i trgovinu, Antuna Dobronića 1, 23000 Zadar</item>
    </izvorni_sadrzaj>
    <derivirana_varijabla naziv="DomainObject.Predmet.ProtuStrankaListFormatedWithAdress_1">
      <item>ARDIAN PEKARA j.d.o.o. za proizvodnju i trgovinu, Antuna Dobronića 1, 23000 Zadar</item>
    </derivirana_varijabla>
  </DomainObject.Predmet.ProtuStrankaListFormatedWithAdress>
  <DomainObject.Predmet.ProtuStrankaListFormatedWithAdressOIB>
    <izvorni_sadrzaj>
      <item>ARDIAN PEKARA j.d.o.o. za proizvodnju i trgovinu, OIB 10078936980, Antuna Dobronića 1, 23000 Zadar</item>
    </izvorni_sadrzaj>
    <derivirana_varijabla naziv="DomainObject.Predmet.ProtuStrankaListFormatedWithAdressOIB_1">
      <item>ARDIAN PEKARA j.d.o.o. za proizvodnju i trgovinu, OIB 10078936980, Antuna Dobronića 1, 23000 Zadar</item>
    </derivirana_varijabla>
  </DomainObject.Predmet.ProtuStrankaListFormatedWithAdressOIB>
  <DomainObject.Predmet.ProtuStrankaListNazivFormated>
    <izvorni_sadrzaj>
      <item>ARDIAN PEKARA j.d.o.o. za proizvodnju i trgovinu</item>
    </izvorni_sadrzaj>
    <derivirana_varijabla naziv="DomainObject.Predmet.ProtuStrankaListNazivFormated_1">
      <item>ARDIAN PEKARA j.d.o.o. za proizvodnju i trgovinu</item>
    </derivirana_varijabla>
  </DomainObject.Predmet.ProtuStrankaListNazivFormated>
  <DomainObject.Predmet.ProtuStrankaListNazivFormatedOIB>
    <izvorni_sadrzaj>
      <item>ARDIAN PEKARA j.d.o.o. za proizvodnju i trgovinu, OIB 10078936980</item>
    </izvorni_sadrzaj>
    <derivirana_varijabla naziv="DomainObject.Predmet.ProtuStrankaListNazivFormatedOIB_1">
      <item>ARDIAN PEKARA j.d.o.o. za proizvodnju i trgovinu, OIB 10078936980</item>
    </derivirana_varijabla>
  </DomainObject.Predmet.ProtuStrankaListNazivFormatedOIB>
  <DomainObject.Predmet.OstaliListFormated>
    <izvorni_sadrzaj>
      <item>Ardian Gashi</item>
    </izvorni_sadrzaj>
    <derivirana_varijabla naziv="DomainObject.Predmet.OstaliListFormated_1">
      <item>Ardian Gashi</item>
    </derivirana_varijabla>
  </DomainObject.Predmet.OstaliListFormated>
  <DomainObject.Predmet.OstaliListFormatedOIB>
    <izvorni_sadrzaj>
      <item>Ardian Gashi, OIB 25298144749</item>
    </izvorni_sadrzaj>
    <derivirana_varijabla naziv="DomainObject.Predmet.OstaliListFormatedOIB_1">
      <item>Ardian Gashi, OIB 25298144749</item>
    </derivirana_varijabla>
  </DomainObject.Predmet.OstaliListFormatedOIB>
  <DomainObject.Predmet.OstaliListFormatedWithAdress>
    <izvorni_sadrzaj>
      <item>Ardian Gashi, Put Grgura Ninskog 38 A, 23232 Nin</item>
    </izvorni_sadrzaj>
    <derivirana_varijabla naziv="DomainObject.Predmet.OstaliListFormatedWithAdress_1">
      <item>Ardian Gashi, Put Grgura Ninskog 38 A, 23232 Nin</item>
    </derivirana_varijabla>
  </DomainObject.Predmet.OstaliListFormatedWithAdress>
  <DomainObject.Predmet.OstaliListFormatedWithAdressOIB>
    <izvorni_sadrzaj>
      <item>Ardian Gashi, OIB 25298144749, Put Grgura Ninskog 38 A, 23232 Nin</item>
    </izvorni_sadrzaj>
    <derivirana_varijabla naziv="DomainObject.Predmet.OstaliListFormatedWithAdressOIB_1">
      <item>Ardian Gashi, OIB 25298144749, Put Grgura Ninskog 38 A, 23232 Nin</item>
    </derivirana_varijabla>
  </DomainObject.Predmet.OstaliListFormatedWithAdressOIB>
  <DomainObject.Predmet.OstaliListNazivFormated>
    <izvorni_sadrzaj>
      <item>Ardian Gashi</item>
    </izvorni_sadrzaj>
    <derivirana_varijabla naziv="DomainObject.Predmet.OstaliListNazivFormated_1">
      <item>Ardian Gashi</item>
    </derivirana_varijabla>
  </DomainObject.Predmet.OstaliListNazivFormated>
  <DomainObject.Predmet.OstaliListNazivFormatedOIB>
    <izvorni_sadrzaj>
      <item>Ardian Gashi, OIB 25298144749</item>
    </izvorni_sadrzaj>
    <derivirana_varijabla naziv="DomainObject.Predmet.OstaliListNazivFormatedOIB_1">
      <item>Ardian Gashi, OIB 25298144749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ARDIAN PEKARA j.d.o.o. za proizvodnju i trgovinu</izvorni_sadrzaj>
    <derivirana_varijabla naziv="DomainObject.Predmet.ProtustrankaIDrugi_1">ARDIAN PEKARA j.d.o.o.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ARDIAN PEKARA j.d.o.o. za proizvodnju i trgovinu, OIB 10078936980, Antuna Dobronića 1, 23000 Zadar</izvorni_sadrzaj>
    <derivirana_varijabla naziv="DomainObject.Predmet.ProtustrankaIDrugiAdressOIB_1">ARDIAN PEKARA j.d.o.o. za proizvodnju i trgovinu, OIB 10078936980, Antuna Dobronića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ARDIAN PEKARA j.d.o.o. za proizvodnju i trgovinu</item>
      <item>Ardian Gashi</item>
    </izvorni_sadrzaj>
    <derivirana_varijabla naziv="DomainObject.Predmet.SudioniciListNaziv_1">
      <item>FINA</item>
      <item>ARDIAN PEKARA j.d.o.o. za proizvodnju i trgovinu</item>
      <item>Ardian Gashi</item>
    </derivirana_varijabla>
  </DomainObject.Predmet.SudioniciListNaziv>
  <DomainObject.Predmet.SudioniciListAdressOIB>
    <izvorni_sadrzaj>
      <item>FINA, OIB 85821130368</item>
      <item>ARDIAN PEKARA j.d.o.o. za proizvodnju i trgovinu, OIB 10078936980, Antuna Dobronića 1,23000 Zadar</item>
      <item>Ardian Gashi, OIB 25298144749, Put Grgura Ninskog 38 A,23232 Nin</item>
    </izvorni_sadrzaj>
    <derivirana_varijabla naziv="DomainObject.Predmet.SudioniciListAdressOIB_1">
      <item>FINA, OIB 85821130368</item>
      <item>ARDIAN PEKARA j.d.o.o. za proizvodnju i trgovinu, OIB 10078936980, Antuna Dobronića 1,23000 Zadar</item>
      <item>Ardian Gashi, OIB 25298144749, Put Grgura Ninskog 38 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10078936980</item>
      <item>, OIB 25298144749</item>
    </izvorni_sadrzaj>
    <derivirana_varijabla naziv="DomainObject.Predmet.SudioniciListNazivOIB_1">
      <item>, OIB 85821130368</item>
      <item>, OIB 10078936980</item>
      <item>, OIB 25298144749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6C799-642F-4354-8F56-EAA53EBA8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1278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2018-03-16T11:06:00Z</dcterms:created>
  <dc:creator>Administrator</dc:creator>
  <cp:lastModifiedBy>Merlina Klišmanić</cp:lastModifiedBy>
  <cp:lastPrinted>2018-03-16T11:09:00Z</cp:lastPrinted>
  <dcterms:modified xmlns:xsi="http://www.w3.org/2001/XMLSchema-instance" xsi:type="dcterms:W3CDTF">2018-03-19T06:49:00Z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(St-15-18  ponovno zakazicanje 19.3.2018.docx)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