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1075" w14:paraId="20a1075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REPUBLIKA HRVATSKA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9C4947">
      <w:pPr>
        <w:rPr>
          <w:sz w:val="24"/>
          <w:szCs w:val="24"/>
          <w:lang w:val="pt-BR"/>
        </w:rPr>
      </w:pPr>
      <w:r w:rsidRPr="009C4947">
        <w:rPr>
          <w:sz w:val="24"/>
          <w:szCs w:val="24"/>
          <w:lang w:val="pl-PL"/>
        </w:rPr>
        <w:t>Zagreb, Amruševa 2/II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  <w:t xml:space="preserve">    </w:t>
      </w:r>
      <w:r w:rsidR="00202AB4">
        <w:rPr>
          <w:sz w:val="24"/>
          <w:szCs w:val="24"/>
          <w:lang w:val="pt-BR"/>
        </w:rPr>
        <w:t>85</w:t>
      </w:r>
      <w:r w:rsidRPr="009C4947">
        <w:rPr>
          <w:sz w:val="24"/>
          <w:szCs w:val="24"/>
          <w:lang w:val="pt-BR"/>
        </w:rPr>
        <w:t>. St-</w:t>
      </w:r>
      <w:r w:rsidR="00A11551">
        <w:rPr>
          <w:sz w:val="24"/>
          <w:szCs w:val="24"/>
          <w:lang w:val="pt-BR"/>
        </w:rPr>
        <w:t>2388/17</w:t>
      </w:r>
    </w:p>
    <w:p w:rsidRDefault="00254B88" w:rsidP="00184D7F" w:rsidR="00254B88" w:rsidRPr="00D45CA3">
      <w:pPr>
        <w:rPr>
          <w:sz w:val="24"/>
          <w:szCs w:val="24"/>
          <w:lang w:val="hr-HR"/>
        </w:rPr>
      </w:pPr>
    </w:p>
    <w:p w:rsidRDefault="007921A0" w:rsidP="00A11551" w:rsidR="00A11551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r w:rsidRPr="00100EC0">
        <w:rPr>
          <w:sz w:val="24"/>
          <w:szCs w:val="24"/>
          <w:lang w:val="hr-HR"/>
        </w:rPr>
        <w:t xml:space="preserve">Stečajni upravitelj </w:t>
      </w:r>
      <w:proofErr w:type="spellStart"/>
      <w:r w:rsidR="00A11551" w:rsidRPr="00E0460D">
        <w:rPr>
          <w:sz w:val="24"/>
          <w:szCs w:val="24"/>
        </w:rPr>
        <w:t>Biserka</w:t>
      </w:r>
      <w:proofErr w:type="spellEnd"/>
      <w:r w:rsidR="00A11551" w:rsidRPr="00E0460D">
        <w:rPr>
          <w:sz w:val="24"/>
          <w:szCs w:val="24"/>
        </w:rPr>
        <w:t xml:space="preserve"> </w:t>
      </w:r>
      <w:proofErr w:type="spellStart"/>
      <w:r w:rsidR="00A11551">
        <w:rPr>
          <w:sz w:val="24"/>
          <w:szCs w:val="24"/>
        </w:rPr>
        <w:t>Šmit-Sabolić</w:t>
      </w:r>
      <w:proofErr w:type="spellEnd"/>
    </w:p>
    <w:p w:rsidRDefault="00A11551" w:rsidP="00A11551" w:rsidR="00A11551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proofErr w:type="spellStart"/>
      <w:r>
        <w:rPr>
          <w:sz w:val="24"/>
          <w:szCs w:val="24"/>
        </w:rPr>
        <w:t>Kutina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Crkvena</w:t>
      </w:r>
      <w:proofErr w:type="spellEnd"/>
      <w:r>
        <w:rPr>
          <w:sz w:val="24"/>
          <w:szCs w:val="24"/>
        </w:rPr>
        <w:t xml:space="preserve"> 26</w:t>
      </w:r>
    </w:p>
    <w:p w:rsidRDefault="00A11551" w:rsidP="00A11551" w:rsidR="00A11551" w:rsidRPr="00E0460D">
      <w:pPr>
        <w:overflowPunct/>
        <w:autoSpaceDE/>
        <w:autoSpaceDN/>
        <w:adjustRightInd/>
        <w:ind w:firstLine="720" w:left="3600"/>
        <w:jc w:val="both"/>
        <w:textAlignment w:val="auto"/>
        <w:rPr>
          <w:sz w:val="24"/>
          <w:szCs w:val="24"/>
        </w:rPr>
      </w:pP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 63081779137</w:t>
      </w:r>
    </w:p>
    <w:p w:rsidRDefault="007921A0" w:rsidP="00A11551" w:rsidR="007921A0" w:rsidRPr="00100EC0">
      <w:pPr>
        <w:ind w:left="5040"/>
        <w:jc w:val="both"/>
        <w:rPr>
          <w:sz w:val="24"/>
          <w:szCs w:val="24"/>
          <w:lang w:val="hr-HR"/>
        </w:rPr>
      </w:pPr>
    </w:p>
    <w:p w:rsidRDefault="009C4947" w:rsidP="009C4947" w:rsidR="00326F15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 xml:space="preserve">U </w:t>
      </w:r>
      <w:r w:rsidR="006001FF" w:rsidRPr="00146063">
        <w:rPr>
          <w:sz w:val="24"/>
          <w:szCs w:val="24"/>
          <w:lang w:val="hr-HR"/>
        </w:rPr>
        <w:t xml:space="preserve">stečajnom postupku </w:t>
      </w:r>
      <w:r w:rsidR="006001FF" w:rsidRPr="0079765A">
        <w:rPr>
          <w:sz w:val="24"/>
          <w:szCs w:val="24"/>
          <w:lang w:val="hr-HR"/>
        </w:rPr>
        <w:t xml:space="preserve">nad dužnikom </w:t>
      </w:r>
      <w:proofErr w:type="spellStart"/>
      <w:r w:rsidR="006A1E3A" w:rsidRPr="00AB4879">
        <w:rPr>
          <w:sz w:val="24"/>
          <w:szCs w:val="24"/>
        </w:rPr>
        <w:t>IMOSGRAD</w:t>
      </w:r>
      <w:proofErr w:type="spellEnd"/>
      <w:r w:rsidR="006A1E3A" w:rsidRPr="00AB4879">
        <w:rPr>
          <w:sz w:val="24"/>
          <w:szCs w:val="24"/>
        </w:rPr>
        <w:t xml:space="preserve"> </w:t>
      </w:r>
      <w:proofErr w:type="spellStart"/>
      <w:r w:rsidR="006A1E3A" w:rsidRPr="00AB4879">
        <w:rPr>
          <w:sz w:val="24"/>
          <w:szCs w:val="24"/>
        </w:rPr>
        <w:t>d.o.o</w:t>
      </w:r>
      <w:proofErr w:type="spellEnd"/>
      <w:r w:rsidR="006A1E3A" w:rsidRPr="00AB4879">
        <w:rPr>
          <w:sz w:val="24"/>
          <w:szCs w:val="24"/>
        </w:rPr>
        <w:t xml:space="preserve">., </w:t>
      </w:r>
      <w:proofErr w:type="spellStart"/>
      <w:r w:rsidR="006A1E3A" w:rsidRPr="00AB4879">
        <w:rPr>
          <w:sz w:val="24"/>
          <w:szCs w:val="24"/>
        </w:rPr>
        <w:t>Samobor</w:t>
      </w:r>
      <w:proofErr w:type="spellEnd"/>
      <w:r w:rsidR="006A1E3A" w:rsidRPr="00AB4879">
        <w:rPr>
          <w:sz w:val="24"/>
          <w:szCs w:val="24"/>
        </w:rPr>
        <w:t xml:space="preserve">, </w:t>
      </w:r>
      <w:proofErr w:type="spellStart"/>
      <w:r w:rsidR="006A1E3A" w:rsidRPr="00AB4879">
        <w:rPr>
          <w:sz w:val="24"/>
          <w:szCs w:val="24"/>
        </w:rPr>
        <w:t>Cvjetno</w:t>
      </w:r>
      <w:proofErr w:type="spellEnd"/>
      <w:r w:rsidR="006A1E3A" w:rsidRPr="00AB4879">
        <w:rPr>
          <w:sz w:val="24"/>
          <w:szCs w:val="24"/>
        </w:rPr>
        <w:t xml:space="preserve"> </w:t>
      </w:r>
      <w:proofErr w:type="spellStart"/>
      <w:r w:rsidR="006A1E3A" w:rsidRPr="00AB4879">
        <w:rPr>
          <w:sz w:val="24"/>
          <w:szCs w:val="24"/>
        </w:rPr>
        <w:t>naselje</w:t>
      </w:r>
      <w:proofErr w:type="spellEnd"/>
      <w:r w:rsidR="006A1E3A" w:rsidRPr="00AB4879">
        <w:rPr>
          <w:sz w:val="24"/>
          <w:szCs w:val="24"/>
        </w:rPr>
        <w:t xml:space="preserve"> 26, </w:t>
      </w:r>
      <w:proofErr w:type="spellStart"/>
      <w:r w:rsidR="006A1E3A" w:rsidRPr="00AB4879">
        <w:rPr>
          <w:sz w:val="24"/>
          <w:szCs w:val="24"/>
        </w:rPr>
        <w:t>OIB</w:t>
      </w:r>
      <w:proofErr w:type="spellEnd"/>
      <w:r w:rsidR="006A1E3A" w:rsidRPr="00AB4879">
        <w:rPr>
          <w:sz w:val="24"/>
          <w:szCs w:val="24"/>
        </w:rPr>
        <w:t>: 92739195684</w:t>
      </w:r>
      <w:r w:rsidR="006001FF" w:rsidRPr="0079765A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koji se pred ovim sudom </w:t>
      </w:r>
      <w:r w:rsidR="002F2A24">
        <w:rPr>
          <w:sz w:val="24"/>
          <w:szCs w:val="24"/>
          <w:lang w:val="hr-HR"/>
        </w:rPr>
        <w:t xml:space="preserve">vodi </w:t>
      </w:r>
      <w:r w:rsidR="006001FF" w:rsidRPr="00146063">
        <w:rPr>
          <w:sz w:val="24"/>
          <w:szCs w:val="24"/>
          <w:lang w:val="hr-HR"/>
        </w:rPr>
        <w:t>pod poslovnim brojem St-</w:t>
      </w:r>
      <w:r w:rsidR="006A1E3A">
        <w:rPr>
          <w:sz w:val="24"/>
          <w:szCs w:val="24"/>
          <w:lang w:val="hr-HR"/>
        </w:rPr>
        <w:t>2388/17</w:t>
      </w:r>
      <w:r w:rsidR="006001FF" w:rsidRPr="00146063">
        <w:rPr>
          <w:sz w:val="24"/>
          <w:szCs w:val="24"/>
          <w:lang w:val="hr-HR"/>
        </w:rPr>
        <w:t xml:space="preserve">, </w:t>
      </w:r>
      <w:r w:rsidR="001A4D80" w:rsidRPr="00146063">
        <w:rPr>
          <w:sz w:val="24"/>
          <w:szCs w:val="24"/>
          <w:lang w:val="hr-HR"/>
        </w:rPr>
        <w:t>vjerov</w:t>
      </w:r>
      <w:r w:rsidR="002F2A24">
        <w:rPr>
          <w:sz w:val="24"/>
          <w:szCs w:val="24"/>
          <w:lang w:val="hr-HR"/>
        </w:rPr>
        <w:t>ni</w:t>
      </w:r>
      <w:r w:rsidR="006A1E3A">
        <w:rPr>
          <w:sz w:val="24"/>
          <w:szCs w:val="24"/>
          <w:lang w:val="hr-HR"/>
        </w:rPr>
        <w:t xml:space="preserve">ci Tin Matić, Zagreb, Vlaška 95, </w:t>
      </w:r>
      <w:proofErr w:type="spellStart"/>
      <w:r w:rsidR="006A1E3A">
        <w:rPr>
          <w:sz w:val="24"/>
          <w:szCs w:val="24"/>
          <w:lang w:val="hr-HR"/>
        </w:rPr>
        <w:t>OIB</w:t>
      </w:r>
      <w:proofErr w:type="spellEnd"/>
      <w:r w:rsidR="006A1E3A">
        <w:rPr>
          <w:sz w:val="24"/>
          <w:szCs w:val="24"/>
          <w:lang w:val="hr-HR"/>
        </w:rPr>
        <w:t xml:space="preserve">: 01425764139 i Tin Matić i partneri odvjetničko društvo d.o.o., Zagreb, Vlaška 95, </w:t>
      </w:r>
      <w:proofErr w:type="spellStart"/>
      <w:r w:rsidR="006A1E3A">
        <w:rPr>
          <w:sz w:val="24"/>
          <w:szCs w:val="24"/>
          <w:lang w:val="hr-HR"/>
        </w:rPr>
        <w:t>OIB</w:t>
      </w:r>
      <w:proofErr w:type="spellEnd"/>
      <w:r w:rsidR="006A1E3A">
        <w:rPr>
          <w:sz w:val="24"/>
          <w:szCs w:val="24"/>
          <w:lang w:val="hr-HR"/>
        </w:rPr>
        <w:t xml:space="preserve">: 08908355669, </w:t>
      </w:r>
      <w:r w:rsidR="00FF64EF">
        <w:rPr>
          <w:sz w:val="24"/>
          <w:szCs w:val="24"/>
          <w:lang w:val="hr-HR"/>
        </w:rPr>
        <w:t xml:space="preserve">dostavili su, </w:t>
      </w:r>
      <w:r w:rsidR="00E27192">
        <w:rPr>
          <w:sz w:val="24"/>
          <w:szCs w:val="24"/>
          <w:lang w:val="hr-HR"/>
        </w:rPr>
        <w:t>16. ožujka</w:t>
      </w:r>
      <w:r w:rsidR="006A1E3A">
        <w:rPr>
          <w:sz w:val="24"/>
          <w:szCs w:val="24"/>
          <w:lang w:val="hr-HR"/>
        </w:rPr>
        <w:t xml:space="preserve"> 2018.</w:t>
      </w:r>
      <w:r w:rsidR="00FF64EF">
        <w:rPr>
          <w:sz w:val="24"/>
          <w:szCs w:val="24"/>
          <w:lang w:val="hr-HR"/>
        </w:rPr>
        <w:t xml:space="preserve">, </w:t>
      </w:r>
      <w:r w:rsidR="006A1E3A">
        <w:rPr>
          <w:sz w:val="24"/>
          <w:szCs w:val="24"/>
          <w:lang w:val="hr-HR"/>
        </w:rPr>
        <w:t xml:space="preserve">ovom sudu </w:t>
      </w:r>
      <w:r w:rsidR="00E27192">
        <w:rPr>
          <w:sz w:val="24"/>
          <w:szCs w:val="24"/>
          <w:lang w:val="hr-HR"/>
        </w:rPr>
        <w:t xml:space="preserve">podnesak, uz presliku potvrde o uplati sudske pristojbe i ispravak prijave </w:t>
      </w:r>
      <w:r w:rsidR="006001FF" w:rsidRPr="00146063">
        <w:rPr>
          <w:sz w:val="24"/>
          <w:szCs w:val="24"/>
          <w:lang w:val="hr-HR"/>
        </w:rPr>
        <w:t>tražbine s prilozima</w:t>
      </w:r>
      <w:r w:rsidR="00D55F3F">
        <w:rPr>
          <w:sz w:val="24"/>
          <w:szCs w:val="24"/>
          <w:lang w:val="hr-HR"/>
        </w:rPr>
        <w:t xml:space="preserve"> (list</w:t>
      </w:r>
      <w:r w:rsidR="006A56DC">
        <w:rPr>
          <w:sz w:val="24"/>
          <w:szCs w:val="24"/>
          <w:lang w:val="hr-HR"/>
        </w:rPr>
        <w:t xml:space="preserve"> 328. – 339.</w:t>
      </w:r>
      <w:r w:rsidR="00D55F3F">
        <w:rPr>
          <w:sz w:val="24"/>
          <w:szCs w:val="24"/>
          <w:lang w:val="hr-HR"/>
        </w:rPr>
        <w:t xml:space="preserve"> spisa).</w:t>
      </w:r>
    </w:p>
    <w:p w:rsidRDefault="00D55F3F" w:rsidP="009C4947" w:rsidR="00D55F3F">
      <w:pPr>
        <w:ind w:firstLine="720"/>
        <w:jc w:val="both"/>
        <w:rPr>
          <w:sz w:val="24"/>
          <w:szCs w:val="24"/>
          <w:lang w:val="hr-HR"/>
        </w:rPr>
      </w:pPr>
    </w:p>
    <w:p w:rsidRDefault="002D422C" w:rsidP="009C4947" w:rsidR="002D422C" w:rsidRPr="00146063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>S obzirom na to da se u skladu s odredbama čl. 129. st. 2. i čl. 257. Stečajnog zakona ("Narodne novine" broj 71/15) prijave tražbine podnose stečajnom upravitelju, to Vam se</w:t>
      </w:r>
      <w:r w:rsidR="00D55F3F">
        <w:rPr>
          <w:sz w:val="24"/>
          <w:szCs w:val="24"/>
          <w:lang w:val="hr-HR"/>
        </w:rPr>
        <w:t xml:space="preserve"> </w:t>
      </w:r>
      <w:r w:rsidRPr="00146063">
        <w:rPr>
          <w:sz w:val="24"/>
          <w:szCs w:val="24"/>
          <w:lang w:val="hr-HR"/>
        </w:rPr>
        <w:t>u prilogu ovog dopisa dostavlja</w:t>
      </w:r>
      <w:r w:rsidR="00D55F3F">
        <w:rPr>
          <w:sz w:val="24"/>
          <w:szCs w:val="24"/>
          <w:lang w:val="hr-HR"/>
        </w:rPr>
        <w:t>ju</w:t>
      </w:r>
      <w:r w:rsidR="006A56DC">
        <w:rPr>
          <w:sz w:val="24"/>
          <w:szCs w:val="24"/>
          <w:lang w:val="hr-HR"/>
        </w:rPr>
        <w:t xml:space="preserve"> primjerci navedenih podnesaka s prilozima</w:t>
      </w:r>
      <w:r w:rsidR="00E77533">
        <w:rPr>
          <w:sz w:val="24"/>
          <w:szCs w:val="24"/>
          <w:lang w:val="hr-HR"/>
        </w:rPr>
        <w:t xml:space="preserve"> (preslike potvrda o uplati sudske pristojbe i prijave tražbina)</w:t>
      </w:r>
      <w:r w:rsidR="006A1E3A">
        <w:rPr>
          <w:sz w:val="24"/>
          <w:szCs w:val="24"/>
          <w:lang w:val="hr-HR"/>
        </w:rPr>
        <w:t>.</w:t>
      </w:r>
    </w:p>
    <w:p w:rsidRDefault="006001FF" w:rsidP="009C4947" w:rsidR="006001FF" w:rsidRPr="00146063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9C4947">
      <w:pPr>
        <w:jc w:val="center"/>
        <w:rPr>
          <w:sz w:val="24"/>
          <w:szCs w:val="24"/>
          <w:lang w:val="pt-BR"/>
        </w:rPr>
      </w:pPr>
      <w:r w:rsidRPr="009C4947">
        <w:rPr>
          <w:sz w:val="24"/>
          <w:szCs w:val="24"/>
          <w:lang w:val="pt-BR"/>
        </w:rPr>
        <w:t xml:space="preserve">U Zagrebu </w:t>
      </w:r>
      <w:r w:rsidR="00E27192">
        <w:rPr>
          <w:sz w:val="24"/>
          <w:szCs w:val="24"/>
          <w:lang w:val="pt-BR"/>
        </w:rPr>
        <w:t>21. ožujka</w:t>
      </w:r>
      <w:r w:rsidR="009C4947">
        <w:rPr>
          <w:sz w:val="24"/>
          <w:szCs w:val="24"/>
          <w:lang w:val="pt-BR"/>
        </w:rPr>
        <w:t xml:space="preserve"> 201</w:t>
      </w:r>
      <w:r w:rsidR="00D55F3F">
        <w:rPr>
          <w:sz w:val="24"/>
          <w:szCs w:val="24"/>
          <w:lang w:val="pt-BR"/>
        </w:rPr>
        <w:t>8</w:t>
      </w:r>
      <w:r w:rsidRPr="009C4947">
        <w:rPr>
          <w:sz w:val="24"/>
          <w:szCs w:val="24"/>
          <w:lang w:val="pt-BR"/>
        </w:rPr>
        <w:t>.</w:t>
      </w:r>
    </w:p>
    <w:p w:rsidRDefault="00254B88" w:rsidP="00954E63" w:rsidR="00254B88" w:rsidRPr="009C4947">
      <w:pPr>
        <w:jc w:val="both"/>
        <w:rPr>
          <w:sz w:val="24"/>
          <w:szCs w:val="24"/>
          <w:lang w:val="pt-BR"/>
        </w:rPr>
      </w:pPr>
    </w:p>
    <w:p w:rsidRDefault="00202AB4" w:rsidP="00202AB4" w:rsidR="00254B88">
      <w:pPr>
        <w:rPr>
          <w:sz w:val="24"/>
          <w:szCs w:val="24"/>
          <w:lang w:val="da-DK"/>
        </w:rPr>
      </w:pPr>
      <w:r>
        <w:rPr>
          <w:sz w:val="24"/>
          <w:szCs w:val="24"/>
          <w:lang w:val="pt-BR"/>
        </w:rPr>
        <w:t xml:space="preserve"> 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254B88" w:rsidRPr="009C4947">
        <w:rPr>
          <w:sz w:val="24"/>
          <w:szCs w:val="24"/>
          <w:lang w:val="da-DK"/>
        </w:rPr>
        <w:t>SUDAC</w:t>
      </w:r>
    </w:p>
    <w:p w:rsidRDefault="00202AB4" w:rsidP="009C4947" w:rsidR="00202AB4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mr.sc. Ivana Koštarić Fegeš</w:t>
      </w:r>
      <w:r w:rsidR="00C60A66">
        <w:rPr>
          <w:sz w:val="24"/>
          <w:szCs w:val="24"/>
          <w:lang w:val="da-DK"/>
        </w:rPr>
        <w:t>, v.r.</w:t>
      </w:r>
    </w:p>
    <w:p w:rsidRDefault="00202AB4" w:rsidP="009C4947" w:rsidR="00254B88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</w:p>
    <w:p w:rsidRDefault="00254B88" w:rsidP="00B25D57" w:rsidR="00254B88" w:rsidRPr="009C4947">
      <w:pPr>
        <w:rPr>
          <w:sz w:val="24"/>
          <w:szCs w:val="24"/>
          <w:lang w:val="da-DK"/>
        </w:rPr>
      </w:pPr>
    </w:p>
    <w:p w:rsidRDefault="00254B88" w:rsidP="00B25D57" w:rsidR="00254B88" w:rsidRPr="009C4947">
      <w:pPr>
        <w:jc w:val="both"/>
        <w:rPr>
          <w:sz w:val="24"/>
          <w:szCs w:val="24"/>
          <w:lang w:val="hr-HR"/>
        </w:rPr>
      </w:pPr>
    </w:p>
    <w:p w:rsidRDefault="00C60A66" w:rsidP="00C60A66" w:rsidR="00C60A66">
      <w:pPr>
        <w:overflowPunct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- ovlašteni službenik</w:t>
      </w:r>
    </w:p>
    <w:p w:rsidRDefault="00C60A66" w:rsidP="00C60A66" w:rsidR="00254B88" w:rsidRPr="009C494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Katarina </w:t>
      </w:r>
      <w:proofErr w:type="spellStart"/>
      <w:r>
        <w:rPr>
          <w:sz w:val="24"/>
          <w:szCs w:val="24"/>
          <w:lang w:val="hr-HR"/>
        </w:rPr>
        <w:t>Drndelić</w:t>
      </w:r>
      <w:proofErr w:type="spellEnd"/>
    </w:p>
    <w:sectPr w:rsidSect="002E3FB7" w:rsidR="00254B88" w:rsidRPr="009C4947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430E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0EC0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7C8F"/>
    <w:rsid w:val="003555FB"/>
    <w:rsid w:val="003762BE"/>
    <w:rsid w:val="00376AC2"/>
    <w:rsid w:val="003B62C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CD0"/>
    <w:rsid w:val="005B3168"/>
    <w:rsid w:val="005B54F5"/>
    <w:rsid w:val="005D0CA9"/>
    <w:rsid w:val="005F0198"/>
    <w:rsid w:val="005F4144"/>
    <w:rsid w:val="005F4843"/>
    <w:rsid w:val="006001FF"/>
    <w:rsid w:val="006024B9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A1E3A"/>
    <w:rsid w:val="006A56DC"/>
    <w:rsid w:val="006C7639"/>
    <w:rsid w:val="006D6930"/>
    <w:rsid w:val="006F04CD"/>
    <w:rsid w:val="007027C5"/>
    <w:rsid w:val="0070449F"/>
    <w:rsid w:val="0071479B"/>
    <w:rsid w:val="00714CB9"/>
    <w:rsid w:val="00724011"/>
    <w:rsid w:val="00727A74"/>
    <w:rsid w:val="00756348"/>
    <w:rsid w:val="00763071"/>
    <w:rsid w:val="00780C28"/>
    <w:rsid w:val="007836BE"/>
    <w:rsid w:val="007921A0"/>
    <w:rsid w:val="0079765A"/>
    <w:rsid w:val="007A4866"/>
    <w:rsid w:val="007B2305"/>
    <w:rsid w:val="007B3AB6"/>
    <w:rsid w:val="007B601E"/>
    <w:rsid w:val="00820700"/>
    <w:rsid w:val="00823FB7"/>
    <w:rsid w:val="00840198"/>
    <w:rsid w:val="00855757"/>
    <w:rsid w:val="00860764"/>
    <w:rsid w:val="00863F66"/>
    <w:rsid w:val="00865B68"/>
    <w:rsid w:val="008674A7"/>
    <w:rsid w:val="00874814"/>
    <w:rsid w:val="008803CA"/>
    <w:rsid w:val="008918EB"/>
    <w:rsid w:val="008963B9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11551"/>
    <w:rsid w:val="00A25341"/>
    <w:rsid w:val="00A30645"/>
    <w:rsid w:val="00A531B7"/>
    <w:rsid w:val="00A53933"/>
    <w:rsid w:val="00A640C1"/>
    <w:rsid w:val="00A67299"/>
    <w:rsid w:val="00A86BE5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08BB"/>
    <w:rsid w:val="00BF66E1"/>
    <w:rsid w:val="00C05C8A"/>
    <w:rsid w:val="00C23C16"/>
    <w:rsid w:val="00C34831"/>
    <w:rsid w:val="00C36CE5"/>
    <w:rsid w:val="00C3712A"/>
    <w:rsid w:val="00C43224"/>
    <w:rsid w:val="00C5642C"/>
    <w:rsid w:val="00C60A66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5F3F"/>
    <w:rsid w:val="00D573D2"/>
    <w:rsid w:val="00D65209"/>
    <w:rsid w:val="00D840F1"/>
    <w:rsid w:val="00D9699B"/>
    <w:rsid w:val="00DC0E49"/>
    <w:rsid w:val="00DC20B5"/>
    <w:rsid w:val="00DC5CC6"/>
    <w:rsid w:val="00DD0A91"/>
    <w:rsid w:val="00E137DC"/>
    <w:rsid w:val="00E1754E"/>
    <w:rsid w:val="00E20AF3"/>
    <w:rsid w:val="00E264A4"/>
    <w:rsid w:val="00E27192"/>
    <w:rsid w:val="00E30D49"/>
    <w:rsid w:val="00E3798E"/>
    <w:rsid w:val="00E608D9"/>
    <w:rsid w:val="00E61E9C"/>
    <w:rsid w:val="00E64DCC"/>
    <w:rsid w:val="00E764D8"/>
    <w:rsid w:val="00E77533"/>
    <w:rsid w:val="00EB0095"/>
    <w:rsid w:val="00ED1328"/>
    <w:rsid w:val="00EF09D7"/>
    <w:rsid w:val="00EF0C6F"/>
    <w:rsid w:val="00F060AE"/>
    <w:rsid w:val="00F36FAD"/>
    <w:rsid w:val="00F4570E"/>
    <w:rsid w:val="00F60DC4"/>
    <w:rsid w:val="00F910EB"/>
    <w:rsid w:val="00FA1114"/>
    <w:rsid w:val="00FC18F6"/>
    <w:rsid w:val="00FC5D60"/>
    <w:rsid w:val="00FE61B0"/>
    <w:rsid w:val="00FF0504"/>
    <w:rsid w:val="00FF1B90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0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A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A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A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A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0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A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A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A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A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St-2388/2017-57</izvorni_sadrzaj>
    <derivirana_varijabla naziv="DomainObject.Oznaka_1">St-2388/2017-57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St-2388/2017-57</izvorni_sadrzaj>
    <derivirana_varijabla naziv="DomainObject.PoslovniBrojDokumenta_1">St-2388/2017-57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158</properties:Words>
  <properties:Characters>911</properties:Characters>
  <properties:Lines>32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2018-03-21T12:46:00Z</dcterms:created>
  <dc:creator>Ante</dc:creator>
  <cp:lastModifiedBy>Katarina Drndelić</cp:lastModifiedBy>
  <cp:lastPrinted>2018-03-22T06:33:00Z</cp:lastPrinted>
  <dcterms:modified xmlns:xsi="http://www.w3.org/2001/XMLSchema-instance" xsi:type="dcterms:W3CDTF">2018-03-22T06:33:00Z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St-2388/2017-57 / Odluka - Dopis (Dopis2-stečajni upravitelj_dostava prijava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