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a09a" w14:paraId="e95a09a" w:rsidRDefault="006810BB" w:rsidP="00910611" w:rsidR="006810B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10BB" w:rsidP="00910611" w:rsidR="006810BB">
      <w:r>
        <w:rPr>
          <w:rFonts w:eastAsia="MS Mincho"/>
        </w:rPr>
        <w:t xml:space="preserve">   REPUBLIKA HRVATSKA</w:t>
      </w:r>
    </w:p>
    <w:p w:rsidRDefault="006810BB" w:rsidP="00910611" w:rsidR="006810BB">
      <w:r>
        <w:rPr>
          <w:rFonts w:eastAsia="MS Mincho"/>
        </w:rPr>
        <w:t>TRGOVAČKI SUD U RIJECI</w:t>
      </w:r>
    </w:p>
    <w:p w:rsidRDefault="006810BB" w:rsidR="006810B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C43B1" w:rsidP="009754B3" w:rsidR="00CC43B1"/>
    <w:p w:rsidRDefault="00D66DBF" w:rsidP="009754B3" w:rsidR="00BE72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D66DBF">
        <w:t>Posl. br. 15 St-334/2018-25</w:t>
      </w:r>
    </w:p>
    <w:p w:rsidRDefault="00BE7254" w:rsidP="009754B3" w:rsidR="00BE7254"/>
    <w:p w:rsidRDefault="00CC43B1" w:rsidP="009754B3" w:rsidR="00CC43B1" w:rsidRPr="00375C23"/>
    <w:p w:rsidRDefault="00CC43B1" w:rsidP="00CC43B1" w:rsidR="00BE7254" w:rsidRPr="00375C23">
      <w:pPr>
        <w:jc w:val="center"/>
      </w:pPr>
      <w:r w:rsidRPr="00375C23">
        <w:t>R E P U B L I K A   H R V A T S K A</w:t>
      </w:r>
    </w:p>
    <w:p w:rsidRDefault="00CC43B1" w:rsidP="00CC43B1" w:rsidR="00CC43B1" w:rsidRPr="00375C23">
      <w:pPr>
        <w:jc w:val="center"/>
      </w:pPr>
    </w:p>
    <w:p w:rsidRDefault="00CC43B1" w:rsidP="00CC43B1" w:rsidR="00CC43B1" w:rsidRPr="00375C23">
      <w:pPr>
        <w:jc w:val="center"/>
      </w:pPr>
      <w:r w:rsidRPr="00375C23">
        <w:t>Z A K L J U Č A K</w:t>
      </w:r>
    </w:p>
    <w:p w:rsidRDefault="00CC43B1" w:rsidP="00CC43B1" w:rsidR="00CC43B1">
      <w:pPr>
        <w:jc w:val="center"/>
        <w:rPr>
          <w:b/>
        </w:rPr>
      </w:pPr>
    </w:p>
    <w:p w:rsidRDefault="00CC43B1" w:rsidP="00CC43B1" w:rsidR="00CC43B1">
      <w:pPr>
        <w:jc w:val="center"/>
        <w:rPr>
          <w:b/>
        </w:rPr>
      </w:pPr>
    </w:p>
    <w:p w:rsidRDefault="00CC43B1" w:rsidP="00A6796B" w:rsidR="00A6796B" w:rsidRPr="00CC43B1">
      <w:pPr>
        <w:jc w:val="both"/>
      </w:pPr>
      <w:r>
        <w:tab/>
      </w:r>
      <w:r w:rsidR="00D66DBF" w:rsidRPr="00D66DBF">
        <w:t>Trgovački sud u Rijeci, OIB 88785964957,</w:t>
      </w:r>
      <w:r w:rsidR="00D66DBF" w:rsidRPr="00D66DBF">
        <w:tab/>
        <w:t>po sucu pojedincu Danieli Korlević, u prethodnom postupku radi utvrđivanja pretpostavki za otvaranje stečajnog postupka nad dužnikom COFFEE AND DRINKS j.d.o.o. za ugostiteljstvo i poslovne usluge, Novalja, Vajta 4, OIB 63597937426,</w:t>
      </w:r>
      <w:r w:rsidR="00D66DBF">
        <w:t xml:space="preserve"> odlučujući o zahtjevu privremenog stečajnog upravitelja za naknadu troškova,</w:t>
      </w:r>
      <w:r w:rsidR="00D66DBF" w:rsidRPr="00D66DBF">
        <w:t xml:space="preserve"> dana 21. siječnja 2019. godine</w:t>
      </w:r>
    </w:p>
    <w:p w:rsidRDefault="00D66DBF" w:rsidP="00CC43B1" w:rsidR="00D66DBF">
      <w:pPr>
        <w:jc w:val="center"/>
      </w:pPr>
    </w:p>
    <w:p w:rsidRDefault="00CC43B1" w:rsidP="00CC43B1" w:rsidR="00A6796B" w:rsidRPr="00375C23">
      <w:pPr>
        <w:jc w:val="center"/>
      </w:pPr>
      <w:r w:rsidRPr="00375C23">
        <w:t>z a k l j u č i o   j e</w:t>
      </w:r>
    </w:p>
    <w:p w:rsidRDefault="00E15CB9" w:rsidP="00463435" w:rsidR="00E15CB9">
      <w:pPr>
        <w:jc w:val="both"/>
      </w:pPr>
    </w:p>
    <w:p w:rsidRDefault="00463435" w:rsidP="00307245" w:rsidR="00CC43B1" w:rsidRPr="00CC43B1">
      <w:pPr>
        <w:jc w:val="both"/>
      </w:pPr>
      <w:r w:rsidRPr="00CC43B1">
        <w:tab/>
      </w:r>
      <w:r w:rsidR="002D5CD8">
        <w:t xml:space="preserve">Poziva se stečajni upravitelj </w:t>
      </w:r>
      <w:r w:rsidRPr="00CC43B1">
        <w:t xml:space="preserve"> u roku </w:t>
      </w:r>
      <w:r w:rsidR="00DC1F08">
        <w:t>osam</w:t>
      </w:r>
      <w:r w:rsidRPr="00CC43B1">
        <w:t xml:space="preserve"> dana od dana</w:t>
      </w:r>
      <w:r w:rsidR="00E15CB9">
        <w:t xml:space="preserve"> dostave </w:t>
      </w:r>
      <w:r w:rsidRPr="00CC43B1">
        <w:t xml:space="preserve">ovog zaključka </w:t>
      </w:r>
      <w:r w:rsidR="00D66DBF">
        <w:t xml:space="preserve">dostaviti dokaze o ostvarenim </w:t>
      </w:r>
      <w:r w:rsidR="00B55D47">
        <w:t xml:space="preserve"> </w:t>
      </w:r>
      <w:r w:rsidR="00D66DBF">
        <w:t>poštanskim troškovima</w:t>
      </w:r>
      <w:r w:rsidR="00B55D47">
        <w:t xml:space="preserve"> u visini od </w:t>
      </w:r>
      <w:r w:rsidR="00D66DBF">
        <w:t>31,50 kn.</w:t>
      </w:r>
    </w:p>
    <w:p w:rsidRDefault="008518DB" w:rsidP="00B55D47" w:rsidR="00CC43B1">
      <w:pPr>
        <w:jc w:val="both"/>
      </w:pPr>
      <w:r w:rsidRPr="00CC43B1">
        <w:t xml:space="preserve"> </w:t>
      </w:r>
      <w:r w:rsidR="00A6796B" w:rsidRPr="00CC43B1">
        <w:tab/>
      </w:r>
      <w:r w:rsidR="00A6796B" w:rsidRPr="00CC43B1">
        <w:tab/>
      </w:r>
    </w:p>
    <w:p w:rsidRDefault="00A6796B" w:rsidP="00A6796B" w:rsidR="00A6796B" w:rsidRPr="00CC43B1">
      <w:pPr>
        <w:jc w:val="center"/>
      </w:pPr>
      <w:r w:rsidRPr="00CC43B1">
        <w:t>U Rijeci,</w:t>
      </w:r>
      <w:r w:rsidR="00463435" w:rsidRPr="00CC43B1">
        <w:t xml:space="preserve"> </w:t>
      </w:r>
      <w:r w:rsidR="00D66DBF">
        <w:t>21</w:t>
      </w:r>
      <w:r w:rsidR="006B3EB2">
        <w:t xml:space="preserve">. </w:t>
      </w:r>
      <w:r w:rsidR="00D66DBF">
        <w:t>siječnja 2019</w:t>
      </w:r>
      <w:r w:rsidR="00CC43B1">
        <w:t xml:space="preserve">. </w:t>
      </w:r>
      <w:r w:rsidR="00BE7254" w:rsidRPr="00CC43B1">
        <w:t>godine</w:t>
      </w:r>
    </w:p>
    <w:p w:rsidRDefault="00A6796B" w:rsidP="00A6796B" w:rsidR="00A6796B" w:rsidRPr="00CC43B1">
      <w:pPr>
        <w:jc w:val="both"/>
      </w:pPr>
    </w:p>
    <w:p w:rsidRDefault="00A6796B" w:rsidP="00A6796B" w:rsidR="00A6796B" w:rsidRPr="00CC43B1">
      <w:pPr>
        <w:jc w:val="both"/>
      </w:pPr>
    </w:p>
    <w:p w:rsidRDefault="00A6796B" w:rsidP="00A6796B" w:rsidR="00A6796B" w:rsidRPr="00CC43B1">
      <w:pPr>
        <w:jc w:val="both"/>
      </w:pP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  <w:t xml:space="preserve">   </w:t>
      </w:r>
      <w:r w:rsidR="000C6EB3" w:rsidRPr="00CC43B1">
        <w:tab/>
        <w:t xml:space="preserve">    </w:t>
      </w:r>
      <w:r w:rsidR="006B3EB2">
        <w:t xml:space="preserve">           </w:t>
      </w:r>
      <w:r w:rsidR="000C6EB3" w:rsidRPr="00CC43B1">
        <w:t xml:space="preserve"> </w:t>
      </w:r>
      <w:r w:rsidR="005679EC" w:rsidRPr="00CC43B1">
        <w:t xml:space="preserve">  </w:t>
      </w:r>
      <w:r w:rsidR="000C6EB3" w:rsidRPr="00CC43B1">
        <w:t xml:space="preserve"> </w:t>
      </w:r>
      <w:r w:rsidR="006B3EB2">
        <w:t xml:space="preserve">  </w:t>
      </w:r>
      <w:r w:rsidR="0071079A">
        <w:t xml:space="preserve">    </w:t>
      </w:r>
      <w:r w:rsidR="006B3EB2">
        <w:t xml:space="preserve"> </w:t>
      </w:r>
      <w:r w:rsidR="0071079A">
        <w:t>S</w:t>
      </w:r>
      <w:r w:rsidRPr="00CC43B1">
        <w:t>udac</w:t>
      </w:r>
    </w:p>
    <w:p w:rsidRDefault="00A6796B" w:rsidP="00DC1F08" w:rsidR="00C22764">
      <w:pPr>
        <w:jc w:val="both"/>
      </w:pP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  <w:t xml:space="preserve">   </w:t>
      </w:r>
      <w:r w:rsidR="000C6EB3" w:rsidRPr="00CC43B1">
        <w:t xml:space="preserve">        </w:t>
      </w:r>
      <w:r w:rsidR="000C6EB3" w:rsidRPr="00CC43B1">
        <w:tab/>
      </w:r>
      <w:r w:rsidR="00CC43B1">
        <w:t xml:space="preserve">       </w:t>
      </w:r>
      <w:r w:rsidR="006B3EB2">
        <w:t xml:space="preserve">           </w:t>
      </w:r>
      <w:r w:rsidR="00CC43B1">
        <w:t xml:space="preserve">  </w:t>
      </w:r>
      <w:r w:rsidRPr="00CC43B1">
        <w:t>Daniela Korlević</w:t>
      </w:r>
      <w:r w:rsidR="00C22764">
        <w:t xml:space="preserve"> </w:t>
      </w:r>
    </w:p>
    <w:p w:rsidRDefault="00C22764" w:rsidP="00C22764" w:rsidR="007107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3EB2" w:rsidP="00307245" w:rsidR="006B3EB2">
      <w:pPr>
        <w:jc w:val="both"/>
      </w:pPr>
    </w:p>
    <w:p w:rsidRDefault="006B3EB2" w:rsidP="00307245" w:rsidR="006B3EB2" w:rsidRPr="00CC43B1">
      <w:pPr>
        <w:jc w:val="both"/>
      </w:pPr>
    </w:p>
    <w:p w:rsidRDefault="00A6796B" w:rsidP="00A6796B" w:rsidR="00A6796B" w:rsidRPr="00755345">
      <w:pPr>
        <w:jc w:val="both"/>
      </w:pPr>
      <w:r w:rsidRPr="00755345">
        <w:t>UPUTA O PRAVNOM LIJEKU:</w:t>
      </w:r>
    </w:p>
    <w:p w:rsidRDefault="0071079A" w:rsidP="00A6796B" w:rsidR="00A6796B" w:rsidRPr="00CC43B1">
      <w:pPr>
        <w:jc w:val="both"/>
      </w:pPr>
      <w:r>
        <w:t>Protiv zaključka nije dopušten pravni lijek</w:t>
      </w:r>
      <w:r w:rsidR="000C6EB3" w:rsidRPr="00CC43B1">
        <w:t xml:space="preserve"> (čl. 1</w:t>
      </w:r>
      <w:r>
        <w:t>9</w:t>
      </w:r>
      <w:r w:rsidR="000C6EB3" w:rsidRPr="00CC43B1">
        <w:t xml:space="preserve">. st. </w:t>
      </w:r>
      <w:r>
        <w:t>7</w:t>
      </w:r>
      <w:r w:rsidR="000C6EB3" w:rsidRPr="00CC43B1">
        <w:t>. SZ-a)</w:t>
      </w:r>
      <w:r w:rsidR="00323B65" w:rsidRPr="00CC43B1">
        <w:t>.</w:t>
      </w:r>
      <w:r w:rsidR="00A6796B" w:rsidRPr="00CC43B1">
        <w:t xml:space="preserve"> </w:t>
      </w:r>
    </w:p>
    <w:p w:rsidRDefault="00A6796B" w:rsidP="00A6796B" w:rsidR="00CC43B1">
      <w:pPr>
        <w:jc w:val="both"/>
      </w:pPr>
      <w:r w:rsidRPr="00CC43B1">
        <w:tab/>
      </w:r>
    </w:p>
    <w:p w:rsidRDefault="00307245" w:rsidP="00A6796B" w:rsidR="00307245">
      <w:pPr>
        <w:jc w:val="both"/>
      </w:pPr>
    </w:p>
    <w:p w:rsidRDefault="006B3EB2" w:rsidP="00A6796B" w:rsidR="00A6796B" w:rsidRPr="006B3EB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6796B" w:rsidRPr="006B3EB2"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D4" w:rsidR="005879D4">
      <w:r>
        <w:separator/>
      </w:r>
    </w:p>
  </w:endnote>
  <w:endnote w:id="0" w:type="continuationSeparator">
    <w:p w:rsidRDefault="005879D4" w:rsidR="00587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E3" w:rsidP="002B37FE" w:rsidR="004B32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32E3" w:rsidR="004B32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E3" w:rsidP="002B37FE" w:rsidR="004B32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0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32E3" w:rsidR="004B3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D4" w:rsidR="005879D4">
      <w:r>
        <w:separator/>
      </w:r>
    </w:p>
  </w:footnote>
  <w:footnote w:id="0" w:type="continuationSeparator">
    <w:p w:rsidRDefault="005879D4" w:rsidR="005879D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4B3"/>
    <w:rsid w:val="00000A15"/>
    <w:rsid w:val="000024E3"/>
    <w:rsid w:val="000066E0"/>
    <w:rsid w:val="0005372E"/>
    <w:rsid w:val="00064157"/>
    <w:rsid w:val="00097CDA"/>
    <w:rsid w:val="000C6EB3"/>
    <w:rsid w:val="000E5324"/>
    <w:rsid w:val="001F6B26"/>
    <w:rsid w:val="00207CFA"/>
    <w:rsid w:val="00247C8B"/>
    <w:rsid w:val="002B37FE"/>
    <w:rsid w:val="002D0933"/>
    <w:rsid w:val="002D5CD8"/>
    <w:rsid w:val="00307245"/>
    <w:rsid w:val="00323B65"/>
    <w:rsid w:val="00334419"/>
    <w:rsid w:val="00334CF7"/>
    <w:rsid w:val="00375C23"/>
    <w:rsid w:val="00377937"/>
    <w:rsid w:val="00397101"/>
    <w:rsid w:val="003A723A"/>
    <w:rsid w:val="00430F3D"/>
    <w:rsid w:val="00463435"/>
    <w:rsid w:val="004645C9"/>
    <w:rsid w:val="004828A8"/>
    <w:rsid w:val="004926E9"/>
    <w:rsid w:val="0049427C"/>
    <w:rsid w:val="004B32E3"/>
    <w:rsid w:val="004D3354"/>
    <w:rsid w:val="004E047A"/>
    <w:rsid w:val="00501235"/>
    <w:rsid w:val="005446B0"/>
    <w:rsid w:val="005679EC"/>
    <w:rsid w:val="005879D4"/>
    <w:rsid w:val="005914F1"/>
    <w:rsid w:val="005B4621"/>
    <w:rsid w:val="005E35B8"/>
    <w:rsid w:val="005E5FFE"/>
    <w:rsid w:val="006810BB"/>
    <w:rsid w:val="0068514A"/>
    <w:rsid w:val="006B3EB2"/>
    <w:rsid w:val="006C55FD"/>
    <w:rsid w:val="0071079A"/>
    <w:rsid w:val="00714423"/>
    <w:rsid w:val="00751E72"/>
    <w:rsid w:val="00755345"/>
    <w:rsid w:val="007A0386"/>
    <w:rsid w:val="007B6F5A"/>
    <w:rsid w:val="008518DB"/>
    <w:rsid w:val="00857894"/>
    <w:rsid w:val="0091147E"/>
    <w:rsid w:val="009469BE"/>
    <w:rsid w:val="009754B3"/>
    <w:rsid w:val="009D5CB5"/>
    <w:rsid w:val="009E0FB6"/>
    <w:rsid w:val="00A03719"/>
    <w:rsid w:val="00A067C3"/>
    <w:rsid w:val="00A074E9"/>
    <w:rsid w:val="00A6796B"/>
    <w:rsid w:val="00A82DBD"/>
    <w:rsid w:val="00B15F6D"/>
    <w:rsid w:val="00B55D47"/>
    <w:rsid w:val="00BA68B4"/>
    <w:rsid w:val="00BC14FF"/>
    <w:rsid w:val="00BE7254"/>
    <w:rsid w:val="00BF0C93"/>
    <w:rsid w:val="00C0096F"/>
    <w:rsid w:val="00C112C4"/>
    <w:rsid w:val="00C22764"/>
    <w:rsid w:val="00C941A6"/>
    <w:rsid w:val="00CC0CB6"/>
    <w:rsid w:val="00CC43B1"/>
    <w:rsid w:val="00D33BBB"/>
    <w:rsid w:val="00D43950"/>
    <w:rsid w:val="00D4478C"/>
    <w:rsid w:val="00D55500"/>
    <w:rsid w:val="00D66DBF"/>
    <w:rsid w:val="00D80080"/>
    <w:rsid w:val="00DB173E"/>
    <w:rsid w:val="00DB1F51"/>
    <w:rsid w:val="00DC1F08"/>
    <w:rsid w:val="00E15CB9"/>
    <w:rsid w:val="00E1712D"/>
    <w:rsid w:val="00E32AD9"/>
    <w:rsid w:val="00E510B6"/>
    <w:rsid w:val="00E71832"/>
    <w:rsid w:val="00EA5DD4"/>
    <w:rsid w:val="00F23545"/>
    <w:rsid w:val="00F96F77"/>
    <w:rsid w:val="00FD24B3"/>
    <w:rsid w:val="00FD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54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796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6796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8514A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518DB"/>
  </w:style>
  <w:style w:styleId="Tekstrezerviranogmjesta" w:type="character">
    <w:name w:val="Placeholder Text"/>
    <w:basedOn w:val="Zadanifontodlomka"/>
    <w:uiPriority w:val="99"/>
    <w:semiHidden/>
    <w:rsid w:val="00681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0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0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0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54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796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6796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8514A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518DB"/>
  </w:style>
  <w:style w:styleId="Tekstrezerviranogmjesta" w:type="character">
    <w:name w:val="Placeholder Text"/>
    <w:basedOn w:val="Zadanifontodlomka"/>
    <w:uiPriority w:val="99"/>
    <w:semiHidden/>
    <w:rsid w:val="00681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0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0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0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673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63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2019.</izvorni_sadrzaj>
    <derivirana_varijabla naziv="DomainObject.Predmet.DatumRjesavanja_1">21.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AND DRINKS j.d.o.o.</izvorni_sadrzaj>
    <derivirana_varijabla naziv="DomainObject.Predmet.ProtustrankaFormated_1">  COFFEE AND DRINKS j.d.o.o.</derivirana_varijabla>
  </DomainObject.Predmet.ProtustrankaFormated>
  <DomainObject.Predmet.ProtustrankaFormatedOIB>
    <izvorni_sadrzaj>  COFFEE AND DRINKS j.d.o.o., OIB 63597937426</izvorni_sadrzaj>
    <derivirana_varijabla naziv="DomainObject.Predmet.ProtustrankaFormatedOIB_1">  COFFEE AND DRINKS j.d.o.o., OIB 63597937426</derivirana_varijabla>
  </DomainObject.Predmet.ProtustrankaFormatedOIB>
  <DomainObject.Predmet.ProtustrankaFormatedWithAdress>
    <izvorni_sadrzaj> COFFEE AND DRINKS j.d.o.o., Vajta 4, 53291 Novalja</izvorni_sadrzaj>
    <derivirana_varijabla naziv="DomainObject.Predmet.ProtustrankaFormatedWithAdress_1"> COFFEE AND DRINKS j.d.o.o., Vajta 4, 53291 Novalja</derivirana_varijabla>
  </DomainObject.Predmet.ProtustrankaFormatedWithAdress>
  <DomainObject.Predmet.ProtustrankaFormatedWithAdressOIB>
    <izvorni_sadrzaj> COFFEE AND DRINKS j.d.o.o., OIB 63597937426, Vajta 4, 53291 Novalja</izvorni_sadrzaj>
    <derivirana_varijabla naziv="DomainObject.Predmet.ProtustrankaFormatedWithAdressOIB_1"> COFFEE AND DRINKS j.d.o.o., OIB 63597937426, Vajta 4, 53291 Novalja</derivirana_varijabla>
  </DomainObject.Predmet.ProtustrankaFormatedWithAdressOIB>
  <DomainObject.Predmet.ProtustrankaWithAdress>
    <izvorni_sadrzaj>COFFEE AND DRINKS j.d.o.o. Vajta 4, 53291 Novalja</izvorni_sadrzaj>
    <derivirana_varijabla naziv="DomainObject.Predmet.ProtustrankaWithAdress_1">COFFEE AND DRINKS j.d.o.o. Vajta 4, 53291 Novalja</derivirana_varijabla>
  </DomainObject.Predmet.ProtustrankaWithAdress>
  <DomainObject.Predmet.ProtustrankaWithAdressOIB>
    <izvorni_sadrzaj>COFFEE AND DRINKS j.d.o.o., OIB 63597937426, Vajta 4, 53291 Novalja</izvorni_sadrzaj>
    <derivirana_varijabla naziv="DomainObject.Predmet.ProtustrankaWithAdressOIB_1">COFFEE AND DRINKS j.d.o.o., OIB 63597937426, Vajta 4, 53291 Novalja</derivirana_varijabla>
  </DomainObject.Predmet.ProtustrankaWithAdressOIB>
  <DomainObject.Predmet.ProtustrankaNazivFormated>
    <izvorni_sadrzaj>COFFEE AND DRINKS j.d.o.o.</izvorni_sadrzaj>
    <derivirana_varijabla naziv="DomainObject.Predmet.ProtustrankaNazivFormated_1">COFFEE AND DRINKS j.d.o.o.</derivirana_varijabla>
  </DomainObject.Predmet.ProtustrankaNazivFormated>
  <DomainObject.Predmet.ProtustrankaNazivFormatedOIB>
    <izvorni_sadrzaj>COFFEE AND DRINKS j.d.o.o., OIB 63597937426</izvorni_sadrzaj>
    <derivirana_varijabla naziv="DomainObject.Predmet.ProtustrankaNazivFormatedOIB_1">COFFEE AND DRINKS j.d.o.o., OIB 63597937426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COFFEE AND DRINKS j.d.o.o.</item>
    </izvorni_sadrzaj>
    <derivirana_varijabla naziv="DomainObject.Predmet.ProtuStrankaListFormated_1">
      <item>COFFEE AND DRINKS j.d.o.o.</item>
    </derivirana_varijabla>
  </DomainObject.Predmet.ProtuStrankaListFormated>
  <DomainObject.Predmet.ProtuStrankaListFormatedOIB>
    <izvorni_sadrzaj>
      <item>COFFEE AND DRINKS j.d.o.o., OIB 63597937426</item>
    </izvorni_sadrzaj>
    <derivirana_varijabla naziv="DomainObject.Predmet.ProtuStrankaListFormatedOIB_1">
      <item>COFFEE AND DRINKS j.d.o.o., OIB 63597937426</item>
    </derivirana_varijabla>
  </DomainObject.Predmet.ProtuStrankaListFormatedOIB>
  <DomainObject.Predmet.ProtuStrankaListFormatedWithAdress>
    <izvorni_sadrzaj>
      <item>COFFEE AND DRINKS j.d.o.o., Vajta 4, 53291 Novalja</item>
    </izvorni_sadrzaj>
    <derivirana_varijabla naziv="DomainObject.Predmet.ProtuStrankaListFormatedWithAdress_1">
      <item>COFFEE AND DRINKS j.d.o.o., Vajta 4, 53291 Novalja</item>
    </derivirana_varijabla>
  </DomainObject.Predmet.ProtuStrankaListFormatedWithAdress>
  <DomainObject.Predmet.ProtuStrankaListFormatedWithAdressOIB>
    <izvorni_sadrzaj>
      <item>COFFEE AND DRINKS j.d.o.o., OIB 63597937426, Vajta 4, 53291 Novalja</item>
    </izvorni_sadrzaj>
    <derivirana_varijabla naziv="DomainObject.Predmet.ProtuStrankaListFormatedWithAdressOIB_1">
      <item>COFFEE AND DRINKS j.d.o.o., OIB 63597937426, Vajta 4, 53291 Novalja</item>
    </derivirana_varijabla>
  </DomainObject.Predmet.ProtuStrankaListFormatedWithAdressOIB>
  <DomainObject.Predmet.ProtuStrankaListNazivFormated>
    <izvorni_sadrzaj>
      <item>COFFEE AND DRINKS j.d.o.o.</item>
    </izvorni_sadrzaj>
    <derivirana_varijabla naziv="DomainObject.Predmet.ProtuStrankaListNazivFormated_1">
      <item>COFFEE AND DRINKS j.d.o.o.</item>
    </derivirana_varijabla>
  </DomainObject.Predmet.ProtuStrankaListNazivFormated>
  <DomainObject.Predmet.ProtuStrankaListNazivFormatedOIB>
    <izvorni_sadrzaj>
      <item>COFFEE AND DRINKS j.d.o.o., OIB 63597937426</item>
    </izvorni_sadrzaj>
    <derivirana_varijabla naziv="DomainObject.Predmet.ProtuStrankaListNazivFormatedOIB_1">
      <item>COFFEE AND DRINKS j.d.o.o., OIB 63597937426</item>
    </derivirana_varijabla>
  </DomainObject.Predmet.ProtuStrankaListNazivFormatedOIB>
  <DomainObject.Predmet.OstaliListFormated>
    <izvorni_sadrzaj>
      <item>Marijana Biondić</item>
    </izvorni_sadrzaj>
    <derivirana_varijabla naziv="DomainObject.Predmet.OstaliListFormated_1">
      <item>Marijana Biondić</item>
    </derivirana_varijabla>
  </DomainObject.Predmet.OstaliListFormated>
  <DomainObject.Predmet.OstaliListFormatedOIB>
    <izvorni_sadrzaj>
      <item>Marijana Biondić, OIB 63068943792</item>
    </izvorni_sadrzaj>
    <derivirana_varijabla naziv="DomainObject.Predmet.OstaliListFormatedOIB_1">
      <item>Marijana Biondić, OIB 63068943792</item>
    </derivirana_varijabla>
  </DomainObject.Predmet.OstaliListFormatedOIB>
  <DomainObject.Predmet.OstaliListFormatedWithAdress>
    <izvorni_sadrzaj>
      <item>Marijana Biondić, Lunjski Put 100, 53291 Novalja</item>
    </izvorni_sadrzaj>
    <derivirana_varijabla naziv="DomainObject.Predmet.OstaliListFormatedWithAdress_1">
      <item>Marijana Biondić, Lunjski Put 100, 53291 Novalja</item>
    </derivirana_varijabla>
  </DomainObject.Predmet.OstaliListFormatedWithAdress>
  <DomainObject.Predmet.OstaliListFormatedWithAdressOIB>
    <izvorni_sadrzaj>
      <item>Marijana Biondić, OIB 63068943792, Lunjski Put 100, 53291 Novalja</item>
    </izvorni_sadrzaj>
    <derivirana_varijabla naziv="DomainObject.Predmet.OstaliListFormatedWithAdressOIB_1">
      <item>Marijana Biondić, OIB 63068943792, Lunjski Put 100, 53291 Novalja</item>
    </derivirana_varijabla>
  </DomainObject.Predmet.OstaliListFormatedWithAdressOIB>
  <DomainObject.Predmet.OstaliListNazivFormated>
    <izvorni_sadrzaj>
      <item>Marijana Biondić</item>
    </izvorni_sadrzaj>
    <derivirana_varijabla naziv="DomainObject.Predmet.OstaliListNazivFormated_1">
      <item>Marijana Biondić</item>
    </derivirana_varijabla>
  </DomainObject.Predmet.OstaliListNazivFormated>
  <DomainObject.Predmet.OstaliListNazivFormatedOIB>
    <izvorni_sadrzaj>
      <item>Marijana Biondić, OIB 63068943792</item>
    </izvorni_sadrzaj>
    <derivirana_varijabla naziv="DomainObject.Predmet.OstaliListNazivFormatedOIB_1">
      <item>Marijana Biondić, OIB 63068943792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COFFEE AND DRINKS j.d.o.o.</izvorni_sadrzaj>
    <derivirana_varijabla naziv="DomainObject.Predmet.ProtustrankaIDrugi_1">COFFEE AND DRINKS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COFFEE AND DRINKS j.d.o.o., OIB 63597937426, Vajta 4, 53291 Novalja</izvorni_sadrzaj>
    <derivirana_varijabla naziv="DomainObject.Predmet.ProtustrankaIDrugiAdressOIB_1">COFFEE AND DRINKS j.d.o.o., OIB 63597937426, Vajta 4,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2019.</izvorni_sadrzaj>
    <derivirana_varijabla naziv="DomainObject.Predmet.OdlukaRjesenje.DatumDonosenjaOdluke_1">21.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St-334/2018-24</izvorni_sadrzaj>
    <derivirana_varijabla naziv="DomainObject.Predmet.OdlukaRjesenje.Oznaka_1">St-334/2018-24</derivirana_varijabla>
  </DomainObject.Predmet.OdlukaRjesenje.Oznaka>
  <DomainObject.Predmet.SudioniciListNaziv>
    <izvorni_sadrzaj>
      <item>FINA  Rijeka</item>
      <item>COFFEE AND DRINKS j.d.o.o.</item>
      <item>Marijana Biondić</item>
    </izvorni_sadrzaj>
    <derivirana_varijabla naziv="DomainObject.Predmet.SudioniciListNaziv_1">
      <item>FINA  Rijeka</item>
      <item>COFFEE AND DRINKS j.d.o.o.</item>
      <item>Marijana Biondić</item>
    </derivirana_varijabla>
  </DomainObject.Predmet.SudioniciListNaziv>
  <DomainObject.Predmet.SudioniciListAdressOIB>
    <izvorni_sadrzaj>
      <item>FINA  Rijeka, OIB 85821130368, Frana Kurelca 8,51000 Rijeka</item>
      <item>COFFEE AND DRINKS j.d.o.o., OIB 63597937426, Vajta 4,53291 Novalja</item>
      <item>Marijana Biondić, OIB 63068943792, Lunjski Put 100,53291 Novalja</item>
    </izvorni_sadrzaj>
    <derivirana_varijabla naziv="DomainObject.Predmet.SudioniciListAdressOIB_1">
      <item>FINA  Rijeka, OIB 85821130368, Frana Kurelca 8,51000 Rijeka</item>
      <item>COFFEE AND DRINKS j.d.o.o., OIB 63597937426, Vajta 4,53291 Novalja</item>
      <item>Marijana Biondić, OIB 63068943792, Lunjski Put 100,53291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63597937426</item>
      <item>, OIB 63068943792</item>
    </izvorni_sadrzaj>
    <derivirana_varijabla naziv="DomainObject.Predmet.SudioniciListNazivOIB_1">
      <item>, OIB 85821130368</item>
      <item>, OIB 63597937426</item>
      <item>, OIB 63068943792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St-334/2018-20</izvorni_sadrzaj>
    <derivirana_varijabla naziv="DomainObject.PredzadnjaOdlukaIzPredmeta.Oznaka_1">St-334/2018-20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699</properties:Characters>
  <properties:Lines>37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2019-01-21T08:44:00Z</dcterms:created>
  <dc:creator>rcerneka</dc:creator>
  <cp:lastModifiedBy>Jasna Radulović</cp:lastModifiedBy>
  <cp:lastPrinted>2019-01-21T08:47:00Z</cp:lastPrinted>
  <dcterms:modified xmlns:xsi="http://www.w3.org/2001/XMLSchema-instance" xsi:type="dcterms:W3CDTF">2019-01-21T08:48:00Z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(334-18-25 zaključak stečajnom.docx)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