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eb95" w14:paraId="9eceb95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83ADE">
        <w:rPr>
          <w:rFonts w:cs="Times New Roman" w:hAnsi="Times New Roman" w:ascii="Times New Roman"/>
          <w:sz w:val="24"/>
          <w:szCs w:val="24"/>
        </w:rPr>
        <w:t>KULTURNO UMJETNIČKO DRUŠTVO "BOSNA" RIJEKA, Rijeka, Zagrebačka 16a, OIB: 06519579043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683ADE">
        <w:rPr>
          <w:rFonts w:cs="Times New Roman" w:hAnsi="Times New Roman" w:ascii="Times New Roman"/>
          <w:sz w:val="24"/>
          <w:szCs w:val="24"/>
        </w:rPr>
        <w:t>KULTURNO UMJETNIČKO DRUŠTVO "BOSNA" RIJEKA, Rijeka, Zagrebačka 16a, OIB: 06519579043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683ADE">
        <w:rPr>
          <w:rFonts w:cs="Times New Roman" w:hAnsi="Times New Roman" w:ascii="Times New Roman"/>
          <w:sz w:val="24"/>
          <w:szCs w:val="24"/>
        </w:rPr>
        <w:t>17</w:t>
      </w:r>
      <w:r w:rsidR="00EC5763">
        <w:rPr>
          <w:rFonts w:cs="Times New Roman" w:hAnsi="Times New Roman" w:ascii="Times New Roman"/>
          <w:sz w:val="24"/>
          <w:szCs w:val="24"/>
        </w:rPr>
        <w:t>.</w:t>
      </w:r>
      <w:r w:rsidR="00683ADE">
        <w:rPr>
          <w:rFonts w:cs="Times New Roman" w:hAnsi="Times New Roman" w:ascii="Times New Roman"/>
          <w:sz w:val="24"/>
          <w:szCs w:val="24"/>
        </w:rPr>
        <w:t>488,73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683ADE">
        <w:rPr>
          <w:rFonts w:cs="Times New Roman" w:hAnsi="Times New Roman" w:ascii="Times New Roman"/>
          <w:sz w:val="24"/>
          <w:szCs w:val="24"/>
        </w:rPr>
        <w:t>1277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683ADE">
        <w:rPr>
          <w:rFonts w:cs="Times New Roman" w:hAnsi="Times New Roman" w:ascii="Times New Roman"/>
          <w:sz w:val="24"/>
          <w:szCs w:val="24"/>
        </w:rPr>
        <w:t>1277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104" w:rsidP="00B96104" w:rsidR="00B96104" w:rsidRPr="00B9610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610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6104" w:rsidP="00B96104" w:rsidR="00B96104" w:rsidRPr="00B9610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10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6104" w:rsidP="00B96104" w:rsidR="00B96104" w:rsidRPr="00B9610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10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6104" w:rsidP="00B96104" w:rsidR="00B96104" w:rsidRPr="00B9610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610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80CB2"/>
    <w:rsid w:val="002A0EB0"/>
    <w:rsid w:val="002C06C2"/>
    <w:rsid w:val="003A0CC4"/>
    <w:rsid w:val="0042254D"/>
    <w:rsid w:val="00444729"/>
    <w:rsid w:val="004C59CB"/>
    <w:rsid w:val="004E4C4A"/>
    <w:rsid w:val="0050520B"/>
    <w:rsid w:val="00523FF7"/>
    <w:rsid w:val="00683ADE"/>
    <w:rsid w:val="007130EE"/>
    <w:rsid w:val="00751C84"/>
    <w:rsid w:val="00757587"/>
    <w:rsid w:val="007C29C1"/>
    <w:rsid w:val="00811BBC"/>
    <w:rsid w:val="00843F04"/>
    <w:rsid w:val="008A087F"/>
    <w:rsid w:val="00A83AA2"/>
    <w:rsid w:val="00AB43CB"/>
    <w:rsid w:val="00AB50D3"/>
    <w:rsid w:val="00B006B2"/>
    <w:rsid w:val="00B201F2"/>
    <w:rsid w:val="00B96104"/>
    <w:rsid w:val="00BC58E4"/>
    <w:rsid w:val="00BD716C"/>
    <w:rsid w:val="00C61B30"/>
    <w:rsid w:val="00CD2616"/>
    <w:rsid w:val="00DA3EAA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0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0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0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0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0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0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0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0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BOSNA</izvorni_sadrzaj>
    <derivirana_varijabla naziv="DomainObject.Predmet.ProtustrankaFormated_1">  Kulturno umjetničko društvo BOSNA</derivirana_varijabla>
  </DomainObject.Predmet.ProtustrankaFormated>
  <DomainObject.Predmet.ProtustrankaFormatedOIB>
    <izvorni_sadrzaj>  Kulturno umjetničko društvo BOSNA, OIB 06519579043</izvorni_sadrzaj>
    <derivirana_varijabla naziv="DomainObject.Predmet.ProtustrankaFormatedOIB_1">  Kulturno umjetničko društvo BOSNA, OIB 06519579043</derivirana_varijabla>
  </DomainObject.Predmet.ProtustrankaFormatedOIB>
  <DomainObject.Predmet.ProtustrankaFormatedWithAdress>
    <izvorni_sadrzaj> Kulturno umjetničko društvo BOSNA, Zagrebačka 16a, 51000 Rijeka</izvorni_sadrzaj>
    <derivirana_varijabla naziv="DomainObject.Predmet.ProtustrankaFormatedWithAdress_1"> Kulturno umjetničko društvo BOSNA, Zagrebačka 16a, 51000 Rijeka</derivirana_varijabla>
  </DomainObject.Predmet.ProtustrankaFormatedWithAdress>
  <DomainObject.Predmet.ProtustrankaFormatedWithAdressOIB>
    <izvorni_sadrzaj> Kulturno umjetničko društvo BOSNA, OIB 06519579043, Zagrebačka 16a, 51000 Rijeka</izvorni_sadrzaj>
    <derivirana_varijabla naziv="DomainObject.Predmet.ProtustrankaFormatedWithAdressOIB_1"> Kulturno umjetničko društvo BOSNA, OIB 06519579043, Zagrebačka 16a, 51000 Rijeka</derivirana_varijabla>
  </DomainObject.Predmet.ProtustrankaFormatedWithAdressOIB>
  <DomainObject.Predmet.ProtustrankaWithAdress>
    <izvorni_sadrzaj>Kulturno umjetničko društvo BOSNA Zagrebačka 16a, 51000 Rijeka</izvorni_sadrzaj>
    <derivirana_varijabla naziv="DomainObject.Predmet.ProtustrankaWithAdress_1">Kulturno umjetničko društvo BOSNA Zagrebačka 16a, 51000 Rijeka</derivirana_varijabla>
  </DomainObject.Predmet.ProtustrankaWithAdress>
  <DomainObject.Predmet.ProtustrankaWithAdressOIB>
    <izvorni_sadrzaj>Kulturno umjetničko društvo BOSNA, OIB 06519579043, Zagrebačka 16a, 51000 Rijeka</izvorni_sadrzaj>
    <derivirana_varijabla naziv="DomainObject.Predmet.ProtustrankaWithAdressOIB_1">Kulturno umjetničko društvo BOSNA, OIB 06519579043, Zagrebačka 16a, 51000 Rijeka</derivirana_varijabla>
  </DomainObject.Predmet.ProtustrankaWithAdressOIB>
  <DomainObject.Predmet.ProtustrankaNazivFormated>
    <izvorni_sadrzaj>Kulturno umjetničko društvo BOSNA</izvorni_sadrzaj>
    <derivirana_varijabla naziv="DomainObject.Predmet.ProtustrankaNazivFormated_1">Kulturno umjetničko društvo BOSNA</derivirana_varijabla>
  </DomainObject.Predmet.ProtustrankaNazivFormated>
  <DomainObject.Predmet.ProtustrankaNazivFormatedOIB>
    <izvorni_sadrzaj>Kulturno umjetničko društvo BOSNA, OIB 06519579043</izvorni_sadrzaj>
    <derivirana_varijabla naziv="DomainObject.Predmet.ProtustrankaNazivFormatedOIB_1">Kulturno umjetničko društvo BOSNA, OIB 06519579043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umjetničko društvo BOSNA</item>
    </izvorni_sadrzaj>
    <derivirana_varijabla naziv="DomainObject.Predmet.ProtuStrankaListFormated_1">
      <item>Kulturno umjetničko društvo BOSNA</item>
    </derivirana_varijabla>
  </DomainObject.Predmet.ProtuStrankaListFormated>
  <DomainObject.Predmet.ProtuStrankaListFormatedOIB>
    <izvorni_sadrzaj>
      <item>Kulturno umjetničko društvo BOSNA, OIB 06519579043</item>
    </izvorni_sadrzaj>
    <derivirana_varijabla naziv="DomainObject.Predmet.ProtuStrankaListFormatedOIB_1">
      <item>Kulturno umjetničko društvo BOSNA, OIB 06519579043</item>
    </derivirana_varijabla>
  </DomainObject.Predmet.ProtuStrankaListFormatedOIB>
  <DomainObject.Predmet.ProtuStrankaListFormatedWithAdress>
    <izvorni_sadrzaj>
      <item>Kulturno umjetničko društvo BOSNA, Zagrebačka 16a, 51000 Rijeka</item>
    </izvorni_sadrzaj>
    <derivirana_varijabla naziv="DomainObject.Predmet.ProtuStrankaListFormatedWithAdress_1">
      <item>Kulturno umjetničko društvo BOSNA, Zagrebačka 16a, 51000 Rijeka</item>
    </derivirana_varijabla>
  </DomainObject.Predmet.ProtuStrankaListFormatedWithAdress>
  <DomainObject.Predmet.ProtuStrankaListFormatedWithAdressOIB>
    <izvorni_sadrzaj>
      <item>Kulturno umjetničko društvo BOSNA, OIB 06519579043, Zagrebačka 16a, 51000 Rijeka</item>
    </izvorni_sadrzaj>
    <derivirana_varijabla naziv="DomainObject.Predmet.ProtuStrankaListFormatedWithAdressOIB_1">
      <item>Kulturno umjetničko društvo BOSNA, OIB 06519579043, Zagrebačka 16a, 51000 Rijeka</item>
    </derivirana_varijabla>
  </DomainObject.Predmet.ProtuStrankaListFormatedWithAdressOIB>
  <DomainObject.Predmet.ProtuStrankaListNazivFormated>
    <izvorni_sadrzaj>
      <item>Kulturno umjetničko društvo BOSNA</item>
    </izvorni_sadrzaj>
    <derivirana_varijabla naziv="DomainObject.Predmet.ProtuStrankaListNazivFormated_1">
      <item>Kulturno umjetničko društvo BOSNA</item>
    </derivirana_varijabla>
  </DomainObject.Predmet.ProtuStrankaListNazivFormated>
  <DomainObject.Predmet.ProtuStrankaListNazivFormatedOIB>
    <izvorni_sadrzaj>
      <item>Kulturno umjetničko društvo BOSNA, OIB 06519579043</item>
    </izvorni_sadrzaj>
    <derivirana_varijabla naziv="DomainObject.Predmet.ProtuStrankaListNazivFormatedOIB_1">
      <item>Kulturno umjetničko društvo BOSNA, OIB 06519579043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umjetničko društvo BOSNA</izvorni_sadrzaj>
    <derivirana_varijabla naziv="DomainObject.Predmet.ProtustrankaIDrugi_1">Kulturno umjetničko društvo BOSNA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umjetničko društvo BOSNA, OIB 06519579043, Zagrebačka 16a, 51000 Rijeka</izvorni_sadrzaj>
    <derivirana_varijabla naziv="DomainObject.Predmet.ProtustrankaIDrugiAdressOIB_1">Kulturno umjetničko društvo BOSNA, OIB 06519579043, Zagrebačka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umjetničko društvo BOSNA</item>
    </izvorni_sadrzaj>
    <derivirana_varijabla naziv="DomainObject.Predmet.SudioniciListNaziv_1">
      <item>FINA  Rijeka</item>
      <item>Kulturno umjetničko društvo BOSNA</item>
    </derivirana_varijabla>
  </DomainObject.Predmet.SudioniciListNaziv>
  <DomainObject.Predmet.SudioniciListAdressOIB>
    <izvorni_sadrzaj>
      <item>FINA  Rijeka, OIB 85821130368, Frana Kurelca 8,51000 Rijeka</item>
      <item>Kulturno umjetničko društvo BOSNA, OIB 06519579043, Zagrebačka 16a,51000 Rijeka</item>
    </izvorni_sadrzaj>
    <derivirana_varijabla naziv="DomainObject.Predmet.SudioniciListAdressOIB_1">
      <item>FINA  Rijeka, OIB 85821130368, Frana Kurelca 8,51000 Rijeka</item>
      <item>Kulturno umjetničko društvo BOSNA, OIB 06519579043, Zagrebačka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06519579043</item>
    </izvorni_sadrzaj>
    <derivirana_varijabla naziv="DomainObject.Predmet.SudioniciListNazivOIB_1">
      <item>, OIB 85821130368</item>
      <item>, OIB 06519579043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234</properties:Words>
  <properties:Characters>1282</properties:Characters>
  <properties:Lines>45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2016-10-25T12:15:00Z</dcterms:created>
  <dc:creator>wsadmin</dc:creator>
  <cp:lastModifiedBy>Renata Valić</cp:lastModifiedBy>
  <cp:lastPrinted>2016-10-25T12:27:00Z</cp:lastPrinted>
  <dcterms:modified xmlns:xsi="http://www.w3.org/2001/XMLSchema-instance" xsi:type="dcterms:W3CDTF">2016-10-25T12:28:00Z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