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da69" w14:paraId="65fda69" w:rsidRDefault="00C44237" w:rsidP="00C44237" w:rsidR="001D1051" w:rsidRPr="001D105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D1051" w:rsidP="001D1051" w:rsidR="001D1051" w:rsidRPr="001D10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1051" w:rsidP="001D1051" w:rsidR="001D1051" w:rsidRPr="001D10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1051" w:rsidP="001D1051" w:rsidR="001D1051" w:rsidRPr="001D10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D1051" w:rsidP="001D1051" w:rsidR="001D1051" w:rsidRPr="001D10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1051" w:rsidP="001D1051" w:rsidR="001D1051" w:rsidRPr="001D10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D1051" w:rsidP="001D1051" w:rsidR="001D1051" w:rsidRPr="001D10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Republike Hrvatske, Porezne uprave, Područnog ureda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ŠUJICA GRADNJA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Tesle 12/B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84489767363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članici uprave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Mariji Mioč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847A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 2018.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1051" w:rsidP="001D1051" w:rsidR="001D1051" w:rsidRPr="001D105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1051" w:rsidP="001D1051" w:rsidR="001D1051" w:rsidRPr="001D10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ŠUJICA GRADNJA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Tesle 12/B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84489767363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05 221-5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32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-17</w:t>
      </w:r>
    </w:p>
    <w:p w:rsidRDefault="001D1051" w:rsidP="001D1051" w:rsidR="001D1051" w:rsidRPr="001D105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D1051" w:rsidP="001D1051" w:rsidR="001D1051" w:rsidRPr="001D105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D1051" w:rsidP="001D1051" w:rsidR="001D1051" w:rsidRPr="001D10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D1051" w:rsidP="001D1051" w:rsidR="001D1051" w:rsidRPr="001D105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D105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1D1051" w:rsidP="001D1051" w:rsidR="001D1051" w:rsidRPr="001D105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>Postupajući po zahtjevu Financijske agencije od 2</w:t>
      </w:r>
      <w:r>
        <w:rPr>
          <w:rFonts w:cs="Times New Roman" w:eastAsia="Calibri" w:hAnsi="Times New Roman" w:ascii="Times New Roman"/>
          <w:sz w:val="24"/>
          <w:szCs w:val="24"/>
        </w:rPr>
        <w:t>5</w:t>
      </w: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 xml:space="preserve">kolovoza </w:t>
      </w: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 2017. za pokretanje skraćenog stečajnoga postupka nad dužnikom, a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429. st. 1. Stečajnog zakona (Narodne novine broj 71/15, dalje: SZ).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a 2017.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 dostavila prijedlog za otvaranje stečajnoga postupka nad dužnikom kojim je učinila vjerojatnim postojanje svoje tražbine i postojanje imovine dužnika, zbog čega je rješenjem ovog suda </w:t>
      </w:r>
      <w:proofErr w:type="spellStart"/>
      <w:r w:rsidRPr="001D1051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1D1051">
        <w:rPr>
          <w:rFonts w:cs="Times New Roman" w:eastAsia="Calibri" w:hAnsi="Times New Roman" w:ascii="Times New Roman"/>
          <w:sz w:val="24"/>
          <w:szCs w:val="24"/>
        </w:rPr>
        <w:t>. br. gornji od  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. siječnja 2018. pokrenut prethodni postupak radi utvrđivanja pretpostavki za otvaranje stečajnoga postupka nad dužnikom.  </w:t>
      </w:r>
    </w:p>
    <w:p w:rsidRDefault="001D1051" w:rsidP="001D1051" w:rsidR="001D1051" w:rsidRPr="001D1051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lastRenderedPageBreak/>
        <w:tab/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 uvodno označena osoba ovlaštena za zastupanje po zakonu dužnika je u bitnom navela da je dužnik suglasan s prijedlogom za otvaranje stečajnoga postupka nad dužnikom zbog postojanja stečajnog razloga nesposobnosti dužnika za plaćanje svojih dospje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lih obveza prema vjerovnicima.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da nema uvjeta za nastavak svoje osnovne poslovne djelatnosti ugostiteljstva i turizma, da nema zaposlenika te da u svom vlasništvu nema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imovinu koja bi se mogla unovčiti u ovom postupku budući je dužnik ranije bio vlasnik samo sitnog inventara</w:t>
      </w:r>
      <w:r w:rsidR="0034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da je još davno otuđen trećim osobama. </w:t>
      </w: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1051" w:rsidP="001D1051" w:rsidR="001D1051" w:rsidRPr="001D1051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D1051" w:rsidP="001D1051" w:rsidR="001D1051" w:rsidRPr="001D1051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D1051" w:rsidP="001D1051" w:rsidR="001D1051" w:rsidRPr="001D1051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D1051" w:rsidP="001D1051" w:rsidR="001D1051" w:rsidRPr="001D1051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E847AF" w:rsidP="001D1051" w:rsidR="001D1051" w:rsidRPr="001D1051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Zadru 16</w:t>
      </w:r>
      <w:r w:rsidR="001D1051" w:rsidRPr="001D105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41281">
        <w:rPr>
          <w:rFonts w:cs="Times New Roman" w:eastAsia="Calibri" w:hAnsi="Times New Roman" w:ascii="Times New Roman"/>
          <w:sz w:val="24"/>
          <w:szCs w:val="24"/>
        </w:rPr>
        <w:t>ožujka</w:t>
      </w:r>
      <w:r w:rsidR="001D1051" w:rsidRPr="001D1051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1D1051" w:rsidP="001D1051" w:rsidR="001D1051" w:rsidRPr="001D1051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C44237" w:rsidP="00C44237" w:rsidR="001D1051" w:rsidRPr="001D105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ovlaštena službenica:                                      </w:t>
      </w:r>
      <w:r w:rsidR="001D1051"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44237" w:rsidP="00C44237" w:rsidR="001D1051" w:rsidRPr="001D105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bookmarkStart w:name="_GoBack" w:id="0"/>
      <w:bookmarkEnd w:id="0"/>
      <w:r w:rsidR="001D1051" w:rsidRPr="001D105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1D1051" w:rsidP="001D1051" w:rsidR="001D1051" w:rsidRPr="001D1051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1D1051" w:rsidP="001D1051" w:rsid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847AF" w:rsidP="001D1051" w:rsidR="00E847AF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- e-Oglasna ploča suda </w:t>
      </w: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D1051" w:rsidP="001D1051" w:rsidR="001D1051" w:rsidRPr="001D105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- Računovodstvu ovog suda  </w:t>
      </w: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D1051" w:rsidP="001D1051" w:rsidR="001D1051" w:rsidRPr="001D105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1D1051" w:rsidP="00E847AF" w:rsidR="00DB052E" w:rsidRPr="00E847AF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D1051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BE1154" w:rsidR="00DB052E" w:rsidRPr="00E847A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051" w:rsidP="001D1051" w:rsidR="001D1051">
      <w:pPr>
        <w:spacing w:lineRule="auto" w:line="240" w:after="0"/>
      </w:pPr>
      <w:r>
        <w:separator/>
      </w:r>
    </w:p>
  </w:endnote>
  <w:endnote w:id="0" w:type="continuationSeparator">
    <w:p w:rsidRDefault="001D1051" w:rsidP="001D1051" w:rsidR="001D10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051" w:rsidP="001D1051" w:rsidR="001D1051">
      <w:pPr>
        <w:spacing w:lineRule="auto" w:line="240" w:after="0"/>
      </w:pPr>
      <w:r>
        <w:separator/>
      </w:r>
    </w:p>
  </w:footnote>
  <w:footnote w:id="0" w:type="continuationSeparator">
    <w:p w:rsidRDefault="001D1051" w:rsidP="001D1051" w:rsidR="001D10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28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28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2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1281" w:rsidP="008C3132" w:rsidR="00AA5237" w:rsidRPr="001D1051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1D1051">
      <w:rPr>
        <w:rFonts w:cs="Times New Roman" w:hAnsi="Times New Roman" w:ascii="Times New Roman"/>
        <w:sz w:val="24"/>
      </w:rPr>
      <w:t>Poslovni broj 3. St-5</w:t>
    </w:r>
    <w:r w:rsidR="001D1051" w:rsidRPr="001D1051">
      <w:rPr>
        <w:rFonts w:cs="Times New Roman" w:hAnsi="Times New Roman" w:ascii="Times New Roman"/>
        <w:sz w:val="24"/>
      </w:rPr>
      <w:t>32/2017-7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051" w:rsidP="001D1051" w:rsidR="001D1051" w:rsidRPr="001D1051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D1051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532</w:t>
    </w:r>
    <w:r w:rsidRPr="001D1051">
      <w:rPr>
        <w:rFonts w:cs="Times New Roman" w:eastAsia="Times New Roman" w:hAnsi="Times New Roman" w:ascii="Times New Roman"/>
        <w:sz w:val="24"/>
        <w:szCs w:val="24"/>
        <w:lang w:eastAsia="hr-HR"/>
      </w:rPr>
      <w:t>/2017-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1D1051" w:rsidR="001D1051">
    <w:pPr>
      <w:pStyle w:val="Zaglavlje"/>
    </w:pPr>
  </w:p>
  <w:p w:rsidRDefault="001D1051" w:rsidR="001D10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051"/>
    <w:rsid w:val="001D1051"/>
    <w:rsid w:val="00341281"/>
    <w:rsid w:val="00C44237"/>
    <w:rsid w:val="00DB052E"/>
    <w:rsid w:val="00E8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105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1051"/>
  </w:style>
  <w:style w:styleId="Brojstranice" w:type="character">
    <w:name w:val="page number"/>
    <w:basedOn w:val="Zadanifontodlomka"/>
    <w:uiPriority w:val="99"/>
    <w:rsid w:val="001D105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D10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1051"/>
  </w:style>
  <w:style w:styleId="Tekstbalonia" w:type="paragraph">
    <w:name w:val="Balloon Text"/>
    <w:basedOn w:val="Normal"/>
    <w:link w:val="TekstbaloniaChar"/>
    <w:uiPriority w:val="99"/>
    <w:semiHidden/>
    <w:unhideWhenUsed/>
    <w:rsid w:val="001D10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10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2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2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42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42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42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105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1051"/>
  </w:style>
  <w:style w:styleId="Brojstranice" w:type="character">
    <w:name w:val="page number"/>
    <w:basedOn w:val="Zadanifontodlomka"/>
    <w:uiPriority w:val="99"/>
    <w:rsid w:val="001D105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D10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1051"/>
  </w:style>
  <w:style w:styleId="Tekstbalonia" w:type="paragraph">
    <w:name w:val="Balloon Text"/>
    <w:basedOn w:val="Normal"/>
    <w:link w:val="TekstbaloniaChar"/>
    <w:uiPriority w:val="99"/>
    <w:semiHidden/>
    <w:unhideWhenUsed/>
    <w:rsid w:val="001D10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10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2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4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4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4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ŠUJICA GRADNJA d.o.o. za graditeljstvo trgovinu i poslovne usluge</izvorni_sadrzaj>
    <derivirana_varijabla naziv="DomainObject.Predmet.ProtustrankaFormated_1">  ŠUJICA GRADNJA d.o.o. za graditeljstvo trgovinu i poslovne usluge</derivirana_varijabla>
  </DomainObject.Predmet.ProtustrankaFormated>
  <DomainObject.Predmet.ProtustrankaFormatedOIB>
    <izvorni_sadrzaj>  ŠUJICA GRADNJA d.o.o. za graditeljstvo trgovinu i poslovne usluge, OIB 84489767363</izvorni_sadrzaj>
    <derivirana_varijabla naziv="DomainObject.Predmet.ProtustrankaFormatedOIB_1">  ŠUJICA GRADNJA d.o.o. za graditeljstvo trgovinu i poslovne usluge, OIB 84489767363</derivirana_varijabla>
  </DomainObject.Predmet.ProtustrankaFormatedOIB>
  <DomainObject.Predmet.ProtustrankaFormatedWithAdress>
    <izvorni_sadrzaj> ŠUJICA GRADNJA d.o.o. za graditeljstvo trgovinu i poslovne usluge, Nikole Tesle/12/B, 23000 Zadar</izvorni_sadrzaj>
    <derivirana_varijabla naziv="DomainObject.Predmet.ProtustrankaFormatedWithAdress_1"> ŠUJICA GRADNJA d.o.o. za graditeljstvo trgovinu i poslovne usluge, Nikole Tesle/12/B, 23000 Zadar</derivirana_varijabla>
  </DomainObject.Predmet.ProtustrankaFormatedWithAdress>
  <DomainObject.Predmet.ProtustrankaFormatedWithAdressOIB>
    <izvorni_sadrzaj> ŠUJICA GRADNJA d.o.o. za graditeljstvo trgovinu i poslovne usluge, OIB 84489767363, Nikole Tesle/12/B, 23000 Zadar</izvorni_sadrzaj>
    <derivirana_varijabla naziv="DomainObject.Predmet.ProtustrankaFormatedWithAdressOIB_1"> ŠUJICA GRADNJA d.o.o. za graditeljstvo trgovinu i poslovne usluge, OIB 84489767363, Nikole Tesle/12/B, 23000 Zadar</derivirana_varijabla>
  </DomainObject.Predmet.ProtustrankaFormatedWithAdressOIB>
  <DomainObject.Predmet.ProtustrankaWithAdress>
    <izvorni_sadrzaj>ŠUJICA GRADNJA d.o.o. za graditeljstvo trgovinu i poslovne usluge Nikole Tesle/12/B, 23000 Zadar</izvorni_sadrzaj>
    <derivirana_varijabla naziv="DomainObject.Predmet.ProtustrankaWithAdress_1">ŠUJICA GRADNJA d.o.o. za graditeljstvo trgovinu i poslovne usluge Nikole Tesle/12/B, 23000 Zadar</derivirana_varijabla>
  </DomainObject.Predmet.ProtustrankaWithAdress>
  <DomainObject.Predmet.ProtustrankaWithAdressOIB>
    <izvorni_sadrzaj>ŠUJICA GRADNJA d.o.o. za graditeljstvo trgovinu i poslovne usluge, OIB 84489767363, Nikole Tesle/12/B, 23000 Zadar</izvorni_sadrzaj>
    <derivirana_varijabla naziv="DomainObject.Predmet.ProtustrankaWithAdressOIB_1">ŠUJICA GRADNJA d.o.o. za graditeljstvo trgovinu i poslovne usluge, OIB 84489767363, Nikole Tesle/12/B, 23000 Zadar</derivirana_varijabla>
  </DomainObject.Predmet.ProtustrankaWithAdressOIB>
  <DomainObject.Predmet.ProtustrankaNazivFormated>
    <izvorni_sadrzaj>ŠUJICA GRADNJA d.o.o. za graditeljstvo trgovinu i poslovne usluge</izvorni_sadrzaj>
    <derivirana_varijabla naziv="DomainObject.Predmet.ProtustrankaNazivFormated_1">ŠUJICA GRADNJA d.o.o. za graditeljstvo trgovinu i poslovne usluge</derivirana_varijabla>
  </DomainObject.Predmet.ProtustrankaNazivFormated>
  <DomainObject.Predmet.ProtustrankaNazivFormatedOIB>
    <izvorni_sadrzaj>ŠUJICA GRADNJA d.o.o. za graditeljstvo trgovinu i poslovne usluge, OIB 84489767363</izvorni_sadrzaj>
    <derivirana_varijabla naziv="DomainObject.Predmet.ProtustrankaNazivFormatedOIB_1">ŠUJICA GRADNJA d.o.o. za graditeljstvo trgovinu i poslovne usluge, OIB 84489767363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 Mioč</izvorni_sadrzaj>
    <derivirana_varijabla naziv="DomainObject.Predmet.StrankaFormated_1">  FINA; Marija Mioč</derivirana_varijabla>
  </DomainObject.Predmet.StrankaFormated>
  <DomainObject.Predmet.StrankaFormatedOIB>
    <izvorni_sadrzaj>  FINA, OIB 85821130368; Marija Mioč, OIB 00865234982</izvorni_sadrzaj>
    <derivirana_varijabla naziv="DomainObject.Predmet.StrankaFormatedOIB_1">  FINA, OIB 85821130368; Marija Mioč, OIB 00865234982</derivirana_varijabla>
  </DomainObject.Predmet.StrankaFormatedOIB>
  <DomainObject.Predmet.StrankaFormatedWithAdress>
    <izvorni_sadrzaj> FINA; Marija Mioč, Dankovečka Ulica 7, 10000 Zagreb</izvorni_sadrzaj>
    <derivirana_varijabla naziv="DomainObject.Predmet.StrankaFormatedWithAdress_1"> FINA; Marija Mioč, Dankovečka Ulica 7, 10000 Zagreb</derivirana_varijabla>
  </DomainObject.Predmet.StrankaFormatedWithAdress>
  <DomainObject.Predmet.StrankaFormatedWithAdressOIB>
    <izvorni_sadrzaj> FINA, OIB 85821130368; Marija Mioč, OIB 00865234982, Dankovečka Ulica 7, 10000 Zagreb</izvorni_sadrzaj>
    <derivirana_varijabla naziv="DomainObject.Predmet.StrankaFormatedWithAdressOIB_1"> FINA, OIB 85821130368; Marija Mioč, OIB 00865234982, Dankovečka Ulica 7, 10000 Zagreb</derivirana_varijabla>
  </DomainObject.Predmet.StrankaFormatedWithAdressOIB>
  <DomainObject.Predmet.StrankaWithAdress>
    <izvorni_sadrzaj>FINA ,Marija Mioč Dankovečka Ulica 7,10000 Zagreb</izvorni_sadrzaj>
    <derivirana_varijabla naziv="DomainObject.Predmet.StrankaWithAdress_1">FINA ,Marija Mioč Dankovečka Ulica 7,10000 Zagreb</derivirana_varijabla>
  </DomainObject.Predmet.StrankaWithAdress>
  <DomainObject.Predmet.StrankaWithAdressOIB>
    <izvorni_sadrzaj>FINA, OIB 85821130368,Marija Mioč, OIB 00865234982, Dankovečka Ulica 7,10000 Zagreb</izvorni_sadrzaj>
    <derivirana_varijabla naziv="DomainObject.Predmet.StrankaWithAdressOIB_1">FINA, OIB 85821130368,Marija Mioč, OIB 00865234982, Dankovečka Ulica 7,10000 Zagreb</derivirana_varijabla>
  </DomainObject.Predmet.StrankaWithAdressOIB>
  <DomainObject.Predmet.StrankaNazivFormated>
    <izvorni_sadrzaj>FINA,Marija Mioč</izvorni_sadrzaj>
    <derivirana_varijabla naziv="DomainObject.Predmet.StrankaNazivFormated_1">FINA,Marija Mioč</derivirana_varijabla>
  </DomainObject.Predmet.StrankaNazivFormated>
  <DomainObject.Predmet.StrankaNazivFormatedOIB>
    <izvorni_sadrzaj>FINA, OIB 85821130368,Marija Mioč, OIB 00865234982</izvorni_sadrzaj>
    <derivirana_varijabla naziv="DomainObject.Predmet.StrankaNazivFormatedOIB_1">FINA, OIB 85821130368,Marija Mioč, OIB 00865234982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 Mioč</item>
    </izvorni_sadrzaj>
    <derivirana_varijabla naziv="DomainObject.Predmet.StrankaListFormated_1">
      <item>FINA</item>
      <item>Marija Mioč</item>
    </derivirana_varijabla>
  </DomainObject.Predmet.StrankaListFormated>
  <DomainObject.Predmet.StrankaListFormatedOIB>
    <izvorni_sadrzaj>
      <item>FINA, OIB 85821130368</item>
      <item>Marija Mioč, OIB 00865234982</item>
    </izvorni_sadrzaj>
    <derivirana_varijabla naziv="DomainObject.Predmet.StrankaListFormatedOIB_1">
      <item>FINA, OIB 85821130368</item>
      <item>Marija Mioč, OIB 00865234982</item>
    </derivirana_varijabla>
  </DomainObject.Predmet.StrankaListFormatedOIB>
  <DomainObject.Predmet.StrankaListFormatedWithAdress>
    <izvorni_sadrzaj>
      <item>FINA</item>
      <item>Marija Mioč, Dankovečka Ulica 7, 10000 Zagreb</item>
    </izvorni_sadrzaj>
    <derivirana_varijabla naziv="DomainObject.Predmet.StrankaListFormatedWithAdress_1">
      <item>FINA</item>
      <item>Marija Mioč, Dankovečka Ulica 7, 10000 Zagreb</item>
    </derivirana_varijabla>
  </DomainObject.Predmet.StrankaListFormatedWithAdress>
  <DomainObject.Predmet.StrankaListFormatedWithAdressOIB>
    <izvorni_sadrzaj>
      <item>FINA, OIB 85821130368</item>
      <item>Marija Mioč, OIB 00865234982, Dankovečka Ulica 7, 10000 Zagreb</item>
    </izvorni_sadrzaj>
    <derivirana_varijabla naziv="DomainObject.Predmet.StrankaListFormatedWithAdressOIB_1">
      <item>FINA, OIB 85821130368</item>
      <item>Marija Mioč, OIB 00865234982, Dankovečka Ulica 7, 10000 Zagreb</item>
    </derivirana_varijabla>
  </DomainObject.Predmet.StrankaListFormatedWithAdressOIB>
  <DomainObject.Predmet.StrankaListNazivFormated>
    <izvorni_sadrzaj>
      <item>FINA</item>
      <item>Marija Mioč</item>
    </izvorni_sadrzaj>
    <derivirana_varijabla naziv="DomainObject.Predmet.StrankaListNazivFormated_1">
      <item>FINA</item>
      <item>Marija Mioč</item>
    </derivirana_varijabla>
  </DomainObject.Predmet.StrankaListNazivFormated>
  <DomainObject.Predmet.StrankaListNazivFormatedOIB>
    <izvorni_sadrzaj>
      <item>FINA, OIB 85821130368</item>
      <item>Marija Mioč, OIB 00865234982</item>
    </izvorni_sadrzaj>
    <derivirana_varijabla naziv="DomainObject.Predmet.StrankaListNazivFormatedOIB_1">
      <item>FINA, OIB 85821130368</item>
      <item>Marija Mioč, OIB 00865234982</item>
    </derivirana_varijabla>
  </DomainObject.Predmet.StrankaListNazivFormatedOIB>
  <DomainObject.Predmet.ProtuStrankaListFormated>
    <izvorni_sadrzaj>
      <item>ŠUJICA GRADNJA d.o.o. za graditeljstvo trgovinu i poslovne usluge</item>
    </izvorni_sadrzaj>
    <derivirana_varijabla naziv="DomainObject.Predmet.ProtuStrankaListFormated_1">
      <item>ŠUJICA GRADNJA d.o.o. za graditeljstvo trgovinu i poslovne usluge</item>
    </derivirana_varijabla>
  </DomainObject.Predmet.ProtuStrankaListFormated>
  <DomainObject.Predmet.ProtuStrankaListFormatedOIB>
    <izvorni_sadrzaj>
      <item>ŠUJICA GRADNJA d.o.o. za graditeljstvo trgovinu i poslovne usluge, OIB 84489767363</item>
    </izvorni_sadrzaj>
    <derivirana_varijabla naziv="DomainObject.Predmet.ProtuStrankaListFormatedOIB_1">
      <item>ŠUJICA GRADNJA d.o.o. za graditeljstvo trgovinu i poslovne usluge, OIB 84489767363</item>
    </derivirana_varijabla>
  </DomainObject.Predmet.ProtuStrankaListFormatedOIB>
  <DomainObject.Predmet.ProtuStrankaListFormatedWithAdress>
    <izvorni_sadrzaj>
      <item>ŠUJICA GRADNJA d.o.o. za graditeljstvo trgovinu i poslovne usluge, Nikole Tesle/12/B, 23000 Zadar</item>
    </izvorni_sadrzaj>
    <derivirana_varijabla naziv="DomainObject.Predmet.ProtuStrankaListFormatedWithAdress_1">
      <item>ŠUJICA GRADNJA d.o.o. za graditeljstvo trgovinu i poslovne usluge, Nikole Tesle/12/B, 23000 Zadar</item>
    </derivirana_varijabla>
  </DomainObject.Predmet.ProtuStrankaListFormatedWithAdress>
  <DomainObject.Predmet.ProtuStrankaListFormatedWithAdressOIB>
    <izvorni_sadrzaj>
      <item>ŠUJICA GRADNJA d.o.o. za graditeljstvo trgovinu i poslovne usluge, OIB 84489767363, Nikole Tesle/12/B, 23000 Zadar</item>
    </izvorni_sadrzaj>
    <derivirana_varijabla naziv="DomainObject.Predmet.ProtuStrankaListFormatedWithAdressOIB_1">
      <item>ŠUJICA GRADNJA d.o.o. za graditeljstvo trgovinu i poslovne usluge, OIB 84489767363, Nikole Tesle/12/B, 23000 Zadar</item>
    </derivirana_varijabla>
  </DomainObject.Predmet.ProtuStrankaListFormatedWithAdressOIB>
  <DomainObject.Predmet.ProtuStrankaListNazivFormated>
    <izvorni_sadrzaj>
      <item>ŠUJICA GRADNJA d.o.o. za graditeljstvo trgovinu i poslovne usluge</item>
    </izvorni_sadrzaj>
    <derivirana_varijabla naziv="DomainObject.Predmet.ProtuStrankaListNazivFormated_1">
      <item>ŠUJICA GRADNJA d.o.o. za graditeljstvo trgovinu i poslovne usluge</item>
    </derivirana_varijabla>
  </DomainObject.Predmet.ProtuStrankaListNazivFormated>
  <DomainObject.Predmet.ProtuStrankaListNazivFormatedOIB>
    <izvorni_sadrzaj>
      <item>ŠUJICA GRADNJA d.o.o. za graditeljstvo trgovinu i poslovne usluge, OIB 84489767363</item>
    </izvorni_sadrzaj>
    <derivirana_varijabla naziv="DomainObject.Predmet.ProtuStrankaListNazivFormatedOIB_1">
      <item>ŠUJICA GRADNJA d.o.o. za graditeljstvo trgovinu i poslovne usluge, OIB 84489767363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ŠUJICA GRADNJA d.o.o. za graditeljstvo trgovinu i poslovne usluge</izvorni_sadrzaj>
    <derivirana_varijabla naziv="DomainObject.Predmet.ProtustrankaIDrugi_1">ŠUJICA GRADNJA d.o.o. za graditeljstvo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ŠUJICA GRADNJA d.o.o. za graditeljstvo trgovinu i poslovne usluge, OIB 84489767363, Nikole Tesle/12/B, 23000 Zadar</izvorni_sadrzaj>
    <derivirana_varijabla naziv="DomainObject.Predmet.ProtustrankaIDrugiAdressOIB_1">ŠUJICA GRADNJA d.o.o. za graditeljstvo trgovinu i poslovne usluge, OIB 84489767363, Nikole Tesle/12/B,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ŠUJICA GRADNJA d.o.o. za graditeljstvo trgovinu i poslovne usluge</item>
      <item>FINA</item>
      <item>Marija Mioč</item>
    </izvorni_sadrzaj>
    <derivirana_varijabla naziv="DomainObject.Predmet.SudioniciListNaziv_1">
      <item>ŠUJICA GRADNJA d.o.o. za graditeljstvo trgovinu i poslovne usluge</item>
      <item>FINA</item>
      <item>Marija Mioč</item>
    </derivirana_varijabla>
  </DomainObject.Predmet.SudioniciListNaziv>
  <DomainObject.Predmet.SudioniciListAdressOIB>
    <izvorni_sadrzaj>
      <item>ŠUJICA GRADNJA d.o.o. za graditeljstvo trgovinu i poslovne usluge, OIB 84489767363, Nikole Tesle/12/B,23000 Zadar</item>
      <item>FINA, OIB 85821130368</item>
      <item>Marija Mioč, OIB 00865234982, Dankovečka Ulica 7,10000 Zagreb</item>
    </izvorni_sadrzaj>
    <derivirana_varijabla naziv="DomainObject.Predmet.SudioniciListAdressOIB_1">
      <item>ŠUJICA GRADNJA d.o.o. za graditeljstvo trgovinu i poslovne usluge, OIB 84489767363, Nikole Tesle/12/B,23000 Zadar</item>
      <item>FINA, OIB 85821130368</item>
      <item>Marija Mioč, OIB 00865234982,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84489767363</item>
      <item>, OIB 85821130368</item>
      <item>, OIB 00865234982</item>
    </izvorni_sadrzaj>
    <derivirana_varijabla naziv="DomainObject.Predmet.SudioniciListNazivOIB_1">
      <item>, OIB 84489767363</item>
      <item>, OIB 85821130368</item>
      <item>, OIB 00865234982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4365</properties:Characters>
  <properties:Lines>94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2018-03-05T07:21:00Z</dcterms:created>
  <dc:creator>wsadmin</dc:creator>
  <cp:lastModifiedBy>Nena Mužanović</cp:lastModifiedBy>
  <cp:lastPrinted>2018-03-16T14:10:00Z</cp:lastPrinted>
  <dcterms:modified xmlns:xsi="http://www.w3.org/2001/XMLSchema-instance" xsi:type="dcterms:W3CDTF">2018-03-16T14:11:00Z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(3.st-532-17 ŠUJICA GRADNJA d.o.o.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