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8128" w14:paraId="d798128" w:rsidRDefault="00AE649C" w:rsidP="00FA5B5E" w:rsidR="00AE649C" w:rsidRPr="00B76F3C">
      <w:pPr>
        <w:pStyle w:val="Naslov3"/>
        <w15:collapsed w:val="false"/>
      </w:pPr>
    </w:p>
    <w:p w:rsidRDefault="007403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3E9">
        <w:rPr>
          <w:rFonts w:cs="Times New Roman" w:eastAsia="Times New Roman"/>
          <w:noProof/>
          <w:szCs w:val="20"/>
          <w:lang w:eastAsia="hr-HR"/>
        </w:rPr>
        <w:t xml:space="preserve">     Poslovni broj: 5. St-293/2016-6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3E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3E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3E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7403E9">
        <w:rPr>
          <w:rFonts w:cs="Times New Roman" w:eastAsia="Times New Roman"/>
          <w:szCs w:val="20"/>
          <w:lang w:eastAsia="hr-HR" w:val="en-GB"/>
        </w:rPr>
        <w:t xml:space="preserve">AGRO FAVORIT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7403E9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Slatina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Industrijska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 18, MBS: 010075647, OIB: 57521286407, 2</w:t>
      </w:r>
      <w:r w:rsidRPr="007403E9">
        <w:rPr>
          <w:rFonts w:cs="Times New Roman" w:eastAsia="Times New Roman"/>
          <w:noProof/>
          <w:szCs w:val="20"/>
          <w:lang w:eastAsia="hr-HR"/>
        </w:rPr>
        <w:t xml:space="preserve">1. srpnja 2016. 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r i j e š i o   j e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7403E9">
        <w:rPr>
          <w:rFonts w:cs="Times New Roman" w:eastAsia="Times New Roman"/>
          <w:szCs w:val="20"/>
          <w:lang w:eastAsia="hr-HR" w:val="en-GB"/>
        </w:rPr>
        <w:t xml:space="preserve">AGRO FAVORIT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Slatina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, </w:t>
      </w:r>
      <w:r w:rsidRPr="007403E9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7403E9">
        <w:rPr>
          <w:rFonts w:cs="Times New Roman" w:eastAsia="Times New Roman"/>
          <w:noProof/>
          <w:szCs w:val="20"/>
          <w:lang w:eastAsia="hr-HR"/>
        </w:rPr>
        <w:t xml:space="preserve"> model HR05 540-293-16.              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7403E9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7403E9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Obrazloženje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3E9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12. travnja 2016. podnijela prijedlog za otvaranje stečajnog postupka nad dužnikom </w:t>
      </w:r>
      <w:r w:rsidRPr="007403E9">
        <w:rPr>
          <w:rFonts w:cs="Times New Roman" w:eastAsia="Times New Roman"/>
          <w:szCs w:val="20"/>
          <w:lang w:eastAsia="hr-HR" w:val="en-GB"/>
        </w:rPr>
        <w:t xml:space="preserve">AGRO FAVORIT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7403E9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03E9">
        <w:rPr>
          <w:rFonts w:cs="Times New Roman" w:eastAsia="Times New Roman"/>
          <w:szCs w:val="20"/>
          <w:lang w:eastAsia="hr-HR" w:val="en-GB"/>
        </w:rPr>
        <w:t>Slatina</w:t>
      </w:r>
      <w:proofErr w:type="spellEnd"/>
      <w:r w:rsidRPr="007403E9">
        <w:rPr>
          <w:rFonts w:cs="Times New Roman" w:eastAsia="Times New Roman"/>
          <w:szCs w:val="20"/>
          <w:lang w:eastAsia="hr-HR" w:val="en-GB"/>
        </w:rPr>
        <w:t xml:space="preserve">. </w:t>
      </w:r>
      <w:r w:rsidRPr="007403E9">
        <w:rPr>
          <w:rFonts w:cs="Times New Roman" w:eastAsia="Times New Roman"/>
          <w:szCs w:val="20"/>
          <w:lang w:eastAsia="hr-HR"/>
        </w:rPr>
        <w:t xml:space="preserve">U prijedlogu je navela da na dan 6. travnja 2016. dužnik u Očevidniku redoslijeda osnova za plaćanje ima evidentirane neizvršene osnove za plaćanje u neprekinutom razdoblju od 120 dana, u ukupnom iznosu od 831.801,95 kn, u koji iznos je uračunata kamata i naknada Financijske agencije za provedbu ovrhe na novčanim sredstvima. Prema podacima koje je FINI dostavio Hrvatski zavod za mirovinsko osiguranje </w:t>
      </w:r>
      <w:r w:rsidRPr="007403E9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11. svibnja 2016., kojim je pokrenut prethodni postupak radi utvrđivanja pretpostavki za otvaranje stečajnog postupka i sazvano je ročište radi izjašnjenja o prijedlogu i rasprave o uvjetima za otvaranje stečajnog postupka. Ujedno je naloženo zakonskom zastupniku dužnika Zoranu </w:t>
      </w:r>
      <w:proofErr w:type="spellStart"/>
      <w:r w:rsidRPr="007403E9">
        <w:rPr>
          <w:rFonts w:cs="Times New Roman" w:eastAsia="Times New Roman"/>
          <w:szCs w:val="20"/>
          <w:lang w:eastAsia="hr-HR"/>
        </w:rPr>
        <w:t>Bilenu</w:t>
      </w:r>
      <w:proofErr w:type="spellEnd"/>
      <w:r w:rsidRPr="007403E9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koju imovinu (pokretnu i nepokretnu) ima dužnik, gdje se ta imovina nalazi, ima li dužnik </w:t>
      </w:r>
      <w:r w:rsidRPr="007403E9">
        <w:rPr>
          <w:rFonts w:cs="Times New Roman" w:eastAsia="Times New Roman"/>
          <w:szCs w:val="20"/>
          <w:lang w:eastAsia="hr-HR"/>
        </w:rPr>
        <w:lastRenderedPageBreak/>
        <w:t xml:space="preserve">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8. lipnja 2016. 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dan, u ukupnom iznosu od 831.801,95 kn, koji podatak zakonski zastupnik dužnika nije osporio, sud utvrđuje da je ispunjen razlog nesposobnosti za plaćanje, propisan čl.6. st.2. SZ.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7403E9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7403E9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U Bjelovaru, 21. srpnja 2016.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403E9">
        <w:rPr>
          <w:rFonts w:cs="Times New Roman" w:eastAsia="Times New Roman"/>
          <w:szCs w:val="20"/>
          <w:lang w:eastAsia="hr-HR"/>
        </w:rPr>
        <w:t>Rj</w:t>
      </w:r>
      <w:proofErr w:type="spellEnd"/>
      <w:r w:rsidRPr="007403E9">
        <w:rPr>
          <w:rFonts w:cs="Times New Roman" w:eastAsia="Times New Roman"/>
          <w:szCs w:val="20"/>
          <w:lang w:eastAsia="hr-HR"/>
        </w:rPr>
        <w:t>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7403E9">
        <w:rPr>
          <w:rFonts w:cs="Times New Roman" w:eastAsia="Times New Roman"/>
          <w:szCs w:val="20"/>
          <w:lang w:eastAsia="hr-HR"/>
        </w:rPr>
        <w:t>Sc</w:t>
      </w:r>
      <w:proofErr w:type="spellEnd"/>
      <w:r w:rsidRPr="007403E9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403E9">
        <w:rPr>
          <w:rFonts w:cs="Times New Roman" w:eastAsia="Times New Roman"/>
          <w:szCs w:val="20"/>
          <w:lang w:eastAsia="hr-HR"/>
        </w:rPr>
        <w:t>Bj.21.7.2016.</w:t>
      </w: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03E9" w:rsidP="007403E9" w:rsidR="007403E9" w:rsidRPr="007403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3E9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23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St-293/2016-6</izvorni_sadrzaj>
    <derivirana_varijabla naziv="DomainObject.Oznaka_1">St-293/2016-6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FAVORIT d.o.o. za proizvodnju, trgovinu i usluge, Slatina zastupanog po punomoćniku Zoran Bilen</izvorni_sadrzaj>
    <derivirana_varijabla naziv="DomainObject.Predmet.ProtustrankaFormated_1">  AGRO FAVORIT d.o.o. za proizvodnju, trgovinu i usluge, Slatina zastupanog po punomoćniku Zoran Bilen</derivirana_varijabla>
  </DomainObject.Predmet.ProtustrankaFormated>
  <DomainObject.Predmet.ProtustrankaFormatedOIB>
    <izvorni_sadrzaj>  AGRO FAVORIT d.o.o. za proizvodnju, trgovinu i usluge, Slatina, OIB 57521286407 zastupanog po punomoćniku Zoran Bilen</izvorni_sadrzaj>
    <derivirana_varijabla naziv="DomainObject.Predmet.ProtustrankaFormatedOIB_1">  AGRO FAVORIT d.o.o. za proizvodnju, trgovinu i usluge, Slatina, OIB 57521286407 zastupanog po punomoćniku Zoran Bilen</derivirana_varijabla>
  </DomainObject.Predmet.ProtustrankaFormatedOIB>
  <DomainObject.Predmet.ProtustrankaFormatedWithAdress>
    <izvorni_sadrzaj> AGRO FAVORIT d.o.o. za proizvodnju, trgovinu i usluge, Slatina, Industrijska 18, 33520 Slatina zastupanog po punomoćniku Zoran Bilen</izvorni_sadrzaj>
    <derivirana_varijabla naziv="DomainObject.Predmet.ProtustrankaFormatedWithAdress_1"> AGRO FAVORIT d.o.o. za proizvodnju, trgovinu i usluge, Slatina, Industrijska 18, 33520 Slatina zastupanog po punomoćniku Zoran Bilen</derivirana_varijabla>
  </DomainObject.Predmet.ProtustrankaFormatedWithAdress>
  <DomainObject.Predmet.ProtustrankaFormatedWithAdressOIB>
    <izvorni_sadrzaj> AGRO FAVORIT d.o.o. za proizvodnju, trgovinu i usluge, Slatina, OIB 57521286407, Industrijska 18, 33520 Slatina zastupanog po punomoćniku Zoran Bilen</izvorni_sadrzaj>
    <derivirana_varijabla naziv="DomainObject.Predmet.ProtustrankaFormatedWithAdressOIB_1"> AGRO FAVORIT d.o.o. za proizvodnju, trgovinu i usluge, Slatina, OIB 57521286407, Industrijska 18, 33520 Slatina zastupanog po punomoćniku Zoran Bilen</derivirana_varijabla>
  </DomainObject.Predmet.ProtustrankaFormatedWithAdressOIB>
  <DomainObject.Predmet.ProtustrankaWithAdress>
    <izvorni_sadrzaj>AGRO FAVORIT d.o.o. za proizvodnju, trgovinu i usluge, Slatina Industrijska 18, 33520 Slatina</izvorni_sadrzaj>
    <derivirana_varijabla naziv="DomainObject.Predmet.ProtustrankaWithAdress_1">AGRO FAVORIT d.o.o. za proizvodnju, trgovinu i usluge, Slatina Industrijska 18, 33520 Slatina</derivirana_varijabla>
  </DomainObject.Predmet.ProtustrankaWithAdress>
  <DomainObject.Predmet.ProtustrankaWithAdressOIB>
    <izvorni_sadrzaj>AGRO FAVORIT d.o.o. za proizvodnju, trgovinu i usluge, Slatina, OIB 57521286407, Industrijska 18, 33520 Slatina</izvorni_sadrzaj>
    <derivirana_varijabla naziv="DomainObject.Predmet.ProtustrankaWithAdressOIB_1">AGRO FAVORIT d.o.o. za proizvodnju, trgovinu i usluge, Slatina, OIB 57521286407, Industrijska 18, 33520 Slatina</derivirana_varijabla>
  </DomainObject.Predmet.ProtustrankaWithAdressOIB>
  <DomainObject.Predmet.ProtustrankaNazivFormated>
    <izvorni_sadrzaj>AGRO FAVORIT d.o.o. za proizvodnju, trgovinu i usluge, Slatina</izvorni_sadrzaj>
    <derivirana_varijabla naziv="DomainObject.Predmet.ProtustrankaNazivFormated_1">AGRO FAVORIT d.o.o. za proizvodnju, trgovinu i usluge, Slatina</derivirana_varijabla>
  </DomainObject.Predmet.ProtustrankaNazivFormated>
  <DomainObject.Predmet.ProtustrankaNazivFormatedOIB>
    <izvorni_sadrzaj>AGRO FAVORIT d.o.o. za proizvodnju, trgovinu i usluge, Slatina, OIB 57521286407</izvorni_sadrzaj>
    <derivirana_varijabla naziv="DomainObject.Predmet.ProtustrankaNazivFormatedOIB_1">AGRO FAVORIT d.o.o. za proizvodnju, trgovinu i usluge, Slatina, OIB 57521286407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FAVORIT d.o.o. za proizvodnju, trgovinu i usluge, Slatina zastupanog po punomoćniku Zoran Bilen</item>
    </izvorni_sadrzaj>
    <derivirana_varijabla naziv="DomainObject.Predmet.ProtuStrankaListFormated_1">
      <item>AGRO FAVORIT d.o.o. za proizvodnju, trgovinu i usluge, Slatina zastupanog po punomoćniku Zoran Bilen</item>
    </derivirana_varijabla>
  </DomainObject.Predmet.ProtuStrankaListFormated>
  <DomainObject.Predmet.ProtuStrankaListFormatedOIB>
    <izvorni_sadrzaj>
      <item>AGRO FAVORIT d.o.o. za proizvodnju, trgovinu i usluge, Slatina, OIB 57521286407 zastupanog po punomoćniku Zoran Bilen</item>
    </izvorni_sadrzaj>
    <derivirana_varijabla naziv="DomainObject.Predmet.ProtuStrankaListFormatedOIB_1">
      <item>AGRO FAVORIT d.o.o. za proizvodnju, trgovinu i usluge, Slatina, OIB 57521286407 zastupanog po punomoćniku Zoran Bilen</item>
    </derivirana_varijabla>
  </DomainObject.Predmet.ProtuStrankaListFormatedOIB>
  <DomainObject.Predmet.ProtuStrankaListFormatedWithAdress>
    <izvorni_sadrzaj>
      <item>AGRO FAVORIT d.o.o. za proizvodnju, trgovinu i usluge, Slatina, Industrijska 18, 33520 Slatina zastupanog po punomoćniku Zoran Bilen</item>
    </izvorni_sadrzaj>
    <derivirana_varijabla naziv="DomainObject.Predmet.ProtuStrankaListFormatedWithAdress_1">
      <item>AGRO FAVORIT d.o.o. za proizvodnju, trgovinu i usluge, Slatina, Industrijska 18, 33520 Slatina zastupanog po punomoćniku Zoran Bilen</item>
    </derivirana_varijabla>
  </DomainObject.Predmet.ProtuStrankaListFormatedWithAdress>
  <DomainObject.Predmet.ProtuStrankaListFormatedWithAdressOIB>
    <izvorni_sadrzaj>
      <item>AGRO FAVORIT d.o.o. za proizvodnju, trgovinu i usluge, Slatina, OIB 57521286407, Industrijska 18, 33520 Slatina zastupanog po punomoćniku Zoran Bilen</item>
    </izvorni_sadrzaj>
    <derivirana_varijabla naziv="DomainObject.Predmet.ProtuStrankaListFormatedWithAdressOIB_1">
      <item>AGRO FAVORIT d.o.o. za proizvodnju, trgovinu i usluge, Slatina, OIB 57521286407, Industrijska 18, 33520 Slatina zastupanog po punomoćniku Zoran Bilen</item>
    </derivirana_varijabla>
  </DomainObject.Predmet.ProtuStrankaListFormatedWithAdressOIB>
  <DomainObject.Predmet.ProtuStrankaListNazivFormated>
    <izvorni_sadrzaj>
      <item>AGRO FAVORIT d.o.o. za proizvodnju, trgovinu i usluge, Slatina</item>
    </izvorni_sadrzaj>
    <derivirana_varijabla naziv="DomainObject.Predmet.ProtuStrankaListNazivFormated_1">
      <item>AGRO FAVORIT d.o.o. za proizvodnju, trgovinu i usluge, Slatina</item>
    </derivirana_varijabla>
  </DomainObject.Predmet.ProtuStrankaListNazivFormated>
  <DomainObject.Predmet.ProtuStrankaListNazivFormatedOIB>
    <izvorni_sadrzaj>
      <item>AGRO FAVORIT d.o.o. za proizvodnju, trgovinu i usluge, Slatina, OIB 57521286407</item>
    </izvorni_sadrzaj>
    <derivirana_varijabla naziv="DomainObject.Predmet.ProtuStrankaListNazivFormatedOIB_1">
      <item>AGRO FAVORIT d.o.o. za proizvodnju, trgovinu i usluge, Slatina, OIB 57521286407</item>
    </derivirana_varijabla>
  </DomainObject.Predmet.ProtuStrankaListNazivFormatedOIB>
  <DomainObject.Predmet.OstaliListFormated>
    <izvorni_sadrzaj>
      <item>Zoran Bilen punomoćnik sudionika u postupku AGRO FAVORIT d.o.o. za proizvodnju, trgovinu i usluge, Slatina</item>
    </izvorni_sadrzaj>
    <derivirana_varijabla naziv="DomainObject.Predmet.OstaliListFormated_1">
      <item>Zoran Bilen punomoćnik sudionika u postupku AGRO FAVORIT d.o.o. za proizvodnju, trgovinu i usluge, Slatina</item>
    </derivirana_varijabla>
  </DomainObject.Predmet.OstaliListFormated>
  <DomainObject.Predmet.OstaliListFormatedOIB>
    <izvorni_sadrzaj>
      <item>Zoran Bilen, OIB 40809073693 punomoćnik sudionika u postupku AGRO FAVORIT d.o.o. za proizvodnju, trgovinu i usluge, Slatina</item>
    </izvorni_sadrzaj>
    <derivirana_varijabla naziv="DomainObject.Predmet.OstaliListFormatedOIB_1">
      <item>Zoran Bilen, OIB 40809073693 punomoćnik sudionika u postupku AGRO FAVORIT d.o.o. za proizvodnju, trgovinu i usluge, Slatina</item>
    </derivirana_varijabla>
  </DomainObject.Predmet.OstaliListFormatedOIB>
  <DomainObject.Predmet.OstaliListFormatedWithAdress>
    <izvorni_sadrzaj>
      <item>Zoran Bilen, Industrijska 18, 33520 Slatina punomoćnik sudionika u postupku AGRO FAVORIT d.o.o. za proizvodnju, trgovinu i usluge, Slatina</item>
    </izvorni_sadrzaj>
    <derivirana_varijabla naziv="DomainObject.Predmet.OstaliListFormatedWithAdress_1">
      <item>Zoran Bilen, Industrijska 18, 33520 Slatina punomoćnik sudionika u postupku AGRO FAVORIT d.o.o. za proizvodnju, trgovinu i usluge, Slatina</item>
    </derivirana_varijabla>
  </DomainObject.Predmet.OstaliListFormatedWithAdress>
  <DomainObject.Predmet.OstaliListFormatedWithAdressOIB>
    <izvorni_sadrzaj>
      <item>Zoran Bilen, OIB 40809073693, Industrijska 18, 33520 Slatina punomoćnik sudionika u postupku AGRO FAVORIT d.o.o. za proizvodnju, trgovinu i usluge, Slatina</item>
    </izvorni_sadrzaj>
    <derivirana_varijabla naziv="DomainObject.Predmet.OstaliListFormatedWithAdressOIB_1">
      <item>Zoran Bilen, OIB 40809073693, Industrijska 18, 33520 Slatina punomoćnik sudionika u postupku AGRO FAVORIT d.o.o. za proizvodnju, trgovinu i usluge, Slatina</item>
    </derivirana_varijabla>
  </DomainObject.Predmet.OstaliListFormatedWithAdressOIB>
  <DomainObject.Predmet.OstaliListNazivFormated>
    <izvorni_sadrzaj>
      <item>Zoran Bilen</item>
    </izvorni_sadrzaj>
    <derivirana_varijabla naziv="DomainObject.Predmet.OstaliListNazivFormated_1">
      <item>Zoran Bilen</item>
    </derivirana_varijabla>
  </DomainObject.Predmet.OstaliListNazivFormated>
  <DomainObject.Predmet.OstaliListNazivFormatedOIB>
    <izvorni_sadrzaj>
      <item>Zoran Bilen, OIB 40809073693</item>
    </izvorni_sadrzaj>
    <derivirana_varijabla naziv="DomainObject.Predmet.OstaliListNazivFormatedOIB_1">
      <item>Zoran Bilen, OIB 40809073693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St-293/2016-6</izvorni_sadrzaj>
    <derivirana_varijabla naziv="DomainObject.PoslovniBrojDokumenta_1">St-293/2016-6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FAVORIT d.o.o. za proizvodnju, trgovinu i usluge, Slatina</izvorni_sadrzaj>
    <derivirana_varijabla naziv="DomainObject.Predmet.ProtustrankaIDrugi_1">AGRO FAVORIT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FAVORIT d.o.o. za proizvodnju, trgovinu i usluge, Slatina, OIB 57521286407, Industrijska 18, 33520 Slatina</izvorni_sadrzaj>
    <derivirana_varijabla naziv="DomainObject.Predmet.ProtustrankaIDrugiAdressOIB_1">AGRO FAVORIT d.o.o. za proizvodnju, trgovinu i usluge, Slatina, OIB 57521286407,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FAVORIT d.o.o. za proizvodnju, trgovinu i usluge, Slatina</item>
      <item>Zoran Bilen</item>
    </izvorni_sadrzaj>
    <derivirana_varijabla naziv="DomainObject.Predmet.SudioniciListNaziv_1">
      <item>FINA, RC ZAGREB, Podružnica Bjelovar</item>
      <item>AGRO FAVORIT d.o.o. za proizvodnju, trgovinu i usluge, Slatina</item>
      <item>Zoran Bilen</item>
    </derivirana_varijabla>
  </DomainObject.Predmet.SudioniciListNaziv>
  <DomainObject.Predmet.SudioniciListAdressOIB>
    <izvorni_sadrzaj>
      <item>FINA, RC ZAGREB, Podružnica Bjelovar, OIB 85821130368, F. Supila 4,43000 Bjelovar</item>
      <item>AGRO FAVORIT d.o.o. za proizvodnju, trgovinu i usluge, Slatina, OIB 57521286407, Industrijska 18,33520 Slatina</item>
      <item>Zoran Bilen, OIB 40809073693, Industrijska 18,33520 Slatina</item>
    </izvorni_sadrzaj>
    <derivirana_varijabla naziv="DomainObject.Predmet.SudioniciListAdressOIB_1">
      <item>FINA, RC ZAGREB, Podružnica Bjelovar, OIB 85821130368, F. Supila 4,43000 Bjelovar</item>
      <item>AGRO FAVORIT d.o.o. za proizvodnju, trgovinu i usluge, Slatina, OIB 57521286407, Industrijska 18,33520 Slatina</item>
      <item>Zoran Bilen, OIB 40809073693, Industrijska 18,33520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81DEB-9A9D-4861-A4F3-53875032C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3915</properties:Characters>
  <properties:Lines>100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St-293/2016-6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