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c944" w14:paraId="66ac944" w:rsidRDefault="00AE649C" w:rsidP="00FA5B5E" w:rsidR="00AE649C" w:rsidRPr="00B76F3C">
      <w:pPr>
        <w:pStyle w:val="Naslov3"/>
        <w15:collapsed w:val="false"/>
      </w:pPr>
    </w:p>
    <w:p w:rsidRDefault="006620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201F" w:rsidP="0066201F" w:rsidR="0066201F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St-203/2016-2.</w:t>
      </w:r>
    </w:p>
    <w:p w:rsidRDefault="0066201F" w:rsidP="0066201F" w:rsidR="0066201F">
      <w:pPr>
        <w:outlineLvl w:val="0"/>
        <w:rPr>
          <w:rFonts w:cs="Arial" w:hAnsi="Arial" w:ascii="Arial"/>
          <w:noProof/>
        </w:rPr>
      </w:pPr>
    </w:p>
    <w:p w:rsidRDefault="0066201F" w:rsidP="0066201F" w:rsidR="0066201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6201F" w:rsidP="0066201F" w:rsidR="0066201F">
      <w:pPr>
        <w:rPr>
          <w:rFonts w:cs="Arial" w:hAnsi="Arial" w:ascii="Arial"/>
          <w:b/>
          <w:noProof/>
        </w:rPr>
      </w:pPr>
    </w:p>
    <w:p w:rsidRDefault="0066201F" w:rsidP="0066201F" w:rsidR="0066201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6201F" w:rsidP="0066201F" w:rsidR="0066201F">
      <w:pPr>
        <w:outlineLvl w:val="0"/>
        <w:rPr>
          <w:rFonts w:cs="Arial" w:hAnsi="Arial" w:ascii="Arial"/>
          <w:noProof/>
        </w:rPr>
      </w:pP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MOTORRAD d.o.o. za trgovinu i usluge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Zagrebačka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010043824, OIB 27325043402, dan</w:t>
      </w:r>
      <w:r>
        <w:rPr>
          <w:rFonts w:cs="Arial" w:hAnsi="Arial" w:ascii="Arial"/>
          <w:noProof/>
        </w:rPr>
        <w:t>a 31. ožujka 2016. godine</w:t>
      </w:r>
    </w:p>
    <w:p w:rsidRDefault="0066201F" w:rsidP="0066201F" w:rsidR="0066201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6201F" w:rsidP="0066201F" w:rsidR="006620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MOTORRAD d.o.o. za trgovinu i usluge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Zagrebačka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010043824, OIB 27325043402.</w:t>
      </w:r>
    </w:p>
    <w:p w:rsidRDefault="0066201F" w:rsidP="0066201F" w:rsidR="0066201F">
      <w:pPr>
        <w:jc w:val="both"/>
        <w:rPr>
          <w:rFonts w:cs="Arial" w:eastAsia="Times New Roman" w:hAnsi="Arial" w:ascii="Arial"/>
        </w:rPr>
      </w:pP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 MOTORRAD d.o.o. za trgovinu i usluge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Zagrebačka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010043824, OIB 27325043402, p</w:t>
      </w:r>
      <w:r>
        <w:rPr>
          <w:rFonts w:cs="Arial" w:hAnsi="Arial" w:ascii="Arial"/>
          <w:noProof/>
        </w:rPr>
        <w:t>ostavlja se privremeni stečajni upravitelj.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DARKO ŠKET iz Križevaca, M.Kiepacha 51, OIB 06128975111. 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18. svibnja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Željko Krmpotić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66201F" w:rsidP="0066201F" w:rsidR="0066201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66201F" w:rsidP="0066201F" w:rsidR="0066201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6201F" w:rsidP="0066201F" w:rsidR="0066201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6201F" w:rsidP="0066201F" w:rsidR="0066201F">
      <w:pPr>
        <w:jc w:val="center"/>
        <w:outlineLvl w:val="0"/>
        <w:rPr>
          <w:rFonts w:cs="Arial" w:hAnsi="Arial" w:ascii="Arial"/>
          <w:noProof/>
        </w:rPr>
      </w:pPr>
    </w:p>
    <w:p w:rsidRDefault="0066201F" w:rsidP="0066201F" w:rsidR="0066201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335 dana, u ukupnom iznosu od 77.207,26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66201F" w:rsidP="0066201F" w:rsidR="0066201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66201F" w:rsidP="0066201F" w:rsidR="006620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</w:p>
    <w:p w:rsidRDefault="0066201F" w:rsidP="0066201F" w:rsidR="0066201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31. ožujka 2016. godine 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</w:p>
    <w:p w:rsidRDefault="0066201F" w:rsidP="0066201F" w:rsidR="0066201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6201F" w:rsidP="0066201F" w:rsidR="0066201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6201F" w:rsidP="0066201F" w:rsidR="0066201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                                </w:t>
      </w:r>
    </w:p>
    <w:p w:rsidRDefault="0066201F" w:rsidP="0066201F" w:rsidR="0066201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66201F" w:rsidP="0066201F" w:rsidR="0066201F">
      <w:pPr>
        <w:jc w:val="both"/>
        <w:rPr>
          <w:rFonts w:cs="Arial" w:hAnsi="Arial" w:ascii="Arial"/>
          <w:noProof/>
        </w:rPr>
      </w:pP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6201F" w:rsidP="0066201F" w:rsidR="0066201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66201F" w:rsidP="0066201F" w:rsidR="0066201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66201F" w:rsidP="0066201F" w:rsidR="0066201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6201F" w:rsidP="0066201F" w:rsidR="006620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Bj.31.3.2016.g.</w:t>
      </w:r>
    </w:p>
    <w:p w:rsidRDefault="0066201F" w:rsidP="0066201F" w:rsidR="0066201F">
      <w:pPr>
        <w:rPr>
          <w:rFonts w:cs="Arial" w:hAnsi="Arial" w:ascii="Arial"/>
        </w:rPr>
      </w:pPr>
    </w:p>
    <w:p w:rsidRDefault="0066201F" w:rsidP="0066201F" w:rsidR="0066201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01F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8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St-203/2016-2</izvorni_sadrzaj>
    <derivirana_varijabla naziv="DomainObject.Oznaka_1">St-203/2016-2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MOTORRAD društvo s ograničenom odgovornošću za trgovinu i usluge, Čemernica zastupanog po punomoćniku Željko Krmpotić</izvorni_sadrzaj>
    <derivirana_varijabla naziv="DomainObject.Predmet.ProtustrankaFormated_1">  MOTORRAD društvo s ograničenom odgovornošću za trgovinu i usluge, Čemernica zastupanog po punomoćniku Željko Krmpotić</derivirana_varijabla>
  </DomainObject.Predmet.ProtustrankaFormated>
  <DomainObject.Predmet.ProtustrankaFormatedOIB>
    <izvorni_sadrzaj>  MOTORRAD društvo s ograničenom odgovornošću za trgovinu i usluge, Čemernica, OIB 27325043402 zastupanog po punomoćniku Željko Krmpotić</izvorni_sadrzaj>
    <derivirana_varijabla naziv="DomainObject.Predmet.ProtustrankaFormatedOIB_1">  MOTORRAD društvo s ograničenom odgovornošću za trgovinu i usluge, Čemernica, OIB 27325043402 zastupanog po punomoćniku Željko Krmpotić</derivirana_varijabla>
  </DomainObject.Predmet.ProtustrankaFormatedOIB>
  <DomainObject.Predmet.ProtustrankaFormatedWithAdress>
    <izvorni_sadrzaj> MOTORRAD društvo s ograničenom odgovornošću za trgovinu i usluge, Čemernica, Zagrebačka/bb, 33000 Čemernica zastupanog po punomoćniku Željko Krmpotić</izvorni_sadrzaj>
    <derivirana_varijabla naziv="DomainObject.Predmet.ProtustrankaFormatedWithAdress_1"> MOTORRAD društvo s ograničenom odgovornošću za trgovinu i usluge, Čemernica, Zagrebačka/bb, 33000 Čemernica zastupanog po punomoćniku Željko Krmpotić</derivirana_varijabla>
  </DomainObject.Predmet.ProtustrankaFormatedWithAdress>
  <DomainObject.Predmet.ProtustrankaFormatedWithAdressOIB>
    <izvorni_sadrzaj> MOTORRAD društvo s ograničenom odgovornošću za trgovinu i usluge, Čemernica, OIB 27325043402, Zagrebačka/bb, 33000 Čemernica zastupanog po punomoćniku Željko Krmpotić</izvorni_sadrzaj>
    <derivirana_varijabla naziv="DomainObject.Predmet.ProtustrankaFormatedWithAdressOIB_1"> MOTORRAD društvo s ograničenom odgovornošću za trgovinu i usluge, Čemernica, OIB 27325043402, Zagrebačka/bb, 33000 Čemernica zastupanog po punomoćniku Željko Krmpotić</derivirana_varijabla>
  </DomainObject.Predmet.ProtustrankaFormatedWithAdressOIB>
  <DomainObject.Predmet.ProtustrankaWithAdress>
    <izvorni_sadrzaj>MOTORRAD društvo s ograničenom odgovornošću za trgovinu i usluge, Čemernica Zagrebačka/bb, 33000 Čemernica</izvorni_sadrzaj>
    <derivirana_varijabla naziv="DomainObject.Predmet.ProtustrankaWithAdress_1">MOTORRAD društvo s ograničenom odgovornošću za trgovinu i usluge, Čemernica Zagrebačka/bb, 33000 Čemernica</derivirana_varijabla>
  </DomainObject.Predmet.ProtustrankaWithAdress>
  <DomainObject.Predmet.ProtustrankaWithAdressOIB>
    <izvorni_sadrzaj>MOTORRAD društvo s ograničenom odgovornošću za trgovinu i usluge, Čemernica, OIB 27325043402, Zagrebačka/bb, 33000 Čemernica</izvorni_sadrzaj>
    <derivirana_varijabla naziv="DomainObject.Predmet.ProtustrankaWithAdressOIB_1">MOTORRAD društvo s ograničenom odgovornošću za trgovinu i usluge, Čemernica, OIB 27325043402, Zagrebačka/bb, 33000 Čemernica</derivirana_varijabla>
  </DomainObject.Predmet.ProtustrankaWithAdressOIB>
  <DomainObject.Predmet.ProtustrankaNazivFormated>
    <izvorni_sadrzaj>MOTORRAD društvo s ograničenom odgovornošću za trgovinu i usluge, Čemernica</izvorni_sadrzaj>
    <derivirana_varijabla naziv="DomainObject.Predmet.ProtustrankaNazivFormated_1">MOTORRAD društvo s ograničenom odgovornošću za trgovinu i usluge, Čemernica</derivirana_varijabla>
  </DomainObject.Predmet.ProtustrankaNazivFormated>
  <DomainObject.Predmet.ProtustrankaNazivFormatedOIB>
    <izvorni_sadrzaj>MOTORRAD društvo s ograničenom odgovornošću za trgovinu i usluge, Čemernica, OIB 27325043402</izvorni_sadrzaj>
    <derivirana_varijabla naziv="DomainObject.Predmet.ProtustrankaNazivFormatedOIB_1">MOTORRAD društvo s ograničenom odgovornošću za trgovinu i usluge, Čemernica, OIB 27325043402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MOTORRAD društvo s ograničenom odgovornošću za trgovinu i usluge, Čemernica zastupanog po punomoćniku Željko Krmpotić</item>
    </izvorni_sadrzaj>
    <derivirana_varijabla naziv="DomainObject.Predmet.ProtuStrankaListFormated_1">
      <item>MOTORRAD društvo s ograničenom odgovornošću za trgovinu i usluge, Čemernica zastupanog po punomoćniku Željko Krmpotić</item>
    </derivirana_varijabla>
  </DomainObject.Predmet.ProtuStrankaListFormated>
  <DomainObject.Predmet.ProtuStrankaListFormatedOIB>
    <izvorni_sadrzaj>
      <item>MOTORRAD društvo s ograničenom odgovornošću za trgovinu i usluge, Čemernica, OIB 27325043402 zastupanog po punomoćniku Željko Krmpotić</item>
    </izvorni_sadrzaj>
    <derivirana_varijabla naziv="DomainObject.Predmet.ProtuStrankaListFormatedOIB_1">
      <item>MOTORRAD društvo s ograničenom odgovornošću za trgovinu i usluge, Čemernica, OIB 27325043402 zastupanog po punomoćniku Željko Krmpotić</item>
    </derivirana_varijabla>
  </DomainObject.Predmet.ProtuStrankaListFormatedOIB>
  <DomainObject.Predmet.ProtuStrankaListFormatedWithAdress>
    <izvorni_sadrzaj>
      <item>MOTORRAD društvo s ograničenom odgovornošću za trgovinu i usluge, Čemernica, Zagrebačka/bb, 33000 Čemernica zastupanog po punomoćniku Željko Krmpotić</item>
    </izvorni_sadrzaj>
    <derivirana_varijabla naziv="DomainObject.Predmet.ProtuStrankaListFormatedWithAdress_1">
      <item>MOTORRAD društvo s ograničenom odgovornošću za trgovinu i usluge, Čemernica, Zagrebačka/bb, 33000 Čemernica zastupanog po punomoćniku Željko Krmpotić</item>
    </derivirana_varijabla>
  </DomainObject.Predmet.ProtuStrankaListFormatedWithAdress>
  <DomainObject.Predmet.ProtuStrankaListFormatedWithAdressOIB>
    <izvorni_sadrzaj>
      <item>MOTORRAD društvo s ograničenom odgovornošću za trgovinu i usluge, Čemernica, OIB 27325043402, Zagrebačka/bb, 33000 Čemernica zastupanog po punomoćniku Željko Krmpotić</item>
    </izvorni_sadrzaj>
    <derivirana_varijabla naziv="DomainObject.Predmet.ProtuStrankaListFormatedWithAdressOIB_1">
      <item>MOTORRAD društvo s ograničenom odgovornošću za trgovinu i usluge, Čemernica, OIB 27325043402, Zagrebačka/bb, 33000 Čemernica zastupanog po punomoćniku Željko Krmpotić</item>
    </derivirana_varijabla>
  </DomainObject.Predmet.ProtuStrankaListFormatedWithAdressOIB>
  <DomainObject.Predmet.ProtuStrankaListNazivFormated>
    <izvorni_sadrzaj>
      <item>MOTORRAD društvo s ograničenom odgovornošću za trgovinu i usluge, Čemernica</item>
    </izvorni_sadrzaj>
    <derivirana_varijabla naziv="DomainObject.Predmet.ProtuStrankaListNazivFormated_1">
      <item>MOTORRAD društvo s ograničenom odgovornošću za trgovinu i usluge, Čemernica</item>
    </derivirana_varijabla>
  </DomainObject.Predmet.ProtuStrankaListNazivFormated>
  <DomainObject.Predmet.ProtuStrankaListNazivFormatedOIB>
    <izvorni_sadrzaj>
      <item>MOTORRAD društvo s ograničenom odgovornošću za trgovinu i usluge, Čemernica, OIB 27325043402</item>
    </izvorni_sadrzaj>
    <derivirana_varijabla naziv="DomainObject.Predmet.ProtuStrankaListNazivFormatedOIB_1">
      <item>MOTORRAD društvo s ograničenom odgovornošću za trgovinu i usluge, Čemernica, OIB 27325043402</item>
    </derivirana_varijabla>
  </DomainObject.Predmet.ProtuStrankaListNazivFormatedOIB>
  <DomainObject.Predmet.OstaliListFormated>
    <izvorni_sadrzaj>
      <item>Željko Krmpotić punomoćnik sudionika u postupku MOTORRAD društvo s ograničenom odgovornošću za trgovinu i usluge, Čemernica</item>
    </izvorni_sadrzaj>
    <derivirana_varijabla naziv="DomainObject.Predmet.OstaliListFormated_1">
      <item>Željko Krmpotić punomoćnik sudionika u postupku MOTORRAD društvo s ograničenom odgovornošću za trgovinu i usluge, Čemernica</item>
    </derivirana_varijabla>
  </DomainObject.Predmet.OstaliListFormated>
  <DomainObject.Predmet.OstaliListFormatedOIB>
    <izvorni_sadrzaj>
      <item>Željko Krmpotić, OIB 76124104152 punomoćnik sudionika u postupku MOTORRAD društvo s ograničenom odgovornošću za trgovinu i usluge, Čemernica</item>
    </izvorni_sadrzaj>
    <derivirana_varijabla naziv="DomainObject.Predmet.OstaliListFormatedOIB_1">
      <item>Željko Krmpotić, OIB 76124104152 punomoćnik sudionika u postupku MOTORRAD društvo s ograničenom odgovornošću za trgovinu i usluge, Čemernica</item>
    </derivirana_varijabla>
  </DomainObject.Predmet.OstaliListFormatedOIB>
  <DomainObject.Predmet.OstaliListFormatedWithAdress>
    <izvorni_sadrzaj>
      <item>Željko Krmpotić, Mandinac 12., 33410 Cabuna punomoćnik sudionika u postupku MOTORRAD društvo s ograničenom odgovornošću za trgovinu i usluge, Čemernica</item>
    </izvorni_sadrzaj>
    <derivirana_varijabla naziv="DomainObject.Predmet.OstaliListFormatedWithAdress_1">
      <item>Željko Krmpotić, Mandinac 12., 33410 Cabuna punomoćnik sudionika u postupku MOTORRAD društvo s ograničenom odgovornošću za trgovinu i usluge, Čemernica</item>
    </derivirana_varijabla>
  </DomainObject.Predmet.OstaliListFormatedWithAdress>
  <DomainObject.Predmet.OstaliListFormatedWithAdressOIB>
    <izvorni_sadrzaj>
      <item>Željko Krmpotić, OIB 76124104152, Mandinac 12., 33410 Cabuna punomoćnik sudionika u postupku MOTORRAD društvo s ograničenom odgovornošću za trgovinu i usluge, Čemernica</item>
    </izvorni_sadrzaj>
    <derivirana_varijabla naziv="DomainObject.Predmet.OstaliListFormatedWithAdressOIB_1">
      <item>Željko Krmpotić, OIB 76124104152, Mandinac 12., 33410 Cabuna punomoćnik sudionika u postupku MOTORRAD društvo s ograničenom odgovornošću za trgovinu i usluge, Čemernica</item>
    </derivirana_varijabla>
  </DomainObject.Predmet.OstaliListFormatedWithAdressOIB>
  <DomainObject.Predmet.OstaliListNazivFormated>
    <izvorni_sadrzaj>
      <item>Željko Krmpotić</item>
    </izvorni_sadrzaj>
    <derivirana_varijabla naziv="DomainObject.Predmet.OstaliListNazivFormated_1">
      <item>Željko Krmpotić</item>
    </derivirana_varijabla>
  </DomainObject.Predmet.OstaliListNazivFormated>
  <DomainObject.Predmet.OstaliListNazivFormatedOIB>
    <izvorni_sadrzaj>
      <item>Željko Krmpotić, OIB 76124104152</item>
    </izvorni_sadrzaj>
    <derivirana_varijabla naziv="DomainObject.Predmet.OstaliListNazivFormatedOIB_1">
      <item>Željko Krmpotić, OIB 76124104152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St-203/2016-2</izvorni_sadrzaj>
    <derivirana_varijabla naziv="DomainObject.PoslovniBrojDokumenta_1">St-203/2016-2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MOTORRAD društvo s ograničenom odgovornošću za trgovinu i usluge, Čemernica</izvorni_sadrzaj>
    <derivirana_varijabla naziv="DomainObject.Predmet.ProtustrankaIDrugi_1">MOTORRAD društvo s ograničenom odgovornošću za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MOTORRAD društvo s ograničenom odgovornošću za trgovinu i usluge, Čemernica, OIB 27325043402, Zagrebačka/bb, 33000 Čemernica</izvorni_sadrzaj>
    <derivirana_varijabla naziv="DomainObject.Predmet.ProtustrankaIDrugiAdressOIB_1">MOTORRAD društvo s ograničenom odgovornošću za trgovinu i usluge, Čemernica, OIB 27325043402, Zagrebačka/bb,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MOTORRAD društvo s ograničenom odgovornošću za trgovinu i usluge, Čemernica</item>
      <item>Željko Krmpotić</item>
    </izvorni_sadrzaj>
    <derivirana_varijabla naziv="DomainObject.Predmet.SudioniciListNaziv_1">
      <item>FINA, RC ZAGREB, Podružnica Bjelovar</item>
      <item>MOTORRAD društvo s ograničenom odgovornošću za trgovinu i usluge, Čemernica</item>
      <item>Željko Krmpotić</item>
    </derivirana_varijabla>
  </DomainObject.Predmet.SudioniciListNaziv>
  <DomainObject.Predmet.SudioniciListAdressOIB>
    <izvorni_sadrzaj>
      <item>FINA, RC ZAGREB, Podružnica Bjelovar, OIB 85821130368, F. Supila 4,43000 Bjelovar</item>
      <item>MOTORRAD društvo s ograničenom odgovornošću za trgovinu i usluge, Čemernica, OIB 27325043402, Zagrebačka/bb,33000 Čemernica</item>
      <item>Željko Krmpotić, OIB 76124104152, Mandinac 12.,33410 Cabuna</item>
    </izvorni_sadrzaj>
    <derivirana_varijabla naziv="DomainObject.Predmet.SudioniciListAdressOIB_1">
      <item>FINA, RC ZAGREB, Podružnica Bjelovar, OIB 85821130368, F. Supila 4,43000 Bjelovar</item>
      <item>MOTORRAD društvo s ograničenom odgovornošću za trgovinu i usluge, Čemernica, OIB 27325043402, Zagrebačka/bb,33000 Čemernica</item>
      <item>Željko Krmpotić, OIB 76124104152, Mandinac 12.,33410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8CA22-889F-46BF-ACF2-888CBACD6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3510</properties:Characters>
  <properties:Lines>92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2016-03-31T05:45:00Z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