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05A53" w:rsidR="0038542A" w:rsidRPr="00482933">
        <w:tc>
          <w:tcPr>
            <w:tcW w:type="dxa" w:w="3060"/>
          </w:tcPr>
          <w:p w:rsidRDefault="0038542A" w:rsidP="00905A53" w:rsidR="0038542A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               </w:t>
            </w:r>
          </w:p>
          <w:p w:rsidRDefault="0038542A" w:rsidP="00905A53" w:rsidR="0038542A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38542A" w:rsidP="00905A53" w:rsidR="0038542A" w:rsidRPr="00482933">
            <w:pPr>
              <w:jc w:val="center"/>
            </w:pPr>
            <w:r w:rsidRPr="00482933">
              <w:t>Trgovački sud u Zagrebu</w:t>
            </w:r>
          </w:p>
          <w:p w:rsidRDefault="0038542A" w:rsidP="00905A53" w:rsidR="0038542A" w:rsidRPr="00482933">
            <w:pPr>
              <w:jc w:val="center"/>
            </w:pPr>
            <w:r w:rsidRPr="00482933">
              <w:t xml:space="preserve">Zagreb, </w:t>
            </w:r>
            <w:proofErr w:type="spellStart"/>
            <w:r w:rsidRPr="00482933">
              <w:t>Amruševa</w:t>
            </w:r>
            <w:proofErr w:type="spellEnd"/>
            <w:r w:rsidRPr="00482933">
              <w:t xml:space="preserve"> 2/II</w:t>
            </w:r>
          </w:p>
        </w:tc>
      </w:tr>
    </w:tbl>
    <w:p w14:textId="121bca9" w14:paraId="121bca9" w:rsidRDefault="0038542A" w:rsidP="0038542A" w:rsidR="0038542A">
      <w:pPr>
        <w15:collapsed w:val="false"/>
        <w:rPr>
          <w:b/>
        </w:rPr>
      </w:pPr>
    </w:p>
    <w:p w:rsidRDefault="0038542A" w:rsidP="0038542A" w:rsidR="0038542A" w:rsidRPr="001D5467">
      <w:pPr>
        <w:jc w:val="right"/>
      </w:pPr>
      <w:r w:rsidRPr="001D5467">
        <w:rPr>
          <w:lang w:val="pt-BR"/>
        </w:rPr>
        <w:t xml:space="preserve">                  </w:t>
      </w:r>
      <w:r>
        <w:t>89</w:t>
      </w:r>
      <w:r w:rsidRPr="001D5467">
        <w:t>.</w:t>
      </w:r>
      <w:r w:rsidRPr="001D5467">
        <w:rPr>
          <w:b/>
        </w:rPr>
        <w:t xml:space="preserve"> </w:t>
      </w:r>
      <w:r>
        <w:rPr>
          <w:b/>
        </w:rPr>
        <w:t xml:space="preserve"> </w:t>
      </w:r>
      <w:r w:rsidRPr="001D5467">
        <w:t>St-</w:t>
      </w:r>
      <w:r w:rsidR="00343E53">
        <w:t>3037</w:t>
      </w:r>
      <w:r w:rsidRPr="001D5467">
        <w:t>/1</w:t>
      </w:r>
      <w:r w:rsidR="00343E53">
        <w:t>7-</w:t>
      </w:r>
      <w:r w:rsidR="007105A8">
        <w:t>35</w:t>
      </w:r>
    </w:p>
    <w:p w:rsidRDefault="0038542A" w:rsidP="00F34526" w:rsidR="0038542A" w:rsidRPr="001D5467">
      <w:pPr>
        <w:jc w:val="center"/>
      </w:pPr>
      <w:r w:rsidRPr="001D5467">
        <w:t>R E P U B L I K A  H R V A T S K A</w:t>
      </w:r>
    </w:p>
    <w:p w:rsidRDefault="0038542A" w:rsidP="00F34526" w:rsidR="0038542A">
      <w:pPr>
        <w:ind w:left="2880"/>
        <w:jc w:val="center"/>
        <w:rPr>
          <w:b/>
        </w:rPr>
      </w:pPr>
    </w:p>
    <w:p w:rsidRDefault="0038542A" w:rsidP="00F34526" w:rsidR="0038542A" w:rsidRPr="001D5467">
      <w:pPr>
        <w:jc w:val="center"/>
      </w:pPr>
      <w:r w:rsidRPr="001D5467">
        <w:t>R J E Š E NJ E</w:t>
      </w:r>
    </w:p>
    <w:p w:rsidRDefault="0038542A" w:rsidP="0038542A" w:rsidR="0038542A" w:rsidRPr="001D5467">
      <w:pPr>
        <w:jc w:val="center"/>
        <w:rPr>
          <w:b/>
        </w:rPr>
      </w:pPr>
    </w:p>
    <w:p w:rsidRDefault="0038542A" w:rsidP="0038542A" w:rsidR="0038542A" w:rsidRPr="002E27FE">
      <w:pPr>
        <w:jc w:val="center"/>
        <w:rPr>
          <w:b/>
        </w:rPr>
      </w:pPr>
    </w:p>
    <w:p w:rsidRDefault="00343E53" w:rsidP="00343E53" w:rsidR="00343E53" w:rsidRPr="00343E53">
      <w:pPr>
        <w:ind w:firstLine="720"/>
        <w:jc w:val="both"/>
        <w:rPr>
          <w:lang w:val="pt-BR"/>
        </w:rPr>
      </w:pPr>
      <w:r w:rsidRPr="00343E53">
        <w:rPr>
          <w:lang w:val="pt-BR"/>
        </w:rPr>
        <w:t xml:space="preserve">  </w:t>
      </w:r>
      <w:r w:rsidRPr="00343E53">
        <w:rPr>
          <w:lang w:val="pt-BR"/>
        </w:rPr>
        <w:tab/>
      </w:r>
      <w:r w:rsidRPr="00343E53">
        <w:rPr>
          <w:lang w:val="pt-BR"/>
        </w:rPr>
        <w:tab/>
      </w:r>
      <w:r w:rsidRPr="00343E53">
        <w:rPr>
          <w:lang w:val="pt-BR"/>
        </w:rPr>
        <w:tab/>
      </w:r>
      <w:r w:rsidRPr="00343E53">
        <w:rPr>
          <w:lang w:val="pt-BR"/>
        </w:rPr>
        <w:tab/>
      </w:r>
      <w:r w:rsidRPr="00343E53">
        <w:rPr>
          <w:lang w:val="pt-BR"/>
        </w:rPr>
        <w:tab/>
      </w:r>
    </w:p>
    <w:p w:rsidRDefault="00343E53" w:rsidP="00343E53" w:rsidR="00D062F9">
      <w:pPr>
        <w:ind w:firstLine="720"/>
        <w:jc w:val="both"/>
      </w:pPr>
      <w:r w:rsidRPr="00343E53">
        <w:rPr>
          <w:lang w:val="pt-BR"/>
        </w:rPr>
        <w:t>Trgovački sud u Zagrebu, po sucu Nikolini Dorić Hadžisejdić, u predstečajnom postupku u povodu prijedloga dužnika IMPETUS MOBILE d.o.o., Zagreb, VII Ferenšćica 17, OIB: 48139825648, kojeg zastupa punomoćnik Pavao Mrkonjić, odvjetnik u Zagrebu, Ante Topić M</w:t>
      </w:r>
      <w:r>
        <w:rPr>
          <w:lang w:val="pt-BR"/>
        </w:rPr>
        <w:t>imare 24, 30</w:t>
      </w:r>
      <w:r w:rsidRPr="00343E53">
        <w:rPr>
          <w:lang w:val="pt-BR"/>
        </w:rPr>
        <w:t xml:space="preserve">. </w:t>
      </w:r>
      <w:r>
        <w:rPr>
          <w:lang w:val="pt-BR"/>
        </w:rPr>
        <w:t>studenog</w:t>
      </w:r>
      <w:r w:rsidRPr="00343E53">
        <w:rPr>
          <w:lang w:val="pt-BR"/>
        </w:rPr>
        <w:t xml:space="preserve"> 2018., </w:t>
      </w:r>
    </w:p>
    <w:p w:rsidRDefault="0038542A" w:rsidP="00D062F9" w:rsidR="00D062F9">
      <w:pPr>
        <w:jc w:val="center"/>
      </w:pPr>
      <w:r>
        <w:t>r</w:t>
      </w:r>
      <w:r w:rsidR="00D062F9">
        <w:t xml:space="preserve"> i j e š i o  j e</w:t>
      </w:r>
    </w:p>
    <w:p w:rsidRDefault="00D062F9" w:rsidP="00D062F9" w:rsidR="00D062F9">
      <w:pPr>
        <w:jc w:val="center"/>
      </w:pPr>
    </w:p>
    <w:p w:rsidRDefault="00D062F9" w:rsidP="00D062F9" w:rsidR="00D062F9">
      <w:pPr>
        <w:jc w:val="both"/>
      </w:pPr>
      <w:r>
        <w:tab/>
      </w:r>
      <w:r w:rsidR="00540F6D">
        <w:t xml:space="preserve">Utvrđuje se da je </w:t>
      </w:r>
      <w:r w:rsidR="0038542A">
        <w:t xml:space="preserve">vjerovnik </w:t>
      </w:r>
      <w:r w:rsidR="00343E53" w:rsidRPr="00343E53">
        <w:t>HEP ELEKTRA d.o.o., Zagreb, Ulica grada Vukovara 37, OIB: 43965974818</w:t>
      </w:r>
      <w:r w:rsidR="0038542A">
        <w:t xml:space="preserve"> </w:t>
      </w:r>
      <w:r w:rsidR="00540F6D">
        <w:t xml:space="preserve">odustao od </w:t>
      </w:r>
      <w:r w:rsidR="007A6E00">
        <w:t>žalbe</w:t>
      </w:r>
      <w:r w:rsidR="00540F6D">
        <w:t xml:space="preserve"> podnesene </w:t>
      </w:r>
      <w:r w:rsidR="00343E53">
        <w:t>30</w:t>
      </w:r>
      <w:r w:rsidR="007A6E00">
        <w:t xml:space="preserve">. </w:t>
      </w:r>
      <w:r w:rsidR="00343E53">
        <w:t>listopada 2018</w:t>
      </w:r>
      <w:r w:rsidR="00540F6D">
        <w:t xml:space="preserve">. protiv </w:t>
      </w:r>
      <w:r w:rsidR="00745B3F">
        <w:t>rješenja</w:t>
      </w:r>
      <w:r w:rsidR="00540F6D">
        <w:t xml:space="preserve"> </w:t>
      </w:r>
      <w:r w:rsidR="007A6E00">
        <w:t>ovog suda</w:t>
      </w:r>
      <w:r w:rsidR="00540F6D">
        <w:t xml:space="preserve"> </w:t>
      </w:r>
      <w:r w:rsidR="007A6E00">
        <w:t xml:space="preserve">poslovni broj </w:t>
      </w:r>
      <w:r w:rsidR="0038542A">
        <w:t>St-</w:t>
      </w:r>
      <w:r w:rsidR="00343E53">
        <w:t>3037/17-24 od 18</w:t>
      </w:r>
      <w:r w:rsidR="007A6E00">
        <w:t xml:space="preserve">. </w:t>
      </w:r>
      <w:r w:rsidR="00343E53">
        <w:t>listopada 2018</w:t>
      </w:r>
      <w:r w:rsidR="00540F6D">
        <w:t>.</w:t>
      </w:r>
    </w:p>
    <w:p w:rsidRDefault="001C6FB3" w:rsidP="00D062F9" w:rsidR="001C6FB3">
      <w:pPr>
        <w:jc w:val="both"/>
      </w:pPr>
    </w:p>
    <w:p w:rsidRDefault="00D062F9" w:rsidP="00D062F9" w:rsidR="00D062F9">
      <w:pPr>
        <w:jc w:val="center"/>
      </w:pPr>
      <w:r>
        <w:t>Obrazloženje</w:t>
      </w:r>
    </w:p>
    <w:p w:rsidRDefault="00D062F9" w:rsidP="00D062F9" w:rsidR="00D062F9">
      <w:pPr>
        <w:jc w:val="center"/>
      </w:pPr>
    </w:p>
    <w:p w:rsidRDefault="0038542A" w:rsidP="001A2803" w:rsidR="00540F6D">
      <w:pPr>
        <w:ind w:firstLine="720"/>
        <w:jc w:val="both"/>
      </w:pPr>
      <w:r>
        <w:t xml:space="preserve">Vjerovnik </w:t>
      </w:r>
      <w:r w:rsidR="00343E53" w:rsidRPr="00343E53">
        <w:t xml:space="preserve">HEP ELEKTRA d.o.o., Zagreb, Ulica grada Vukovara 37, OIB: 43965974818 </w:t>
      </w:r>
      <w:r w:rsidR="007A6E00">
        <w:t xml:space="preserve">je </w:t>
      </w:r>
      <w:r w:rsidR="00540F6D">
        <w:t xml:space="preserve">podneskom od </w:t>
      </w:r>
      <w:r w:rsidR="00343E53">
        <w:t>28</w:t>
      </w:r>
      <w:r w:rsidR="007A6E00" w:rsidRPr="00F34526">
        <w:t>.</w:t>
      </w:r>
      <w:r w:rsidR="007A6E00">
        <w:t xml:space="preserve"> </w:t>
      </w:r>
      <w:r w:rsidR="00343E53">
        <w:t>studenog 2018</w:t>
      </w:r>
      <w:r w:rsidR="00540F6D">
        <w:t xml:space="preserve">. odustao od </w:t>
      </w:r>
      <w:r w:rsidR="007A6E00">
        <w:t xml:space="preserve">žalbe </w:t>
      </w:r>
      <w:r w:rsidR="00540F6D">
        <w:t xml:space="preserve">koju je </w:t>
      </w:r>
      <w:r w:rsidR="00343E53">
        <w:t>3</w:t>
      </w:r>
      <w:r w:rsidR="008A4AF1">
        <w:t>1</w:t>
      </w:r>
      <w:r w:rsidR="00745B3F">
        <w:t xml:space="preserve">. </w:t>
      </w:r>
      <w:r w:rsidR="00343E53">
        <w:t>listopada 2018</w:t>
      </w:r>
      <w:r w:rsidR="00540F6D">
        <w:t xml:space="preserve">. podnio protiv </w:t>
      </w:r>
      <w:r w:rsidR="00745B3F">
        <w:t>rješenja</w:t>
      </w:r>
      <w:r w:rsidR="00540F6D">
        <w:t xml:space="preserve"> </w:t>
      </w:r>
      <w:r w:rsidR="007A6E00">
        <w:t xml:space="preserve">ovog suda poslovni broj </w:t>
      </w:r>
      <w:r>
        <w:t>St-</w:t>
      </w:r>
      <w:r w:rsidR="00343E53">
        <w:t>3037/17-24 od 18</w:t>
      </w:r>
      <w:r w:rsidR="007A6E00">
        <w:t xml:space="preserve">. </w:t>
      </w:r>
      <w:r w:rsidR="00343E53">
        <w:t>listopada 2018</w:t>
      </w:r>
      <w:r w:rsidR="00540F6D">
        <w:t>.</w:t>
      </w:r>
      <w:r w:rsidR="007A6E00">
        <w:t xml:space="preserve"> pa je stoga primjenom</w:t>
      </w:r>
      <w:r w:rsidR="00540F6D">
        <w:t xml:space="preserve"> odredbe čl. </w:t>
      </w:r>
      <w:smartTag w:element="metricconverter" w:uri="urn:schemas-microsoft-com:office:smarttags">
        <w:smartTagPr>
          <w:attr w:val="349 st" w:name="ProductID"/>
        </w:smartTagPr>
        <w:r w:rsidR="00540F6D">
          <w:t>349 st</w:t>
        </w:r>
      </w:smartTag>
      <w:r w:rsidR="00540F6D">
        <w:t>. 2</w:t>
      </w:r>
      <w:r w:rsidR="007A6E00">
        <w:t xml:space="preserve"> </w:t>
      </w:r>
      <w:r w:rsidR="00BC0A8B">
        <w:t xml:space="preserve">Zakona o parničnom postupku, </w:t>
      </w:r>
      <w:r w:rsidR="00896957">
        <w:t>"Narodne novine" broj 53/91, 91/92, 112/99, 88/01</w:t>
      </w:r>
      <w:r w:rsidR="007A6E00">
        <w:t xml:space="preserve">, 117/03, 88/05, 02/07, 84/08, </w:t>
      </w:r>
      <w:r w:rsidR="00896957">
        <w:t>123/08</w:t>
      </w:r>
      <w:r w:rsidR="00745B3F">
        <w:t>,</w:t>
      </w:r>
      <w:r w:rsidR="007A6E00">
        <w:t xml:space="preserve"> 57/11</w:t>
      </w:r>
      <w:r w:rsidR="00745B3F">
        <w:t xml:space="preserve"> i </w:t>
      </w:r>
      <w:r>
        <w:t>2</w:t>
      </w:r>
      <w:r w:rsidR="00745B3F">
        <w:t>5/13</w:t>
      </w:r>
      <w:r w:rsidR="00896957">
        <w:t xml:space="preserve"> – dalje: ZPP</w:t>
      </w:r>
      <w:r w:rsidR="00540F6D">
        <w:t>)</w:t>
      </w:r>
      <w:r w:rsidR="001A2803">
        <w:t xml:space="preserve"> u vezi s čl. 10</w:t>
      </w:r>
      <w:r w:rsidR="001A2803" w:rsidRPr="007C723E">
        <w:t xml:space="preserve">. Stečajnog zakona  („Narodne novine“ br. </w:t>
      </w:r>
      <w:r w:rsidR="001A2803">
        <w:t>71/15</w:t>
      </w:r>
      <w:r w:rsidR="001A2803" w:rsidRPr="007C723E">
        <w:t>,</w:t>
      </w:r>
      <w:r w:rsidR="00343E53">
        <w:t xml:space="preserve"> 104/17 </w:t>
      </w:r>
      <w:r w:rsidR="001A2803" w:rsidRPr="007C723E">
        <w:t xml:space="preserve">dalje: SZ) </w:t>
      </w:r>
      <w:r w:rsidR="001A2803">
        <w:t>riješeno</w:t>
      </w:r>
      <w:r w:rsidR="001A2803" w:rsidRPr="007C723E">
        <w:t xml:space="preserve"> kao u izreci ovog rješenja.</w:t>
      </w:r>
      <w:r w:rsidR="001A2803">
        <w:t xml:space="preserve"> </w:t>
      </w:r>
    </w:p>
    <w:p w:rsidRDefault="00F34526" w:rsidP="00896957" w:rsidR="00F34526">
      <w:pPr>
        <w:jc w:val="center"/>
      </w:pPr>
    </w:p>
    <w:p w:rsidRDefault="00896957" w:rsidP="00896957" w:rsidR="00896957">
      <w:pPr>
        <w:jc w:val="center"/>
      </w:pPr>
      <w:r>
        <w:t xml:space="preserve">U Zagrebu, </w:t>
      </w:r>
      <w:r w:rsidR="00343E53">
        <w:t>30</w:t>
      </w:r>
      <w:r w:rsidR="007A6E00" w:rsidRPr="00F34526">
        <w:t xml:space="preserve">. </w:t>
      </w:r>
      <w:r w:rsidR="00343E53">
        <w:t>studenog 2018</w:t>
      </w:r>
      <w:r>
        <w:t>.</w:t>
      </w:r>
    </w:p>
    <w:p w:rsidRDefault="00896957" w:rsidP="00540F6D" w:rsidR="00896957"/>
    <w:p w:rsidRDefault="00540F6D" w:rsidP="00F34526" w:rsidR="00540F6D">
      <w:pPr>
        <w:ind w:left="7080"/>
        <w:jc w:val="right"/>
      </w:pPr>
      <w:r>
        <w:t>SUDAC:</w:t>
      </w:r>
    </w:p>
    <w:p w:rsidRDefault="00745B3F" w:rsidP="00F34526" w:rsidR="00896957">
      <w:pPr>
        <w:jc w:val="right"/>
      </w:pPr>
      <w:r>
        <w:tab/>
      </w:r>
      <w:r>
        <w:tab/>
      </w:r>
      <w:r w:rsidR="007105A8">
        <w:tab/>
      </w:r>
      <w:r w:rsidR="007105A8">
        <w:tab/>
      </w:r>
      <w:r w:rsidR="007105A8">
        <w:tab/>
      </w:r>
      <w:r w:rsidR="007105A8">
        <w:tab/>
      </w:r>
      <w:r w:rsidR="007105A8">
        <w:tab/>
      </w:r>
      <w:r w:rsidR="007105A8">
        <w:tab/>
        <w:t>Nikolina Dorić Hadžisejdić</w:t>
      </w:r>
      <w:r w:rsidR="00180B4F">
        <w:t>, v.r.</w:t>
      </w:r>
    </w:p>
    <w:p w:rsidRDefault="00896957" w:rsidP="00896957" w:rsidR="00896957"/>
    <w:p w:rsidRDefault="00896957" w:rsidP="00896957" w:rsidR="00896957">
      <w:r>
        <w:t>Uputa o pravnom lijeku:</w:t>
      </w:r>
    </w:p>
    <w:p w:rsidRDefault="00896957" w:rsidP="00896957" w:rsidR="00896957">
      <w:pPr>
        <w:jc w:val="both"/>
      </w:pPr>
      <w:r>
        <w:t xml:space="preserve">Protiv ovog rješenja dopuštena je žalba u roku 8 dana od primitka prijepisa rješenja. Žalba se podnosi </w:t>
      </w:r>
      <w:r w:rsidR="00487B94">
        <w:t xml:space="preserve">pismeno </w:t>
      </w:r>
      <w:r>
        <w:t>Visokom trgovačkom sudu Republike Hrvatske</w:t>
      </w:r>
      <w:r w:rsidR="00487B94">
        <w:t>,</w:t>
      </w:r>
      <w:r>
        <w:t xml:space="preserve"> putem ovog suda, u tri primjerka.</w:t>
      </w:r>
    </w:p>
    <w:p w:rsidRDefault="00180B4F" w:rsidP="007B64C7" w:rsidR="00180B4F">
      <w:pPr>
        <w:ind w:firstLine="708" w:left="3540"/>
        <w:jc w:val="right"/>
      </w:pPr>
    </w:p>
    <w:p w:rsidRDefault="00180B4F" w:rsidP="007B64C7" w:rsidR="00180B4F">
      <w:pPr>
        <w:ind w:firstLine="708" w:left="3540"/>
        <w:jc w:val="right"/>
      </w:pPr>
    </w:p>
    <w:p w:rsidRDefault="00180B4F" w:rsidP="007B64C7" w:rsidR="00180B4F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80B4F" w:rsidP="007B64C7" w:rsidR="00180B4F">
      <w:pPr>
        <w:ind w:firstLine="708" w:left="3540"/>
        <w:jc w:val="right"/>
      </w:pPr>
      <w:r>
        <w:t xml:space="preserve">                                       Valentina Gabud</w:t>
      </w:r>
    </w:p>
    <w:p w:rsidRDefault="00F34526" w:rsidP="00896957" w:rsidR="00F34526">
      <w:pPr>
        <w:jc w:val="both"/>
      </w:pPr>
    </w:p>
    <w:sectPr w:rsidSect="008265E6" w:rsidR="00F34526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B50" w:rsidR="005D5B50">
      <w:r>
        <w:separator/>
      </w:r>
    </w:p>
  </w:endnote>
  <w:endnote w:id="0" w:type="continuationSeparator">
    <w:p w:rsidRDefault="005D5B50" w:rsidR="005D5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B50" w:rsidR="005D5B50">
      <w:r>
        <w:separator/>
      </w:r>
    </w:p>
  </w:footnote>
  <w:footnote w:id="0" w:type="continuationSeparator">
    <w:p w:rsidRDefault="005D5B50" w:rsidR="005D5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BED" w:rsidP="00620717" w:rsidR="00224B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4BED" w:rsidR="00224B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BED" w:rsidP="00620717" w:rsidR="00224B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05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4BED" w:rsidP="00D062F9" w:rsidR="00224BED">
    <w:pPr>
      <w:pStyle w:val="Zaglavlje"/>
      <w:jc w:val="right"/>
    </w:pPr>
    <w:r>
      <w:t>8</w:t>
    </w:r>
    <w:r w:rsidR="00343E53">
      <w:t>9. St</w:t>
    </w:r>
    <w:r>
      <w:t>-</w:t>
    </w:r>
    <w:r w:rsidR="00343E53">
      <w:t>3037/17-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5A8" w:rsidR="007105A8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2025" cx="723900"/>
          <wp:effectExtent b="9525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693058"/>
    <w:multiLevelType w:val="hybridMultilevel"/>
    <w:tmpl w:val="D5360BCC"/>
    <w:lvl w:tplc="8B0CE5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F9"/>
    <w:rsid w:val="00072073"/>
    <w:rsid w:val="00180B4F"/>
    <w:rsid w:val="001A2803"/>
    <w:rsid w:val="001C6FB3"/>
    <w:rsid w:val="001E7A51"/>
    <w:rsid w:val="001E7DED"/>
    <w:rsid w:val="00224BED"/>
    <w:rsid w:val="002B7692"/>
    <w:rsid w:val="00343E53"/>
    <w:rsid w:val="0038542A"/>
    <w:rsid w:val="003B1447"/>
    <w:rsid w:val="004063D9"/>
    <w:rsid w:val="00487B94"/>
    <w:rsid w:val="00540F6D"/>
    <w:rsid w:val="00541E48"/>
    <w:rsid w:val="005D5B50"/>
    <w:rsid w:val="005F3126"/>
    <w:rsid w:val="00620717"/>
    <w:rsid w:val="0067711D"/>
    <w:rsid w:val="006902C3"/>
    <w:rsid w:val="007105A8"/>
    <w:rsid w:val="007362EC"/>
    <w:rsid w:val="00745B3F"/>
    <w:rsid w:val="00770CAC"/>
    <w:rsid w:val="007A6E00"/>
    <w:rsid w:val="008265E6"/>
    <w:rsid w:val="00882144"/>
    <w:rsid w:val="00896957"/>
    <w:rsid w:val="008A4AF1"/>
    <w:rsid w:val="009660E2"/>
    <w:rsid w:val="009A09E9"/>
    <w:rsid w:val="009E6998"/>
    <w:rsid w:val="00B606DC"/>
    <w:rsid w:val="00BC0A8B"/>
    <w:rsid w:val="00D062F9"/>
    <w:rsid w:val="00DC1EE7"/>
    <w:rsid w:val="00F12425"/>
    <w:rsid w:val="00F34526"/>
    <w:rsid w:val="00F9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9A09E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062F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062F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5E6"/>
  </w:style>
  <w:style w:styleId="Reetkatablice" w:type="table">
    <w:name w:val="Table Grid"/>
    <w:basedOn w:val="Obinatablica"/>
    <w:rsid w:val="007362E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2Char" w:type="character">
    <w:name w:val="Naslov 2 Char"/>
    <w:basedOn w:val="Zadanifontodlomka"/>
    <w:link w:val="Naslov2"/>
    <w:rsid w:val="0038542A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38542A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38542A"/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link w:val="TekstbaloniaChar"/>
    <w:rsid w:val="00385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542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3452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0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B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B4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B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B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9A09E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062F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062F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5E6"/>
  </w:style>
  <w:style w:styleId="Reetkatablice" w:type="table">
    <w:name w:val="Table Grid"/>
    <w:basedOn w:val="Obinatablica"/>
    <w:rsid w:val="007362E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rsid w:val="0038542A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38542A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38542A"/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link w:val="TekstbaloniaChar"/>
    <w:rsid w:val="00385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542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3452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0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B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B4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B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B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St-3037/2017</izvorni_sadrzaj>
    <derivirana_varijabla naziv="DomainObject.Predmet.OznakaBroj_1">St-3037/2017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IMPETUS MOBILE d.o.o. zastupanog po punomoćniku Pavao Mrkonjić; Milenko Miletić</izvorni_sadrzaj>
    <derivirana_varijabla naziv="DomainObject.Predmet.ProtustrankaFormated_1">  IMPETUS MOBILE d.o.o. zastupanog po punomoćniku Pavao Mrkonjić; Milenko Miletić</derivirana_varijabla>
  </DomainObject.Predmet.ProtustrankaFormated>
  <DomainObject.Predmet.ProtustrankaFormatedOIB>
    <izvorni_sadrzaj>  IMPETUS MOBILE d.o.o., OIB 48139825648 zastupanog po punomoćniku Pavao Mrkonjić; Milenko Miletić</izvorni_sadrzaj>
    <derivirana_varijabla naziv="DomainObject.Predmet.ProtustrankaFormatedOIB_1">  IMPETUS MOBILE d.o.o., OIB 48139825648 zastupanog po punomoćniku Pavao Mrkonjić; Milenko Miletić</derivirana_varijabla>
  </DomainObject.Predmet.ProtustrankaFormatedOIB>
  <DomainObject.Predmet.ProtustrankaFormatedWithAdress>
    <izvorni_sadrzaj> IMPETUS MOBILE d.o.o., VII. Ferenšćica 17, 10000 Zagreb zastupanog po punomoćniku Pavao Mrkonjić; Milenko Miletić</izvorni_sadrzaj>
    <derivirana_varijabla naziv="DomainObject.Predmet.ProtustrankaFormatedWithAdress_1"> IMPETUS MOBILE d.o.o., VII. Ferenšćica 17, 10000 Zagreb zastupanog po punomoćniku Pavao Mrkonjić; Milenko Miletić</derivirana_varijabla>
  </DomainObject.Predmet.ProtustrankaFormatedWithAdress>
  <DomainObject.Predmet.ProtustrankaFormatedWithAdressOIB>
    <izvorni_sadrzaj> IMPETUS MOBILE d.o.o., OIB 48139825648, VII. Ferenšćica 17, 10000 Zagreb zastupanog po punomoćniku Pavao Mrkonjić; Milenko Miletić</izvorni_sadrzaj>
    <derivirana_varijabla naziv="DomainObject.Predmet.ProtustrankaFormatedWithAdressOIB_1"> IMPETUS MOBILE d.o.o., OIB 48139825648, VII. Ferenšćica 17, 10000 Zagreb zastupanog po punomoćniku Pavao Mrkonjić; Milenko Miletić</derivirana_varijabla>
  </DomainObject.Predmet.ProtustrankaFormatedWithAdressOIB>
  <DomainObject.Predmet.ProtustrankaWithAdress>
    <izvorni_sadrzaj>IMPETUS MOBILE d.o.o. VII. Ferenšćica 17, 10000 Zagreb</izvorni_sadrzaj>
    <derivirana_varijabla naziv="DomainObject.Predmet.ProtustrankaWithAdress_1">IMPETUS MOBILE d.o.o. VII. Ferenšćica 17, 10000 Zagreb</derivirana_varijabla>
  </DomainObject.Predmet.ProtustrankaWithAdress>
  <DomainObject.Predmet.ProtustrankaWithAdressOIB>
    <izvorni_sadrzaj>IMPETUS MOBILE d.o.o., OIB 48139825648, VII. Ferenšćica 17, 10000 Zagreb</izvorni_sadrzaj>
    <derivirana_varijabla naziv="DomainObject.Predmet.ProtustrankaWithAdressOIB_1">IMPETUS MOBILE d.o.o., OIB 48139825648, VII. Ferenšćica 17, 10000 Zagreb</derivirana_varijabla>
  </DomainObject.Predmet.ProtustrankaWithAdressOIB>
  <DomainObject.Predmet.ProtustrankaNazivFormated>
    <izvorni_sadrzaj>IMPETUS MOBILE d.o.o.</izvorni_sadrzaj>
    <derivirana_varijabla naziv="DomainObject.Predmet.ProtustrankaNazivFormated_1">IMPETUS MOBILE d.o.o.</derivirana_varijabla>
  </DomainObject.Predmet.ProtustrankaNazivFormated>
  <DomainObject.Predmet.ProtustrankaNazivFormatedOIB>
    <izvorni_sadrzaj>IMPETUS MOBILE d.o.o., OIB 48139825648</izvorni_sadrzaj>
    <derivirana_varijabla naziv="DomainObject.Predmet.ProtustrankaNazivFormatedOIB_1">IMPETUS MOBILE d.o.o., OIB 48139825648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IMPETUS MOBILE d.o.o.</izvorni_sadrzaj>
    <derivirana_varijabla naziv="DomainObject.Predmet.StrankaFormated_1">  IMPETUS MOBILE d.o.o.</derivirana_varijabla>
  </DomainObject.Predmet.StrankaFormated>
  <DomainObject.Predmet.StrankaFormatedOIB>
    <izvorni_sadrzaj>  IMPETUS MOBILE d.o.o., OIB 48139825648</izvorni_sadrzaj>
    <derivirana_varijabla naziv="DomainObject.Predmet.StrankaFormatedOIB_1">  IMPETUS MOBILE d.o.o., OIB 48139825648</derivirana_varijabla>
  </DomainObject.Predmet.StrankaFormatedOIB>
  <DomainObject.Predmet.StrankaFormatedWithAdress>
    <izvorni_sadrzaj> IMPETUS MOBILE d.o.o., VII. Ferenšćica 17, 10000 Zagreb</izvorni_sadrzaj>
    <derivirana_varijabla naziv="DomainObject.Predmet.StrankaFormatedWithAdress_1"> IMPETUS MOBILE d.o.o., VII. Ferenšćica 17, 10000 Zagreb</derivirana_varijabla>
  </DomainObject.Predmet.StrankaFormatedWithAdress>
  <DomainObject.Predmet.StrankaFormatedWithAdressOIB>
    <izvorni_sadrzaj> IMPETUS MOBILE d.o.o., OIB 48139825648, VII. Ferenšćica 17, 10000 Zagreb</izvorni_sadrzaj>
    <derivirana_varijabla naziv="DomainObject.Predmet.StrankaFormatedWithAdressOIB_1"> IMPETUS MOBILE d.o.o., OIB 48139825648, VII. Ferenšćica 17, 10000 Zagreb</derivirana_varijabla>
  </DomainObject.Predmet.StrankaFormatedWithAdressOIB>
  <DomainObject.Predmet.StrankaWithAdress>
    <izvorni_sadrzaj>IMPETUS MOBILE d.o.o. VII. Ferenšćica 17,10000 Zagreb</izvorni_sadrzaj>
    <derivirana_varijabla naziv="DomainObject.Predmet.StrankaWithAdress_1">IMPETUS MOBILE d.o.o. VII. Ferenšćica 17,10000 Zagreb</derivirana_varijabla>
  </DomainObject.Predmet.StrankaWithAdress>
  <DomainObject.Predmet.StrankaWithAdressOIB>
    <izvorni_sadrzaj>IMPETUS MOBILE d.o.o., OIB 48139825648, VII. Ferenšćica 17,10000 Zagreb</izvorni_sadrzaj>
    <derivirana_varijabla naziv="DomainObject.Predmet.StrankaWithAdressOIB_1">IMPETUS MOBILE d.o.o., OIB 48139825648, VII. Ferenšćica 17,10000 Zagreb</derivirana_varijabla>
  </DomainObject.Predmet.StrankaWithAdressOIB>
  <DomainObject.Predmet.StrankaNazivFormated>
    <izvorni_sadrzaj>IMPETUS MOBILE d.o.o.</izvorni_sadrzaj>
    <derivirana_varijabla naziv="DomainObject.Predmet.StrankaNazivFormated_1">IMPETUS MOBILE d.o.o.</derivirana_varijabla>
  </DomainObject.Predmet.StrankaNazivFormated>
  <DomainObject.Predmet.StrankaNazivFormatedOIB>
    <izvorni_sadrzaj>IMPETUS MOBILE d.o.o., OIB 48139825648</izvorni_sadrzaj>
    <derivirana_varijabla naziv="DomainObject.Predmet.StrankaNazivFormatedOIB_1">IMPETUS MOBILE d.o.o., OIB 48139825648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IMPETUS MOBILE d.o.o.</item>
    </izvorni_sadrzaj>
    <derivirana_varijabla naziv="DomainObject.Predmet.StrankaListFormated_1">
      <item>IMPETUS MOBILE d.o.o.</item>
    </derivirana_varijabla>
  </DomainObject.Predmet.StrankaListFormated>
  <DomainObject.Predmet.StrankaListFormatedOIB>
    <izvorni_sadrzaj>
      <item>IMPETUS MOBILE d.o.o., OIB 48139825648</item>
    </izvorni_sadrzaj>
    <derivirana_varijabla naziv="DomainObject.Predmet.StrankaListFormatedOIB_1">
      <item>IMPETUS MOBILE d.o.o., OIB 48139825648</item>
    </derivirana_varijabla>
  </DomainObject.Predmet.StrankaListFormatedOIB>
  <DomainObject.Predmet.StrankaListFormatedWithAdress>
    <izvorni_sadrzaj>
      <item>IMPETUS MOBILE d.o.o., VII. Ferenšćica 17, 10000 Zagreb</item>
    </izvorni_sadrzaj>
    <derivirana_varijabla naziv="DomainObject.Predmet.StrankaListFormatedWithAdress_1">
      <item>IMPETUS MOBILE d.o.o., VII. Ferenšćica 17, 10000 Zagreb</item>
    </derivirana_varijabla>
  </DomainObject.Predmet.StrankaListFormatedWithAdress>
  <DomainObject.Predmet.StrankaListFormatedWithAdressOIB>
    <izvorni_sadrzaj>
      <item>IMPETUS MOBILE d.o.o., OIB 48139825648, VII. Ferenšćica 17, 10000 Zagreb</item>
    </izvorni_sadrzaj>
    <derivirana_varijabla naziv="DomainObject.Predmet.StrankaListFormatedWithAdressOIB_1">
      <item>IMPETUS MOBILE d.o.o., OIB 48139825648, VII. Ferenšćica 17, 10000 Zagreb</item>
    </derivirana_varijabla>
  </DomainObject.Predmet.StrankaListFormatedWithAdressOIB>
  <DomainObject.Predmet.StrankaListNazivFormated>
    <izvorni_sadrzaj>
      <item>IMPETUS MOBILE d.o.o.</item>
    </izvorni_sadrzaj>
    <derivirana_varijabla naziv="DomainObject.Predmet.StrankaListNazivFormated_1">
      <item>IMPETUS MOBILE d.o.o.</item>
    </derivirana_varijabla>
  </DomainObject.Predmet.StrankaListNazivFormated>
  <DomainObject.Predmet.StrankaListNazivFormatedOIB>
    <izvorni_sadrzaj>
      <item>IMPETUS MOBILE d.o.o., OIB 48139825648</item>
    </izvorni_sadrzaj>
    <derivirana_varijabla naziv="DomainObject.Predmet.StrankaListNazivFormatedOIB_1">
      <item>IMPETUS MOBILE d.o.o., OIB 48139825648</item>
    </derivirana_varijabla>
  </DomainObject.Predmet.StrankaListNazivFormatedOIB>
  <DomainObject.Predmet.ProtuStrankaListFormated>
    <izvorni_sadrzaj>
      <item>IMPETUS MOBILE d.o.o. zastupanog po punomoćniku Pavao Mrkonjić; Milenko Miletić</item>
    </izvorni_sadrzaj>
    <derivirana_varijabla naziv="DomainObject.Predmet.ProtuStrankaListFormated_1">
      <item>IMPETUS MOBILE d.o.o. zastupanog po punomoćniku Pavao Mrkonjić; Milenko Miletić</item>
    </derivirana_varijabla>
  </DomainObject.Predmet.ProtuStrankaListFormated>
  <DomainObject.Predmet.ProtuStrankaListFormatedOIB>
    <izvorni_sadrzaj>
      <item>IMPETUS MOBILE d.o.o., OIB 48139825648 zastupanog po punomoćniku Pavao Mrkonjić; Milenko Miletić</item>
    </izvorni_sadrzaj>
    <derivirana_varijabla naziv="DomainObject.Predmet.ProtuStrankaListFormatedOIB_1">
      <item>IMPETUS MOBILE d.o.o., OIB 48139825648 zastupanog po punomoćniku Pavao Mrkonjić; Milenko Miletić</item>
    </derivirana_varijabla>
  </DomainObject.Predmet.ProtuStrankaListFormatedOIB>
  <DomainObject.Predmet.ProtuStrankaListFormatedWithAdress>
    <izvorni_sadrzaj>
      <item>IMPETUS MOBILE d.o.o., VII. Ferenšćica 17, 10000 Zagreb zastupanog po punomoćniku Pavao Mrkonjić; Milenko Miletić</item>
    </izvorni_sadrzaj>
    <derivirana_varijabla naziv="DomainObject.Predmet.ProtuStrankaListFormatedWithAdress_1">
      <item>IMPETUS MOBILE d.o.o., VII. Ferenšćica 17, 10000 Zagreb zastupanog po punomoćniku Pavao Mrkonjić; Milenko Miletić</item>
    </derivirana_varijabla>
  </DomainObject.Predmet.ProtuStrankaListFormatedWithAdress>
  <DomainObject.Predmet.ProtuStrankaListFormatedWithAdressOIB>
    <izvorni_sadrzaj>
      <item>IMPETUS MOBILE d.o.o., OIB 48139825648, VII. Ferenšćica 17, 10000 Zagreb zastupanog po punomoćniku Pavao Mrkonjić; Milenko Miletić</item>
    </izvorni_sadrzaj>
    <derivirana_varijabla naziv="DomainObject.Predmet.ProtuStrankaListFormatedWithAdressOIB_1">
      <item>IMPETUS MOBILE d.o.o., OIB 48139825648, VII. Ferenšćica 17, 10000 Zagreb zastupanog po punomoćniku Pavao Mrkonjić; Milenko Miletić</item>
    </derivirana_varijabla>
  </DomainObject.Predmet.ProtuStrankaListFormatedWithAdressOIB>
  <DomainObject.Predmet.ProtuStrankaListNazivFormated>
    <izvorni_sadrzaj>
      <item>IMPETUS MOBILE d.o.o.</item>
    </izvorni_sadrzaj>
    <derivirana_varijabla naziv="DomainObject.Predmet.ProtuStrankaListNazivFormated_1">
      <item>IMPETUS MOBILE d.o.o.</item>
    </derivirana_varijabla>
  </DomainObject.Predmet.ProtuStrankaListNazivFormated>
  <DomainObject.Predmet.ProtuStrankaListNazivFormatedOIB>
    <izvorni_sadrzaj>
      <item>IMPETUS MOBILE d.o.o., OIB 48139825648</item>
    </izvorni_sadrzaj>
    <derivirana_varijabla naziv="DomainObject.Predmet.ProtuStrankaListNazivFormatedOIB_1">
      <item>IMPETUS MOBILE d.o.o., OIB 48139825648</item>
    </derivirana_varijabla>
  </DomainObject.Predmet.ProtuStrankaListNazivFormatedOIB>
  <DomainObject.Predmet.OstaliListFormated>
    <izvorni_sadrzaj>
      <item>Pavao Mrkonjić punomoćnik sudionika u postupku IMPETUS MOBILE d.o.o.</item>
      <item>Milenko Miletić punomoćnik sudionika u postupku IMPETUS MOBILE d.o.o.</item>
    </izvorni_sadrzaj>
    <derivirana_varijabla naziv="DomainObject.Predmet.OstaliListFormated_1">
      <item>Pavao Mrkonjić punomoćnik sudionika u postupku IMPETUS MOBILE d.o.o.</item>
      <item>Milenko Miletić punomoćnik sudionika u postupku IMPETUS MOBILE d.o.o.</item>
    </derivirana_varijabla>
  </DomainObject.Predmet.OstaliListFormated>
  <DomainObject.Predmet.OstaliListFormatedOIB>
    <izvorni_sadrzaj>
      <item>Pavao Mrkonjić, OIB 50443048410 punomoćnik sudionika u postupku IMPETUS MOBILE d.o.o.</item>
      <item>Milenko Miletić, OIB 10448448292 punomoćnik sudionika u postupku IMPETUS MOBILE d.o.o.</item>
    </izvorni_sadrzaj>
    <derivirana_varijabla naziv="DomainObject.Predmet.OstaliListFormatedOIB_1">
      <item>Pavao Mrkonjić, OIB 50443048410 punomoćnik sudionika u postupku IMPETUS MOBILE d.o.o.</item>
      <item>Milenko Miletić, OIB 10448448292 punomoćnik sudionika u postupku IMPETUS MOBILE d.o.o.</item>
    </derivirana_varijabla>
  </DomainObject.Predmet.OstaliListFormatedOIB>
  <DomainObject.Predmet.OstaliListFormatedWithAdress>
    <izvorni_sadrzaj>
      <item>Pavao Mrkonjić, Ante Topić Mimare 24, 10000 Zagreb punomoćnik sudionika u postupku IMPETUS MOBILE d.o.o.</item>
      <item>Milenko Miletić, Ferenščica Vii. 15, 10000 Zagreb punomoćnik sudionika u postupku IMPETUS MOBILE d.o.o.</item>
    </izvorni_sadrzaj>
    <derivirana_varijabla naziv="DomainObject.Predmet.OstaliListFormatedWithAdress_1">
      <item>Pavao Mrkonjić, Ante Topić Mimare 24, 10000 Zagreb punomoćnik sudionika u postupku IMPETUS MOBILE d.o.o.</item>
      <item>Milenko Miletić, Ferenščica Vii. 15, 10000 Zagreb punomoćnik sudionika u postupku IMPETUS MOBILE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izvorni_sadrzaj>
    <derivirana_varijabla naziv="DomainObject.Predmet.OstaliListFormatedWithAdressOIB_1"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derivirana_varijabla>
  </DomainObject.Predmet.OstaliListFormatedWithAdressOIB>
  <DomainObject.Predmet.OstaliListNazivFormated>
    <izvorni_sadrzaj>
      <item>Pavao Mrkonjić</item>
      <item>Milenko Miletić</item>
    </izvorni_sadrzaj>
    <derivirana_varijabla naziv="DomainObject.Predmet.OstaliListNazivFormated_1">
      <item>Pavao Mrkonjić</item>
      <item>Milenko Miletić</item>
    </derivirana_varijabla>
  </DomainObject.Predmet.OstaliListNazivFormated>
  <DomainObject.Predmet.OstaliListNazivFormatedOIB>
    <izvorni_sadrzaj>
      <item>Pavao Mrkonjić, OIB 50443048410</item>
      <item>Milenko Miletić, OIB 10448448292</item>
    </izvorni_sadrzaj>
    <derivirana_varijabla naziv="DomainObject.Predmet.OstaliListNazivFormatedOIB_1">
      <item>Pavao Mrkonjić, OIB 50443048410</item>
      <item>Milenko Miletić, OIB 10448448292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IMPETUS MOBILE d.o.o.</izvorni_sadrzaj>
    <derivirana_varijabla naziv="DomainObject.Predmet.StrankaIDrugi_1">IMPETUS MOBILE d.o.o.</derivirana_varijabla>
  </DomainObject.Predmet.StrankaIDrugi>
  <DomainObject.Predmet.ProtustrankaIDrugi>
    <izvorni_sadrzaj>IMPETUS MOBILE d.o.o.</izvorni_sadrzaj>
    <derivirana_varijabla naziv="DomainObject.Predmet.ProtustrankaIDrugi_1">IMPETUS MOBILE d.o.o.</derivirana_varijabla>
  </DomainObject.Predmet.ProtustrankaIDrugi>
  <DomainObject.Predmet.StrankaIDrugiAdressOIB>
    <izvorni_sadrzaj>IMPETUS MOBILE d.o.o., OIB 48139825648, VII. Ferenšćica 17, 10000 Zagreb</izvorni_sadrzaj>
    <derivirana_varijabla naziv="DomainObject.Predmet.StrankaIDrugiAdressOIB_1">IMPETUS MOBILE d.o.o., OIB 48139825648, VII. Ferenšćica 17, 10000 Zagreb</derivirana_varijabla>
  </DomainObject.Predmet.StrankaIDrugiAdressOIB>
  <DomainObject.Predmet.ProtustrankaIDrugiAdressOIB>
    <izvorni_sadrzaj>IMPETUS MOBILE d.o.o., OIB 48139825648, VII. Ferenšćica 17, 10000 Zagreb</izvorni_sadrzaj>
    <derivirana_varijabla naziv="DomainObject.Predmet.ProtustrankaIDrugiAdressOIB_1">IMPETUS MOBILE d.o.o., OIB 48139825648, VII. Ferenšćica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IMPETUS MOBILE d.o.o.</item>
      <item>IMPETUS MOBILE d.o.o.</item>
      <item>Pavao Mrkonjić</item>
      <item>Milenko Miletić</item>
    </izvorni_sadrzaj>
    <derivirana_varijabla naziv="DomainObject.Predmet.SudioniciListNaziv_1">
      <item>IMPETUS MOBILE d.o.o.</item>
      <item>IMPETUS MOBILE d.o.o.</item>
      <item>Pavao Mrkonjić</item>
      <item>Milenko Miletić</item>
    </derivirana_varijabla>
  </DomainObject.Predmet.SudioniciListNaziv>
  <DomainObject.Predmet.SudioniciListAdressOIB>
    <izvorni_sadrzaj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izvorni_sadrzaj>
    <derivirana_varijabla naziv="DomainObject.Predmet.SudioniciListAdressOIB_1"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48139825648</item>
      <item>, OIB 48139825648</item>
      <item>, OIB 50443048410</item>
      <item>, OIB 10448448292</item>
    </izvorni_sadrzaj>
    <derivirana_varijabla naziv="DomainObject.Predmet.SudioniciListNazivOIB_1">
      <item>, OIB 48139825648</item>
      <item>, OIB 48139825648</item>
      <item>, OIB 50443048410</item>
      <item>, OIB 10448448292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St-3037/2017-30</izvorni_sadrzaj>
    <derivirana_varijabla naziv="DomainObject.PredzadnjaOdlukaIzPredmeta.Oznaka_1">St-3037/2017-30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1307</properties:Characters>
  <properties:Lines>45</properties:Lines>
  <properties:Paragraphs>18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NJ E</vt:lpstr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2015-12-28T11:05:00Z</dcterms:created>
  <dc:creator>mhilje</dc:creator>
  <cp:lastModifiedBy>Valentina Gabud</cp:lastModifiedBy>
  <cp:lastPrinted>2018-11-30T06:51:00Z</cp:lastPrinted>
  <dcterms:modified xmlns:xsi="http://www.w3.org/2001/XMLSchema-instance" xsi:type="dcterms:W3CDTF">2018-11-30T06:51:00Z</dcterms:modified>
  <cp:revision>12</cp:revision>
  <dc:title>R J E Š E NJ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(14. rješenje -odustanak od žalbe.docx)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