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4d206" w14:paraId="074d206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FB40D7">
        <w:t>8020</w:t>
      </w:r>
      <w:r w:rsidR="005E554B">
        <w:t>/2015-4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FB40D7">
        <w:t>8020</w:t>
      </w:r>
      <w:r>
        <w:t>/15, temeljem odredbe članka 430. Stečajnog zakona (</w:t>
      </w:r>
      <w:proofErr w:type="spellStart"/>
      <w:r>
        <w:t>N.N</w:t>
      </w:r>
      <w:proofErr w:type="spellEnd"/>
      <w:r>
        <w:t xml:space="preserve">. br. 71/15.), dana </w:t>
      </w:r>
      <w:r w:rsidR="00747814">
        <w:t>19</w:t>
      </w:r>
      <w:r w:rsidR="000F71A5">
        <w:t>. siječnja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FB40D7">
        <w:t>PERITUS MAGIS d.o.o., OIB 65696848087, Zagreb, Ulica grada Vukovara 271</w:t>
      </w:r>
      <w:r w:rsidR="00747814">
        <w:t>.</w:t>
      </w:r>
      <w:r>
        <w:t xml:space="preserve"> 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FB40D7">
        <w:t>332.883,28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1</w:t>
      </w:r>
      <w:r w:rsidR="00747814">
        <w:t>9</w:t>
      </w:r>
      <w:r>
        <w:t>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0F71A5" w:rsidR="009A248B">
      <w:headerReference w:type="default" r:id="rId9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B3EF2"/>
    <w:rsid w:val="000F71A5"/>
    <w:rsid w:val="00101281"/>
    <w:rsid w:val="001870C5"/>
    <w:rsid w:val="00194DE9"/>
    <w:rsid w:val="00215918"/>
    <w:rsid w:val="002E7A51"/>
    <w:rsid w:val="00332636"/>
    <w:rsid w:val="003A1D14"/>
    <w:rsid w:val="003A38A7"/>
    <w:rsid w:val="004066DA"/>
    <w:rsid w:val="004953C3"/>
    <w:rsid w:val="004B4B7E"/>
    <w:rsid w:val="00524D3D"/>
    <w:rsid w:val="005E554B"/>
    <w:rsid w:val="006156D0"/>
    <w:rsid w:val="0064498B"/>
    <w:rsid w:val="00676489"/>
    <w:rsid w:val="00726015"/>
    <w:rsid w:val="00747814"/>
    <w:rsid w:val="00761680"/>
    <w:rsid w:val="007D6D1C"/>
    <w:rsid w:val="007F0A11"/>
    <w:rsid w:val="008C31DE"/>
    <w:rsid w:val="0091622D"/>
    <w:rsid w:val="0098229D"/>
    <w:rsid w:val="00995932"/>
    <w:rsid w:val="009A248B"/>
    <w:rsid w:val="00AF31FC"/>
    <w:rsid w:val="00B00AAF"/>
    <w:rsid w:val="00B06302"/>
    <w:rsid w:val="00BC1013"/>
    <w:rsid w:val="00BC1743"/>
    <w:rsid w:val="00C445F4"/>
    <w:rsid w:val="00C92915"/>
    <w:rsid w:val="00D32934"/>
    <w:rsid w:val="00D41108"/>
    <w:rsid w:val="00D660C0"/>
    <w:rsid w:val="00D903A1"/>
    <w:rsid w:val="00D970B2"/>
    <w:rsid w:val="00EB6112"/>
    <w:rsid w:val="00F50193"/>
    <w:rsid w:val="00FB40D7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29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29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29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29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29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29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29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29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29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29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8020</izvorni_sadrzaj>
    <derivirana_varijabla naziv="DomainObject.Predmet.Broj_1">8020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St-8020/2015</izvorni_sadrzaj>
    <derivirana_varijabla naziv="DomainObject.Predmet.OznakaBroj_1">St-8020/2015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PERITUS MAGIS d.o.o. zastupanog po punomoćniku ALEKSANDAR MILOJEVIĆ</izvorni_sadrzaj>
    <derivirana_varijabla naziv="DomainObject.Predmet.ProtustrankaFormated_1">  PERITUS MAGIS d.o.o. zastupanog po punomoćniku ALEKSANDAR MILOJEVIĆ</derivirana_varijabla>
  </DomainObject.Predmet.ProtustrankaFormated>
  <DomainObject.Predmet.ProtustrankaFormatedOIB>
    <izvorni_sadrzaj>  PERITUS MAGIS d.o.o., OIB 65696848087 zastupanog po punomoćniku ALEKSANDAR MILOJEVIĆ</izvorni_sadrzaj>
    <derivirana_varijabla naziv="DomainObject.Predmet.ProtustrankaFormatedOIB_1">  PERITUS MAGIS d.o.o., OIB 65696848087 zastupanog po punomoćniku ALEKSANDAR MILOJEVIĆ</derivirana_varijabla>
  </DomainObject.Predmet.ProtustrankaFormatedOIB>
  <DomainObject.Predmet.ProtustrankaFormatedWithAdress>
    <izvorni_sadrzaj> PERITUS MAGIS d.o.o., Ulica grada Vukovara 271, 10000 Zagreb zastupanog po punomoćniku ALEKSANDAR MILOJEVIĆ</izvorni_sadrzaj>
    <derivirana_varijabla naziv="DomainObject.Predmet.ProtustrankaFormatedWithAdress_1"> PERITUS MAGIS d.o.o., Ulica grada Vukovara 271, 10000 Zagreb zastupanog po punomoćniku ALEKSANDAR MILOJEVIĆ</derivirana_varijabla>
  </DomainObject.Predmet.ProtustrankaFormatedWithAdress>
  <DomainObject.Predmet.ProtustrankaFormatedWithAdressOIB>
    <izvorni_sadrzaj> PERITUS MAGIS d.o.o., OIB 65696848087, Ulica grada Vukovara 271, 10000 Zagreb zastupanog po punomoćniku ALEKSANDAR MILOJEVIĆ</izvorni_sadrzaj>
    <derivirana_varijabla naziv="DomainObject.Predmet.ProtustrankaFormatedWithAdressOIB_1"> PERITUS MAGIS d.o.o., OIB 65696848087, Ulica grada Vukovara 271, 10000 Zagreb zastupanog po punomoćniku ALEKSANDAR MILOJEVIĆ</derivirana_varijabla>
  </DomainObject.Predmet.ProtustrankaFormatedWithAdressOIB>
  <DomainObject.Predmet.ProtustrankaWithAdress>
    <izvorni_sadrzaj>PERITUS MAGIS d.o.o. Ulica grada Vukovara 271, 10000 Zagreb</izvorni_sadrzaj>
    <derivirana_varijabla naziv="DomainObject.Predmet.ProtustrankaWithAdress_1">PERITUS MAGIS d.o.o. Ulica grada Vukovara 271, 10000 Zagreb</derivirana_varijabla>
  </DomainObject.Predmet.ProtustrankaWithAdress>
  <DomainObject.Predmet.ProtustrankaWithAdressOIB>
    <izvorni_sadrzaj>PERITUS MAGIS d.o.o., OIB 65696848087, Ulica grada Vukovara 271, 10000 Zagreb</izvorni_sadrzaj>
    <derivirana_varijabla naziv="DomainObject.Predmet.ProtustrankaWithAdressOIB_1">PERITUS MAGIS d.o.o., OIB 65696848087, Ulica grada Vukovara 271, 10000 Zagreb</derivirana_varijabla>
  </DomainObject.Predmet.ProtustrankaWithAdressOIB>
  <DomainObject.Predmet.ProtustrankaNazivFormated>
    <izvorni_sadrzaj>PERITUS MAGIS d.o.o.</izvorni_sadrzaj>
    <derivirana_varijabla naziv="DomainObject.Predmet.ProtustrankaNazivFormated_1">PERITUS MAGIS d.o.o.</derivirana_varijabla>
  </DomainObject.Predmet.ProtustrankaNazivFormated>
  <DomainObject.Predmet.ProtustrankaNazivFormatedOIB>
    <izvorni_sadrzaj>PERITUS MAGIS d.o.o., OIB 65696848087</izvorni_sadrzaj>
    <derivirana_varijabla naziv="DomainObject.Predmet.ProtustrankaNazivFormatedOIB_1">PERITUS MAGIS d.o.o., OIB 65696848087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PERITUS MAGIS d.o.o. zastupanog po punomoćniku ALEKSANDAR MILOJEVIĆ</item>
    </izvorni_sadrzaj>
    <derivirana_varijabla naziv="DomainObject.Predmet.ProtuStrankaListFormated_1">
      <item>PERITUS MAGIS d.o.o. zastupanog po punomoćniku ALEKSANDAR MILOJEVIĆ</item>
    </derivirana_varijabla>
  </DomainObject.Predmet.ProtuStrankaListFormated>
  <DomainObject.Predmet.ProtuStrankaListFormatedOIB>
    <izvorni_sadrzaj>
      <item>PERITUS MAGIS d.o.o., OIB 65696848087 zastupanog po punomoćniku ALEKSANDAR MILOJEVIĆ</item>
    </izvorni_sadrzaj>
    <derivirana_varijabla naziv="DomainObject.Predmet.ProtuStrankaListFormatedOIB_1">
      <item>PERITUS MAGIS d.o.o., OIB 65696848087 zastupanog po punomoćniku ALEKSANDAR MILOJEVIĆ</item>
    </derivirana_varijabla>
  </DomainObject.Predmet.ProtuStrankaListFormatedOIB>
  <DomainObject.Predmet.ProtuStrankaListFormatedWithAdress>
    <izvorni_sadrzaj>
      <item>PERITUS MAGIS d.o.o., Ulica grada Vukovara 271, 10000 Zagreb zastupanog po punomoćniku ALEKSANDAR MILOJEVIĆ</item>
    </izvorni_sadrzaj>
    <derivirana_varijabla naziv="DomainObject.Predmet.ProtuStrankaListFormatedWithAdress_1">
      <item>PERITUS MAGIS d.o.o., Ulica grada Vukovara 271, 10000 Zagreb zastupanog po punomoćniku ALEKSANDAR MILOJEVIĆ</item>
    </derivirana_varijabla>
  </DomainObject.Predmet.ProtuStrankaListFormatedWithAdress>
  <DomainObject.Predmet.ProtuStrankaListFormatedWithAdressOIB>
    <izvorni_sadrzaj>
      <item>PERITUS MAGIS d.o.o., OIB 65696848087, Ulica grada Vukovara 271, 10000 Zagreb zastupanog po punomoćniku ALEKSANDAR MILOJEVIĆ</item>
    </izvorni_sadrzaj>
    <derivirana_varijabla naziv="DomainObject.Predmet.ProtuStrankaListFormatedWithAdressOIB_1">
      <item>PERITUS MAGIS d.o.o., OIB 65696848087, Ulica grada Vukovara 271, 10000 Zagreb zastupanog po punomoćniku ALEKSANDAR MILOJEVIĆ</item>
    </derivirana_varijabla>
  </DomainObject.Predmet.ProtuStrankaListFormatedWithAdressOIB>
  <DomainObject.Predmet.ProtuStrankaListNazivFormated>
    <izvorni_sadrzaj>
      <item>PERITUS MAGIS d.o.o.</item>
    </izvorni_sadrzaj>
    <derivirana_varijabla naziv="DomainObject.Predmet.ProtuStrankaListNazivFormated_1">
      <item>PERITUS MAGIS d.o.o.</item>
    </derivirana_varijabla>
  </DomainObject.Predmet.ProtuStrankaListNazivFormated>
  <DomainObject.Predmet.ProtuStrankaListNazivFormatedOIB>
    <izvorni_sadrzaj>
      <item>PERITUS MAGIS d.o.o., OIB 65696848087</item>
    </izvorni_sadrzaj>
    <derivirana_varijabla naziv="DomainObject.Predmet.ProtuStrankaListNazivFormatedOIB_1">
      <item>PERITUS MAGIS d.o.o., OIB 65696848087</item>
    </derivirana_varijabla>
  </DomainObject.Predmet.ProtuStrankaListNazivFormatedOIB>
  <DomainObject.Predmet.OstaliListFormated>
    <izvorni_sadrzaj>
      <item>ALEKSANDAR MILOJEVIĆ punomoćnik sudionika u postupku PERITUS MAGIS d.o.o.</item>
    </izvorni_sadrzaj>
    <derivirana_varijabla naziv="DomainObject.Predmet.OstaliListFormated_1">
      <item>ALEKSANDAR MILOJEVIĆ punomoćnik sudionika u postupku PERITUS MAGIS d.o.o.</item>
    </derivirana_varijabla>
  </DomainObject.Predmet.OstaliListFormated>
  <DomainObject.Predmet.OstaliListFormatedOIB>
    <izvorni_sadrzaj>
      <item>ALEKSANDAR MILOJEVIĆ, OIB 77483361508 punomoćnik sudionika u postupku PERITUS MAGIS d.o.o.</item>
    </izvorni_sadrzaj>
    <derivirana_varijabla naziv="DomainObject.Predmet.OstaliListFormatedOIB_1">
      <item>ALEKSANDAR MILOJEVIĆ, OIB 77483361508 punomoćnik sudionika u postupku PERITUS MAGIS d.o.o.</item>
    </derivirana_varijabla>
  </DomainObject.Predmet.OstaliListFormatedOIB>
  <DomainObject.Predmet.OstaliListFormatedWithAdress>
    <izvorni_sadrzaj>
      <item>ALEKSANDAR MILOJEVIĆ, Stjepana Radića 73, 33520 Medinci punomoćnik sudionika u postupku PERITUS MAGIS d.o.o.</item>
    </izvorni_sadrzaj>
    <derivirana_varijabla naziv="DomainObject.Predmet.OstaliListFormatedWithAdress_1">
      <item>ALEKSANDAR MILOJEVIĆ, Stjepana Radića 73, 33520 Medinci punomoćnik sudionika u postupku PERITUS MAGIS d.o.o.</item>
    </derivirana_varijabla>
  </DomainObject.Predmet.OstaliListFormatedWithAdress>
  <DomainObject.Predmet.OstaliListFormatedWithAdressOIB>
    <izvorni_sadrzaj>
      <item>ALEKSANDAR MILOJEVIĆ, OIB 77483361508, Stjepana Radića 73, 33520 Medinci punomoćnik sudionika u postupku PERITUS MAGIS d.o.o.</item>
    </izvorni_sadrzaj>
    <derivirana_varijabla naziv="DomainObject.Predmet.OstaliListFormatedWithAdressOIB_1">
      <item>ALEKSANDAR MILOJEVIĆ, OIB 77483361508, Stjepana Radića 73, 33520 Medinci punomoćnik sudionika u postupku PERITUS MAGIS d.o.o.</item>
    </derivirana_varijabla>
  </DomainObject.Predmet.OstaliListFormatedWithAdressOIB>
  <DomainObject.Predmet.OstaliListNazivFormated>
    <izvorni_sadrzaj>
      <item>ALEKSANDAR MILOJEVIĆ</item>
    </izvorni_sadrzaj>
    <derivirana_varijabla naziv="DomainObject.Predmet.OstaliListNazivFormated_1">
      <item>ALEKSANDAR MILOJEVIĆ</item>
    </derivirana_varijabla>
  </DomainObject.Predmet.OstaliListNazivFormated>
  <DomainObject.Predmet.OstaliListNazivFormatedOIB>
    <izvorni_sadrzaj>
      <item>ALEKSANDAR MILOJEVIĆ, OIB 77483361508</item>
    </izvorni_sadrzaj>
    <derivirana_varijabla naziv="DomainObject.Predmet.OstaliListNazivFormatedOIB_1">
      <item>ALEKSANDAR MILOJEVIĆ, OIB 77483361508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PERITUS MAGIS d.o.o.</izvorni_sadrzaj>
    <derivirana_varijabla naziv="DomainObject.Predmet.ProtustrankaIDrugi_1">PERITUS MAGIS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PERITUS MAGIS d.o.o., OIB 65696848087, Ulica grada Vukovara 271, 10000 Zagreb</izvorni_sadrzaj>
    <derivirana_varijabla naziv="DomainObject.Predmet.ProtustrankaIDrugiAdressOIB_1">PERITUS MAGIS d.o.o., OIB 65696848087, Ulica grada Vukovara 271,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PERITUS MAGIS d.o.o.</item>
      <item>ALEKSANDAR MILOJEVIĆ</item>
    </izvorni_sadrzaj>
    <derivirana_varijabla naziv="DomainObject.Predmet.SudioniciListNaziv_1">
      <item>FINA Regionalni centar Zagreb</item>
      <item>PERITUS MAGIS d.o.o.</item>
      <item>ALEKSANDAR MILOJEVIĆ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PERITUS MAGIS d.o.o., OIB 65696848087, Ulica grada Vukovara 271,10000 Zagreb</item>
      <item>ALEKSANDAR MILOJEVIĆ, OIB 77483361508, Stjepana Radića 73,33520 Medinci</item>
    </izvorni_sadrzaj>
    <derivirana_varijabla naziv="DomainObject.Predmet.SudioniciListAdressOIB_1">
      <item>FINA Regionalni centar Zagreb, OIB 85821130368, Trg svibanjskih žrtava 1995. 1,10000 Zagreb</item>
      <item>PERITUS MAGIS d.o.o., OIB 65696848087, Ulica grada Vukovara 271,10000 Zagreb</item>
      <item>ALEKSANDAR MILOJEVIĆ, OIB 77483361508, Stjepana Radića 73,33520 Medinci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65696848087</item>
      <item>, OIB 77483361508</item>
    </izvorni_sadrzaj>
    <derivirana_varijabla naziv="DomainObject.Predmet.SudioniciListNazivOIB_1">
      <item>, OIB 85821130368</item>
      <item>, OIB 65696848087</item>
      <item>, OIB 77483361508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1333</properties:Characters>
  <properties:Lines>48</properties:Lines>
  <properties:Paragraphs>17</properties:Paragraphs>
  <properties:TotalTime>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cp:lastPrinted>2016-01-18T13:40:00Z</cp:lastPrinted>
  <dcterms:modified xmlns:xsi="http://www.w3.org/2001/XMLSchema-instance" xsi:type="dcterms:W3CDTF">2016-01-19T08:49:00Z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