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dbe3" w14:paraId="139dbe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A242E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St-8097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2396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351D9" w:rsidRPr="00B351D9">
        <w:rPr>
          <w:rFonts w:cs="Times New Roman" w:eastAsia="Times New Roman" w:hAnsi="Times New Roman" w:ascii="Times New Roman"/>
          <w:sz w:val="24"/>
          <w:szCs w:val="24"/>
          <w:lang w:eastAsia="hr-HR"/>
        </w:rPr>
        <w:t>SA-NI j.d.o.o.</w:t>
      </w:r>
      <w:r w:rsidR="00521CE7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351D9">
        <w:rPr>
          <w:rFonts w:cs="Times New Roman" w:eastAsia="Times New Roman" w:hAnsi="Times New Roman" w:ascii="Times New Roman"/>
          <w:sz w:val="24"/>
          <w:szCs w:val="24"/>
          <w:lang w:eastAsia="hr-HR"/>
        </w:rPr>
        <w:t>Vuger Selo</w:t>
      </w:r>
      <w:r w:rsidR="00521CE7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351D9" w:rsidRPr="00B351D9">
        <w:rPr>
          <w:rFonts w:cs="Times New Roman" w:eastAsia="Times New Roman" w:hAnsi="Times New Roman" w:ascii="Times New Roman"/>
          <w:sz w:val="24"/>
          <w:szCs w:val="24"/>
          <w:lang w:eastAsia="hr-HR"/>
        </w:rPr>
        <w:t>Grahovečka 4</w:t>
      </w:r>
      <w:r w:rsidR="00521CE7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351D9" w:rsidRPr="00B351D9">
        <w:t xml:space="preserve"> </w:t>
      </w:r>
      <w:r w:rsidR="00B351D9">
        <w:t xml:space="preserve"> </w:t>
      </w:r>
      <w:r w:rsidR="00B351D9" w:rsidRPr="00B351D9">
        <w:rPr>
          <w:rFonts w:cs="Times New Roman" w:eastAsia="Times New Roman" w:hAnsi="Times New Roman" w:ascii="Times New Roman"/>
          <w:sz w:val="24"/>
          <w:szCs w:val="24"/>
          <w:lang w:eastAsia="hr-HR"/>
        </w:rPr>
        <w:t>68784495596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07. prosinca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895376" w:rsidRPr="00895376">
        <w:t xml:space="preserve"> </w:t>
      </w:r>
      <w:r w:rsidR="00B351D9" w:rsidRPr="00B351D9">
        <w:rPr>
          <w:rFonts w:cs="Times New Roman" w:eastAsia="Times New Roman" w:hAnsi="Times New Roman" w:ascii="Times New Roman"/>
          <w:sz w:val="24"/>
          <w:szCs w:val="24"/>
          <w:lang w:eastAsia="hr-HR"/>
        </w:rPr>
        <w:t>SA-NI j.d.o.o.</w:t>
      </w:r>
      <w:r w:rsidR="00B351D9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351D9">
        <w:rPr>
          <w:rFonts w:cs="Times New Roman" w:eastAsia="Times New Roman" w:hAnsi="Times New Roman" w:ascii="Times New Roman"/>
          <w:sz w:val="24"/>
          <w:szCs w:val="24"/>
          <w:lang w:eastAsia="hr-HR"/>
        </w:rPr>
        <w:t>Vuger Selo</w:t>
      </w:r>
      <w:r w:rsidR="00B351D9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351D9" w:rsidRPr="00B351D9">
        <w:rPr>
          <w:rFonts w:cs="Times New Roman" w:eastAsia="Times New Roman" w:hAnsi="Times New Roman" w:ascii="Times New Roman"/>
          <w:sz w:val="24"/>
          <w:szCs w:val="24"/>
          <w:lang w:eastAsia="hr-HR"/>
        </w:rPr>
        <w:t>Grahovečka 4</w:t>
      </w:r>
      <w:r w:rsidR="00B351D9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351D9" w:rsidRPr="00B351D9">
        <w:t xml:space="preserve"> </w:t>
      </w:r>
      <w:r w:rsidR="00B351D9">
        <w:t xml:space="preserve"> </w:t>
      </w:r>
      <w:r w:rsidR="00B351D9" w:rsidRPr="00B351D9">
        <w:rPr>
          <w:rFonts w:cs="Times New Roman" w:eastAsia="Times New Roman" w:hAnsi="Times New Roman" w:ascii="Times New Roman"/>
          <w:sz w:val="24"/>
          <w:szCs w:val="24"/>
          <w:lang w:eastAsia="hr-HR"/>
        </w:rPr>
        <w:t>68784495596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0431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307AD">
        <w:rPr>
          <w:rFonts w:cs="Times New Roman" w:eastAsia="Times New Roman" w:hAnsi="Times New Roman" w:ascii="Times New Roman"/>
          <w:sz w:val="24"/>
          <w:szCs w:val="24"/>
          <w:lang w:eastAsia="hr-HR"/>
        </w:rPr>
        <w:t>Miljenko Marinić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307AD">
        <w:rPr>
          <w:rFonts w:cs="Times New Roman" w:eastAsia="Times New Roman" w:hAnsi="Times New Roman" w:ascii="Times New Roman"/>
          <w:sz w:val="24"/>
          <w:szCs w:val="24"/>
          <w:lang w:eastAsia="hr-HR"/>
        </w:rPr>
        <w:t>Lopudska 1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4310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E70AC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3307AD">
        <w:rPr>
          <w:rFonts w:cs="Times New Roman" w:eastAsia="Times New Roman" w:hAnsi="Times New Roman" w:ascii="Times New Roman"/>
          <w:sz w:val="24"/>
          <w:szCs w:val="24"/>
          <w:lang w:eastAsia="hr-HR"/>
        </w:rPr>
        <w:t>34668485052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95376" w:rsidRPr="00895376">
        <w:t xml:space="preserve"> </w:t>
      </w:r>
      <w:r w:rsidR="00B351D9" w:rsidRPr="00B351D9">
        <w:rPr>
          <w:rFonts w:cs="Times New Roman" w:eastAsia="Times New Roman" w:hAnsi="Times New Roman" w:ascii="Times New Roman"/>
          <w:sz w:val="24"/>
          <w:szCs w:val="24"/>
          <w:lang w:eastAsia="hr-HR"/>
        </w:rPr>
        <w:t>SA-NI j.d.o.o.</w:t>
      </w:r>
      <w:r w:rsidR="00B351D9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351D9">
        <w:rPr>
          <w:rFonts w:cs="Times New Roman" w:eastAsia="Times New Roman" w:hAnsi="Times New Roman" w:ascii="Times New Roman"/>
          <w:sz w:val="24"/>
          <w:szCs w:val="24"/>
          <w:lang w:eastAsia="hr-HR"/>
        </w:rPr>
        <w:t>Vuger Selo</w:t>
      </w:r>
      <w:r w:rsidR="00B351D9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351D9" w:rsidRPr="00B351D9">
        <w:rPr>
          <w:rFonts w:cs="Times New Roman" w:eastAsia="Times New Roman" w:hAnsi="Times New Roman" w:ascii="Times New Roman"/>
          <w:sz w:val="24"/>
          <w:szCs w:val="24"/>
          <w:lang w:eastAsia="hr-HR"/>
        </w:rPr>
        <w:t>Grahovečka 4</w:t>
      </w:r>
      <w:r w:rsidR="00B351D9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351D9" w:rsidRPr="00B351D9">
        <w:t xml:space="preserve"> </w:t>
      </w:r>
      <w:r w:rsidR="00B351D9">
        <w:t xml:space="preserve"> </w:t>
      </w:r>
      <w:r w:rsidR="00B351D9" w:rsidRPr="00B351D9">
        <w:rPr>
          <w:rFonts w:cs="Times New Roman" w:eastAsia="Times New Roman" w:hAnsi="Times New Roman" w:ascii="Times New Roman"/>
          <w:sz w:val="24"/>
          <w:szCs w:val="24"/>
          <w:lang w:eastAsia="hr-HR"/>
        </w:rPr>
        <w:t>68784495596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sudskog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307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10. prosinca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351D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2A78DB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A78DB">
        <w:rPr>
          <w:rFonts w:cs="Times New Roman" w:eastAsia="Times New Roman" w:hAnsi="Times New Roman" w:ascii="Times New Roman"/>
          <w:sz w:val="24"/>
          <w:szCs w:val="20"/>
          <w:lang w:eastAsia="hr-HR"/>
        </w:rPr>
        <w:t>07. prosinc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B351D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>–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C137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5A242E">
      <w:rPr>
        <w:rFonts w:cs="Times New Roman" w:hAnsi="Times New Roman" w:ascii="Times New Roman"/>
        <w:sz w:val="24"/>
        <w:szCs w:val="24"/>
      </w:rPr>
      <w:t>8097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43109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4796A"/>
    <w:rsid w:val="0017646E"/>
    <w:rsid w:val="001B6BD3"/>
    <w:rsid w:val="001E246A"/>
    <w:rsid w:val="00210A14"/>
    <w:rsid w:val="002242F1"/>
    <w:rsid w:val="00254826"/>
    <w:rsid w:val="0028717D"/>
    <w:rsid w:val="002A78DB"/>
    <w:rsid w:val="002B5FFE"/>
    <w:rsid w:val="002B79EC"/>
    <w:rsid w:val="002C35F0"/>
    <w:rsid w:val="002D5756"/>
    <w:rsid w:val="00305A38"/>
    <w:rsid w:val="00314186"/>
    <w:rsid w:val="003307AD"/>
    <w:rsid w:val="00342C52"/>
    <w:rsid w:val="003442E0"/>
    <w:rsid w:val="0035447B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32A29"/>
    <w:rsid w:val="00493332"/>
    <w:rsid w:val="004A01C5"/>
    <w:rsid w:val="004B7D7E"/>
    <w:rsid w:val="004D46F2"/>
    <w:rsid w:val="0050115D"/>
    <w:rsid w:val="00505807"/>
    <w:rsid w:val="005161E5"/>
    <w:rsid w:val="00521CE7"/>
    <w:rsid w:val="00524620"/>
    <w:rsid w:val="005327D1"/>
    <w:rsid w:val="00552C1A"/>
    <w:rsid w:val="005605B4"/>
    <w:rsid w:val="00561BE2"/>
    <w:rsid w:val="005943F4"/>
    <w:rsid w:val="0059603A"/>
    <w:rsid w:val="005A242E"/>
    <w:rsid w:val="005B506F"/>
    <w:rsid w:val="005C2874"/>
    <w:rsid w:val="00604F51"/>
    <w:rsid w:val="00614FFF"/>
    <w:rsid w:val="00630C13"/>
    <w:rsid w:val="00633B19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3DA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5261B"/>
    <w:rsid w:val="008679BE"/>
    <w:rsid w:val="00872421"/>
    <w:rsid w:val="008775C6"/>
    <w:rsid w:val="0089537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8436D"/>
    <w:rsid w:val="009C3246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0091A"/>
    <w:rsid w:val="00B228D8"/>
    <w:rsid w:val="00B230F6"/>
    <w:rsid w:val="00B351D9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0AC6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54C48"/>
    <w:rsid w:val="00F654EA"/>
    <w:rsid w:val="00F70F02"/>
    <w:rsid w:val="00F83F15"/>
    <w:rsid w:val="00FA01F2"/>
    <w:rsid w:val="00FA0327"/>
    <w:rsid w:val="00FC1379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C1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37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C137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C137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C137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C1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3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C13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C13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C13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8097</izvorni_sadrzaj>
    <derivirana_varijabla naziv="DomainObject.Predmet.Broj_1">8097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St-8097/2015</izvorni_sadrzaj>
    <derivirana_varijabla naziv="DomainObject.Predmet.OznakaBroj_1">St-8097/2015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SA-NI j.d.o.o. zastupanog po punomoćniku Saša Nikić</izvorni_sadrzaj>
    <derivirana_varijabla naziv="DomainObject.Predmet.ProtustrankaFormated_1">  SA-NI j.d.o.o. zastupanog po punomoćniku Saša Nikić</derivirana_varijabla>
  </DomainObject.Predmet.ProtustrankaFormated>
  <DomainObject.Predmet.ProtustrankaFormatedOIB>
    <izvorni_sadrzaj>  SA-NI j.d.o.o., OIB 68784495596 zastupanog po punomoćniku Saša Nikić</izvorni_sadrzaj>
    <derivirana_varijabla naziv="DomainObject.Predmet.ProtustrankaFormatedOIB_1">  SA-NI j.d.o.o., OIB 68784495596 zastupanog po punomoćniku Saša Nikić</derivirana_varijabla>
  </DomainObject.Predmet.ProtustrankaFormatedOIB>
  <DomainObject.Predmet.ProtustrankaFormatedWithAdress>
    <izvorni_sadrzaj> SA-NI j.d.o.o., Grahovečka 4, 10360 Vuger Selo zastupanog po punomoćniku Saša Nikić</izvorni_sadrzaj>
    <derivirana_varijabla naziv="DomainObject.Predmet.ProtustrankaFormatedWithAdress_1"> SA-NI j.d.o.o., Grahovečka 4, 10360 Vuger Selo zastupanog po punomoćniku Saša Nikić</derivirana_varijabla>
  </DomainObject.Predmet.ProtustrankaFormatedWithAdress>
  <DomainObject.Predmet.ProtustrankaFormatedWithAdressOIB>
    <izvorni_sadrzaj> SA-NI j.d.o.o., OIB 68784495596, Grahovečka 4, 10360 Vuger Selo zastupanog po punomoćniku Saša Nikić</izvorni_sadrzaj>
    <derivirana_varijabla naziv="DomainObject.Predmet.ProtustrankaFormatedWithAdressOIB_1"> SA-NI j.d.o.o., OIB 68784495596, Grahovečka 4, 10360 Vuger Selo zastupanog po punomoćniku Saša Nikić</derivirana_varijabla>
  </DomainObject.Predmet.ProtustrankaFormatedWithAdressOIB>
  <DomainObject.Predmet.ProtustrankaWithAdress>
    <izvorni_sadrzaj>SA-NI j.d.o.o. Grahovečka 4, 10360 Vuger Selo</izvorni_sadrzaj>
    <derivirana_varijabla naziv="DomainObject.Predmet.ProtustrankaWithAdress_1">SA-NI j.d.o.o. Grahovečka 4, 10360 Vuger Selo</derivirana_varijabla>
  </DomainObject.Predmet.ProtustrankaWithAdress>
  <DomainObject.Predmet.ProtustrankaWithAdressOIB>
    <izvorni_sadrzaj>SA-NI j.d.o.o., OIB 68784495596, Grahovečka 4, 10360 Vuger Selo</izvorni_sadrzaj>
    <derivirana_varijabla naziv="DomainObject.Predmet.ProtustrankaWithAdressOIB_1">SA-NI j.d.o.o., OIB 68784495596, Grahovečka 4, 10360 Vuger Selo</derivirana_varijabla>
  </DomainObject.Predmet.ProtustrankaWithAdressOIB>
  <DomainObject.Predmet.ProtustrankaNazivFormated>
    <izvorni_sadrzaj>SA-NI j.d.o.o.</izvorni_sadrzaj>
    <derivirana_varijabla naziv="DomainObject.Predmet.ProtustrankaNazivFormated_1">SA-NI j.d.o.o.</derivirana_varijabla>
  </DomainObject.Predmet.ProtustrankaNazivFormated>
  <DomainObject.Predmet.ProtustrankaNazivFormatedOIB>
    <izvorni_sadrzaj>SA-NI j.d.o.o., OIB 68784495596</izvorni_sadrzaj>
    <derivirana_varijabla naziv="DomainObject.Predmet.ProtustrankaNazivFormatedOIB_1">SA-NI j.d.o.o., OIB 68784495596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SA-NI j.d.o.o. zastupanog po punomoćniku Saša Nikić</item>
    </izvorni_sadrzaj>
    <derivirana_varijabla naziv="DomainObject.Predmet.ProtuStrankaListFormated_1">
      <item>SA-NI j.d.o.o. zastupanog po punomoćniku Saša Nikić</item>
    </derivirana_varijabla>
  </DomainObject.Predmet.ProtuStrankaListFormated>
  <DomainObject.Predmet.ProtuStrankaListFormatedOIB>
    <izvorni_sadrzaj>
      <item>SA-NI j.d.o.o., OIB 68784495596 zastupanog po punomoćniku Saša Nikić</item>
    </izvorni_sadrzaj>
    <derivirana_varijabla naziv="DomainObject.Predmet.ProtuStrankaListFormatedOIB_1">
      <item>SA-NI j.d.o.o., OIB 68784495596 zastupanog po punomoćniku Saša Nikić</item>
    </derivirana_varijabla>
  </DomainObject.Predmet.ProtuStrankaListFormatedOIB>
  <DomainObject.Predmet.ProtuStrankaListFormatedWithAdress>
    <izvorni_sadrzaj>
      <item>SA-NI j.d.o.o., Grahovečka 4, 10360 Vuger Selo zastupanog po punomoćniku Saša Nikić</item>
    </izvorni_sadrzaj>
    <derivirana_varijabla naziv="DomainObject.Predmet.ProtuStrankaListFormatedWithAdress_1">
      <item>SA-NI j.d.o.o., Grahovečka 4, 10360 Vuger Selo zastupanog po punomoćniku Saša Nikić</item>
    </derivirana_varijabla>
  </DomainObject.Predmet.ProtuStrankaListFormatedWithAdress>
  <DomainObject.Predmet.ProtuStrankaListFormatedWithAdressOIB>
    <izvorni_sadrzaj>
      <item>SA-NI j.d.o.o., OIB 68784495596, Grahovečka 4, 10360 Vuger Selo zastupanog po punomoćniku Saša Nikić</item>
    </izvorni_sadrzaj>
    <derivirana_varijabla naziv="DomainObject.Predmet.ProtuStrankaListFormatedWithAdressOIB_1">
      <item>SA-NI j.d.o.o., OIB 68784495596, Grahovečka 4, 10360 Vuger Selo zastupanog po punomoćniku Saša Nikić</item>
    </derivirana_varijabla>
  </DomainObject.Predmet.ProtuStrankaListFormatedWithAdressOIB>
  <DomainObject.Predmet.ProtuStrankaListNazivFormated>
    <izvorni_sadrzaj>
      <item>SA-NI j.d.o.o.</item>
    </izvorni_sadrzaj>
    <derivirana_varijabla naziv="DomainObject.Predmet.ProtuStrankaListNazivFormated_1">
      <item>SA-NI j.d.o.o.</item>
    </derivirana_varijabla>
  </DomainObject.Predmet.ProtuStrankaListNazivFormated>
  <DomainObject.Predmet.ProtuStrankaListNazivFormatedOIB>
    <izvorni_sadrzaj>
      <item>SA-NI j.d.o.o., OIB 68784495596</item>
    </izvorni_sadrzaj>
    <derivirana_varijabla naziv="DomainObject.Predmet.ProtuStrankaListNazivFormatedOIB_1">
      <item>SA-NI j.d.o.o., OIB 68784495596</item>
    </derivirana_varijabla>
  </DomainObject.Predmet.ProtuStrankaListNazivFormatedOIB>
  <DomainObject.Predmet.OstaliListFormated>
    <izvorni_sadrzaj>
      <item>Saša Nikić punomoćnik sudionika u postupku SA-NI j.d.o.o.</item>
    </izvorni_sadrzaj>
    <derivirana_varijabla naziv="DomainObject.Predmet.OstaliListFormated_1">
      <item>Saša Nikić punomoćnik sudionika u postupku SA-NI j.d.o.o.</item>
    </derivirana_varijabla>
  </DomainObject.Predmet.OstaliListFormated>
  <DomainObject.Predmet.OstaliListFormatedOIB>
    <izvorni_sadrzaj>
      <item>Saša Nikić, OIB 29699548970 punomoćnik sudionika u postupku SA-NI j.d.o.o.</item>
    </izvorni_sadrzaj>
    <derivirana_varijabla naziv="DomainObject.Predmet.OstaliListFormatedOIB_1">
      <item>Saša Nikić, OIB 29699548970 punomoćnik sudionika u postupku SA-NI j.d.o.o.</item>
    </derivirana_varijabla>
  </DomainObject.Predmet.OstaliListFormatedOIB>
  <DomainObject.Predmet.OstaliListFormatedWithAdress>
    <izvorni_sadrzaj>
      <item>Saša Nikić, Dubrovačka 40/a, 21000 Split punomoćnik sudionika u postupku SA-NI j.d.o.o.</item>
    </izvorni_sadrzaj>
    <derivirana_varijabla naziv="DomainObject.Predmet.OstaliListFormatedWithAdress_1">
      <item>Saša Nikić, Dubrovačka 40/a, 21000 Split punomoćnik sudionika u postupku SA-NI j.d.o.o.</item>
    </derivirana_varijabla>
  </DomainObject.Predmet.OstaliListFormatedWithAdress>
  <DomainObject.Predmet.OstaliListFormatedWithAdressOIB>
    <izvorni_sadrzaj>
      <item>Saša Nikić, OIB 29699548970, Dubrovačka 40/a, 21000 Split punomoćnik sudionika u postupku SA-NI j.d.o.o.</item>
    </izvorni_sadrzaj>
    <derivirana_varijabla naziv="DomainObject.Predmet.OstaliListFormatedWithAdressOIB_1">
      <item>Saša Nikić, OIB 29699548970, Dubrovačka 40/a, 21000 Split punomoćnik sudionika u postupku SA-NI j.d.o.o.</item>
    </derivirana_varijabla>
  </DomainObject.Predmet.OstaliListFormatedWithAdressOIB>
  <DomainObject.Predmet.OstaliListNazivFormated>
    <izvorni_sadrzaj>
      <item>Saša Nikić</item>
    </izvorni_sadrzaj>
    <derivirana_varijabla naziv="DomainObject.Predmet.OstaliListNazivFormated_1">
      <item>Saša Nikić</item>
    </derivirana_varijabla>
  </DomainObject.Predmet.OstaliListNazivFormated>
  <DomainObject.Predmet.OstaliListNazivFormatedOIB>
    <izvorni_sadrzaj>
      <item>Saša Nikić, OIB 29699548970</item>
    </izvorni_sadrzaj>
    <derivirana_varijabla naziv="DomainObject.Predmet.OstaliListNazivFormatedOIB_1">
      <item>Saša Nikić, OIB 29699548970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SA-NI j.d.o.o.</izvorni_sadrzaj>
    <derivirana_varijabla naziv="DomainObject.Predmet.ProtustrankaIDrugi_1">SA-NI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SA-NI j.d.o.o., OIB 68784495596, Grahovečka 4, 10360 Vuger Selo</izvorni_sadrzaj>
    <derivirana_varijabla naziv="DomainObject.Predmet.ProtustrankaIDrugiAdressOIB_1">SA-NI j.d.o.o., OIB 68784495596, Grahovečka 4, 10360 Vuger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SA-NI j.d.o.o.</item>
      <item>Saša Nikić</item>
    </izvorni_sadrzaj>
    <derivirana_varijabla naziv="DomainObject.Predmet.SudioniciListNaziv_1">
      <item>FINA Regionalni centar Zagreb</item>
      <item>SA-NI j.d.o.o.</item>
      <item>Saša Nikić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SA-NI j.d.o.o., OIB 68784495596, Grahovečka 4,10360 Vuger Selo</item>
      <item>Saša Nikić, OIB 29699548970, Dubrovačka 40/a,21000 Split</item>
    </izvorni_sadrzaj>
    <derivirana_varijabla naziv="DomainObject.Predmet.SudioniciListAdressOIB_1">
      <item>FINA Regionalni centar Zagreb, OIB 85821130368, Trg svibanjskih žrtava 1995. 1,10000 Zagreb</item>
      <item>SA-NI j.d.o.o., OIB 68784495596, Grahovečka 4,10360 Vuger Selo</item>
      <item>Saša Nikić, OIB 29699548970, Dubrovačka 40/a,21000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68784495596</item>
      <item>, OIB 29699548970</item>
    </izvorni_sadrzaj>
    <derivirana_varijabla naziv="DomainObject.Predmet.SudioniciListNazivOIB_1">
      <item>, OIB 85821130368</item>
      <item>, OIB 68784495596</item>
      <item>, OIB 29699548970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2716</properties:Characters>
  <properties:Lines>79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2016-12-07T08:26:00Z</dcterms:created>
  <dc:creator>Ivan Turčić</dc:creator>
  <cp:lastModifiedBy>Ivan Turčić</cp:lastModifiedBy>
  <cp:lastPrinted>2016-12-07T08:32:00Z</cp:lastPrinted>
  <dcterms:modified xmlns:xsi="http://www.w3.org/2001/XMLSchema-instance" xsi:type="dcterms:W3CDTF">2016-12-07T08:33:00Z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