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32d1" w14:paraId="2d232d1" w:rsidRDefault="004F179E" w:rsidP="004F179E" w:rsidR="004F179E" w:rsidRPr="00711DA6">
      <w:pPr>
        <w15:collapsed w:val="false"/>
      </w:pPr>
      <w:bookmarkStart w:name="_GoBack" w:id="0"/>
      <w:bookmarkEnd w:id="0"/>
      <w:r w:rsidRPr="00711DA6">
        <w:rPr>
          <w:rStyle w:val="Naglaeno"/>
        </w:rPr>
        <w:t xml:space="preserve">                </w:t>
      </w:r>
      <w:r w:rsidRPr="00711DA6">
        <w:rPr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79E" w:rsidP="004F179E" w:rsidR="004F179E" w:rsidRPr="00711DA6">
      <w:pPr>
        <w:ind w:hanging="720" w:left="360"/>
      </w:pPr>
      <w:r w:rsidRPr="00711DA6">
        <w:t xml:space="preserve">         REPUBLIKA HRVATSKA</w:t>
      </w:r>
    </w:p>
    <w:p w:rsidRDefault="004F179E" w:rsidP="004F179E" w:rsidR="004F179E" w:rsidRPr="00711DA6">
      <w:pPr>
        <w:ind w:hanging="720" w:left="360"/>
      </w:pPr>
      <w:r w:rsidRPr="00711DA6">
        <w:t xml:space="preserve">     TRGOVAČKI SUD U OSIJEKU</w:t>
      </w:r>
    </w:p>
    <w:p w:rsidRDefault="004F179E" w:rsidP="004F179E" w:rsidR="004F179E" w:rsidRPr="00711DA6"/>
    <w:p w:rsidRDefault="004F179E" w:rsidP="004F179E" w:rsidR="004F179E" w:rsidRPr="00711DA6">
      <w:pPr>
        <w:jc w:val="center"/>
      </w:pPr>
      <w:r w:rsidRPr="00711DA6">
        <w:t>Z A K L J U Č A K</w:t>
      </w:r>
    </w:p>
    <w:p w:rsidRDefault="004F179E" w:rsidP="004F179E" w:rsidR="004F179E" w:rsidRPr="00711DA6">
      <w:pPr>
        <w:jc w:val="both"/>
      </w:pPr>
    </w:p>
    <w:p w:rsidRDefault="00C1400D" w:rsidP="00C1400D" w:rsidR="00C1400D" w:rsidRPr="00711DA6">
      <w:pPr>
        <w:ind w:firstLine="708"/>
        <w:jc w:val="both"/>
      </w:pPr>
      <w:r w:rsidRPr="00711DA6">
        <w:t xml:space="preserve">Trgovački sud u Osijeku, po stečajnom sucu mr. sc. Borisu Vukoviću u stečajnom postupku radi naknadne diobe Stečajna masa iza BIOPLIN-BARANJA d.o.o. u stečaju, Vinkovci, </w:t>
      </w:r>
      <w:proofErr w:type="spellStart"/>
      <w:r w:rsidRPr="00711DA6">
        <w:t>Lapovačka</w:t>
      </w:r>
      <w:proofErr w:type="spellEnd"/>
      <w:r w:rsidRPr="00711DA6">
        <w:t xml:space="preserve"> 30, MBS: 030185262, OIB: 67277161215, 1. listopada 2018.</w:t>
      </w:r>
    </w:p>
    <w:p w:rsidRDefault="004F179E" w:rsidP="00925B82" w:rsidR="004F179E">
      <w:pPr>
        <w:ind w:firstLine="708"/>
        <w:jc w:val="both"/>
      </w:pPr>
      <w:r w:rsidRPr="00711DA6">
        <w:t xml:space="preserve"> </w:t>
      </w:r>
    </w:p>
    <w:p w:rsidRDefault="00925B82" w:rsidP="00925B82" w:rsidR="00925B82" w:rsidRPr="00711DA6">
      <w:pPr>
        <w:ind w:firstLine="708"/>
        <w:jc w:val="both"/>
      </w:pPr>
    </w:p>
    <w:p w:rsidRDefault="004F179E" w:rsidP="004F179E" w:rsidR="004F179E" w:rsidRPr="00711DA6">
      <w:pPr>
        <w:pStyle w:val="Tijeloteksta"/>
        <w:jc w:val="center"/>
        <w:rPr>
          <w:bCs/>
          <w:sz w:val="24"/>
        </w:rPr>
      </w:pPr>
      <w:r w:rsidRPr="00711DA6">
        <w:rPr>
          <w:bCs/>
          <w:sz w:val="24"/>
        </w:rPr>
        <w:t>z a k l j u č i o   j e</w:t>
      </w:r>
    </w:p>
    <w:p w:rsidRDefault="000B19E6" w:rsidP="004F179E" w:rsidR="000B19E6" w:rsidRPr="00711DA6">
      <w:pPr>
        <w:pStyle w:val="Tijeloteksta"/>
        <w:rPr>
          <w:b/>
          <w:bCs/>
          <w:sz w:val="24"/>
        </w:rPr>
      </w:pPr>
    </w:p>
    <w:p w:rsidRDefault="004F179E" w:rsidP="004F179E" w:rsidR="004F179E" w:rsidRPr="00711DA6">
      <w:pPr>
        <w:pStyle w:val="Tijeloteksta"/>
        <w:ind w:firstLine="708"/>
        <w:rPr>
          <w:sz w:val="24"/>
        </w:rPr>
      </w:pPr>
      <w:r w:rsidRPr="00711DA6">
        <w:rPr>
          <w:sz w:val="24"/>
        </w:rPr>
        <w:t>Daje se suglasnost na prijedlog naknadne diobe</w:t>
      </w:r>
      <w:r w:rsidR="00D725A4" w:rsidRPr="00711DA6">
        <w:rPr>
          <w:sz w:val="24"/>
        </w:rPr>
        <w:t xml:space="preserve"> </w:t>
      </w:r>
      <w:r w:rsidRPr="00711DA6">
        <w:rPr>
          <w:sz w:val="24"/>
        </w:rPr>
        <w:t>radi namirenja stečajnog vjerov</w:t>
      </w:r>
      <w:r w:rsidR="006A3342" w:rsidRPr="00711DA6">
        <w:rPr>
          <w:sz w:val="24"/>
        </w:rPr>
        <w:t>nika   prema diobnom popisu od 7. svibnja 2018</w:t>
      </w:r>
      <w:r w:rsidRPr="00711DA6">
        <w:rPr>
          <w:sz w:val="24"/>
        </w:rPr>
        <w:t>. godine, koji je objavljen na mrežnoj stranici e-Oglasn</w:t>
      </w:r>
      <w:r w:rsidR="006A3342" w:rsidRPr="00711DA6">
        <w:rPr>
          <w:sz w:val="24"/>
        </w:rPr>
        <w:t>a ploča sudova 14. svibnja 2018</w:t>
      </w:r>
      <w:r w:rsidRPr="00711DA6">
        <w:rPr>
          <w:sz w:val="24"/>
        </w:rPr>
        <w:t>. na način namirenja vjerovnika II višeg isplatnog re</w:t>
      </w:r>
      <w:r w:rsidR="006A3342" w:rsidRPr="00711DA6">
        <w:rPr>
          <w:sz w:val="24"/>
        </w:rPr>
        <w:t>da u ukupnom iznosu od 3.408,22 kn, što čini 100</w:t>
      </w:r>
      <w:r w:rsidRPr="00711DA6">
        <w:rPr>
          <w:sz w:val="24"/>
        </w:rPr>
        <w:t>%  utvrđenih tražbina vjer</w:t>
      </w:r>
      <w:r w:rsidR="00D725A4" w:rsidRPr="00711DA6">
        <w:rPr>
          <w:sz w:val="24"/>
        </w:rPr>
        <w:t>ovnika II višeg isplatnog reda, kao i suglasnost na završni račun od 9. svibnja koji je objavljen na mrežnoj stranici e-Oglasna</w:t>
      </w:r>
      <w:r w:rsidR="00621F28" w:rsidRPr="00711DA6">
        <w:rPr>
          <w:sz w:val="24"/>
        </w:rPr>
        <w:t xml:space="preserve"> ploča sudova 15. svibnja 2018.</w:t>
      </w:r>
    </w:p>
    <w:p w:rsidRDefault="004F179E" w:rsidP="00925B82" w:rsidR="004F179E">
      <w:pPr>
        <w:pStyle w:val="Tijeloteksta"/>
        <w:rPr>
          <w:sz w:val="24"/>
        </w:rPr>
      </w:pPr>
    </w:p>
    <w:p w:rsidRDefault="00925B82" w:rsidP="00925B82" w:rsidR="00925B82" w:rsidRPr="00711DA6">
      <w:pPr>
        <w:pStyle w:val="Tijeloteksta"/>
        <w:rPr>
          <w:sz w:val="24"/>
        </w:rPr>
      </w:pPr>
    </w:p>
    <w:p w:rsidRDefault="004F179E" w:rsidP="00925B82" w:rsidR="000B19E6" w:rsidRPr="00711DA6">
      <w:pPr>
        <w:pStyle w:val="Tijeloteksta"/>
        <w:jc w:val="center"/>
        <w:rPr>
          <w:sz w:val="24"/>
        </w:rPr>
      </w:pPr>
      <w:r w:rsidRPr="00711DA6">
        <w:rPr>
          <w:sz w:val="24"/>
        </w:rPr>
        <w:t>Obrazloženje</w:t>
      </w:r>
    </w:p>
    <w:p w:rsidRDefault="004F179E" w:rsidP="004F179E" w:rsidR="004F179E" w:rsidRPr="00711DA6">
      <w:pPr>
        <w:pStyle w:val="Tijeloteksta"/>
        <w:rPr>
          <w:sz w:val="24"/>
        </w:rPr>
      </w:pPr>
      <w:r w:rsidRPr="00711DA6">
        <w:rPr>
          <w:sz w:val="24"/>
        </w:rPr>
        <w:tab/>
      </w:r>
    </w:p>
    <w:p w:rsidRDefault="003453B9" w:rsidP="004F179E" w:rsidR="004F179E" w:rsidRPr="00711DA6">
      <w:pPr>
        <w:pStyle w:val="Tijeloteksta"/>
        <w:ind w:firstLine="708"/>
        <w:rPr>
          <w:sz w:val="24"/>
        </w:rPr>
      </w:pPr>
      <w:r w:rsidRPr="00711DA6">
        <w:rPr>
          <w:sz w:val="24"/>
        </w:rPr>
        <w:t>Podneskom od  7. svibnja 2018</w:t>
      </w:r>
      <w:r w:rsidR="004F179E" w:rsidRPr="00711DA6">
        <w:rPr>
          <w:sz w:val="24"/>
        </w:rPr>
        <w:t>. godine, stečajna upraviteljica predložila je naknadnu diobu vjerovnika na način namirenja vjerovnika II višeg isplatnog reda u iznosu od</w:t>
      </w:r>
      <w:r w:rsidRPr="00711DA6">
        <w:rPr>
          <w:sz w:val="24"/>
        </w:rPr>
        <w:t xml:space="preserve"> 3.408,22 kn, što čini 100% </w:t>
      </w:r>
      <w:r w:rsidR="004F179E" w:rsidRPr="00711DA6">
        <w:rPr>
          <w:sz w:val="24"/>
        </w:rPr>
        <w:t xml:space="preserve"> priznatih i utvrđenih tražbina vjerovnika II višeg isplatnog reda.  </w:t>
      </w:r>
    </w:p>
    <w:p w:rsidRDefault="004F179E" w:rsidP="004F179E" w:rsidR="004F179E" w:rsidRPr="00711DA6">
      <w:pPr>
        <w:pStyle w:val="Tijeloteksta"/>
        <w:ind w:firstLine="708"/>
        <w:rPr>
          <w:sz w:val="24"/>
        </w:rPr>
      </w:pPr>
    </w:p>
    <w:p w:rsidRDefault="004F179E" w:rsidP="004F179E" w:rsidR="004F179E" w:rsidRPr="00711DA6">
      <w:pPr>
        <w:pStyle w:val="Tijeloteksta"/>
        <w:ind w:firstLine="708"/>
        <w:rPr>
          <w:sz w:val="24"/>
        </w:rPr>
      </w:pPr>
      <w:r w:rsidRPr="00711DA6">
        <w:rPr>
          <w:sz w:val="24"/>
        </w:rPr>
        <w:t>Ukupno priznate tražbine vjerovnika II višeg isplatnog reda u ovom steč</w:t>
      </w:r>
      <w:r w:rsidR="003453B9" w:rsidRPr="00711DA6">
        <w:rPr>
          <w:sz w:val="24"/>
        </w:rPr>
        <w:t xml:space="preserve">ajnom postupku iznose 3.408,22 </w:t>
      </w:r>
      <w:r w:rsidRPr="00711DA6">
        <w:rPr>
          <w:sz w:val="24"/>
        </w:rPr>
        <w:t>kn.</w:t>
      </w:r>
    </w:p>
    <w:p w:rsidRDefault="004F179E" w:rsidP="004F179E" w:rsidR="004F179E" w:rsidRPr="00711DA6">
      <w:pPr>
        <w:pStyle w:val="Tijeloteksta"/>
        <w:ind w:firstLine="708"/>
        <w:rPr>
          <w:sz w:val="24"/>
        </w:rPr>
      </w:pPr>
    </w:p>
    <w:p w:rsidRDefault="004F179E" w:rsidP="00274DBF" w:rsidR="004F179E" w:rsidRPr="00711DA6">
      <w:pPr>
        <w:pStyle w:val="Tijeloteksta"/>
        <w:ind w:firstLine="708"/>
        <w:rPr>
          <w:sz w:val="24"/>
        </w:rPr>
      </w:pPr>
      <w:r w:rsidRPr="00711DA6">
        <w:rPr>
          <w:sz w:val="24"/>
        </w:rPr>
        <w:t xml:space="preserve">Obzirom da je stečajni upravitelj uz zahtjev za davanje suglasnosti dostavio i diobni popis, isti je objavljen na mrežnoj stranici e-Oglasna ploča suda </w:t>
      </w:r>
      <w:r w:rsidR="00274DBF" w:rsidRPr="00711DA6">
        <w:rPr>
          <w:sz w:val="24"/>
        </w:rPr>
        <w:t>14. svibnja 2018</w:t>
      </w:r>
      <w:r w:rsidRPr="00711DA6">
        <w:rPr>
          <w:sz w:val="24"/>
        </w:rPr>
        <w:t xml:space="preserve">., te da je rok za prigovor iz čl. 280. st. 1. Stečajnog zakona („Narodne novine“ broj 71/15 i 104/17) istekao </w:t>
      </w:r>
      <w:r w:rsidR="00274DBF" w:rsidRPr="00711DA6">
        <w:rPr>
          <w:sz w:val="24"/>
        </w:rPr>
        <w:t>31. svibnja 2018</w:t>
      </w:r>
      <w:r w:rsidRPr="00711DA6">
        <w:rPr>
          <w:sz w:val="24"/>
        </w:rPr>
        <w:t>., stečajni upravitelj će obaviti diobu</w:t>
      </w:r>
      <w:r w:rsidR="00D97FE7" w:rsidRPr="00711DA6">
        <w:rPr>
          <w:sz w:val="24"/>
        </w:rPr>
        <w:t xml:space="preserve"> u skladu s diobnim popisom i dostavljenim završnim računom</w:t>
      </w:r>
      <w:r w:rsidRPr="00711DA6">
        <w:rPr>
          <w:sz w:val="24"/>
        </w:rPr>
        <w:t xml:space="preserve">, a u smislu čl. 273. i čl. 291. Stečajnog zakona, te je odlučeno kao u izreci.  </w:t>
      </w:r>
    </w:p>
    <w:p w:rsidRDefault="004F179E" w:rsidP="004F179E" w:rsidR="004F179E" w:rsidRPr="00711DA6">
      <w:pPr>
        <w:pStyle w:val="Tijeloteksta"/>
        <w:rPr>
          <w:sz w:val="24"/>
        </w:rPr>
      </w:pPr>
    </w:p>
    <w:p w:rsidRDefault="004F179E" w:rsidP="004F179E" w:rsidR="004F179E" w:rsidRPr="00711DA6">
      <w:pPr>
        <w:jc w:val="center"/>
      </w:pPr>
      <w:r w:rsidRPr="00711DA6">
        <w:t xml:space="preserve">U Osijeku </w:t>
      </w:r>
      <w:r w:rsidR="00C56059" w:rsidRPr="00711DA6">
        <w:t>1. listopada</w:t>
      </w:r>
      <w:r w:rsidRPr="00711DA6">
        <w:t xml:space="preserve"> 2018.</w:t>
      </w:r>
    </w:p>
    <w:p w:rsidRDefault="004F179E" w:rsidP="004F179E" w:rsidR="004F179E" w:rsidRPr="00711DA6"/>
    <w:p w:rsidRDefault="004F179E" w:rsidP="004F179E" w:rsidR="004F179E" w:rsidRPr="00711DA6">
      <w:pPr>
        <w:jc w:val="both"/>
      </w:pPr>
      <w:r w:rsidRPr="00711DA6">
        <w:tab/>
      </w:r>
      <w:r w:rsidRPr="00711DA6">
        <w:tab/>
      </w:r>
      <w:r w:rsidRPr="00711DA6">
        <w:tab/>
      </w:r>
      <w:r w:rsidRPr="00711DA6">
        <w:tab/>
      </w:r>
      <w:r w:rsidRPr="00711DA6">
        <w:tab/>
      </w:r>
      <w:r w:rsidRPr="00711DA6">
        <w:tab/>
      </w:r>
      <w:r w:rsidRPr="00711DA6">
        <w:tab/>
      </w:r>
      <w:r w:rsidRPr="00711DA6">
        <w:tab/>
        <w:t xml:space="preserve">         STEČAJNI SUDAC</w:t>
      </w:r>
    </w:p>
    <w:p w:rsidRDefault="004F179E" w:rsidP="004F179E" w:rsidR="004F179E" w:rsidRPr="00711DA6">
      <w:pPr>
        <w:ind w:left="4956"/>
        <w:jc w:val="center"/>
      </w:pPr>
      <w:r w:rsidRPr="00711DA6">
        <w:t xml:space="preserve">       mr. sc. Boris Vuković</w:t>
      </w:r>
    </w:p>
    <w:p w:rsidRDefault="004F179E" w:rsidP="004F179E" w:rsidR="004F179E" w:rsidRPr="00711DA6">
      <w:pPr>
        <w:jc w:val="both"/>
      </w:pPr>
      <w:r w:rsidRPr="00711DA6">
        <w:t xml:space="preserve">Zapisničar: Danijela Špeletić       </w:t>
      </w:r>
    </w:p>
    <w:p w:rsidRDefault="004F179E" w:rsidP="004F179E" w:rsidR="004F179E" w:rsidRPr="00711DA6">
      <w:pPr>
        <w:jc w:val="both"/>
      </w:pPr>
      <w:r w:rsidRPr="00711DA6">
        <w:t xml:space="preserve">            </w:t>
      </w:r>
    </w:p>
    <w:p w:rsidRDefault="004F179E" w:rsidP="004F179E" w:rsidR="004F179E" w:rsidRPr="00711DA6">
      <w:pPr>
        <w:jc w:val="both"/>
      </w:pPr>
    </w:p>
    <w:p w:rsidRDefault="00925B82" w:rsidP="004F179E" w:rsidR="00925B82" w:rsidRPr="00711DA6">
      <w:pPr>
        <w:jc w:val="both"/>
      </w:pPr>
    </w:p>
    <w:p w:rsidRDefault="004F179E" w:rsidP="004F179E" w:rsidR="004F179E" w:rsidRPr="00711DA6">
      <w:pPr>
        <w:jc w:val="both"/>
      </w:pPr>
      <w:r w:rsidRPr="00711DA6">
        <w:t>UPUTA O PRAVNOM LIJEKU:</w:t>
      </w:r>
    </w:p>
    <w:p w:rsidRDefault="004F179E" w:rsidP="004F179E" w:rsidR="004F179E" w:rsidRPr="00711DA6">
      <w:pPr>
        <w:pStyle w:val="Tijeloteksta"/>
        <w:rPr>
          <w:sz w:val="24"/>
        </w:rPr>
      </w:pPr>
      <w:r w:rsidRPr="00711DA6">
        <w:rPr>
          <w:sz w:val="24"/>
        </w:rPr>
        <w:t>Protiv zaključka nije dopušten pravni lijek (članak 19. stav 7. Stečajnog zakona).</w:t>
      </w: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  <w:r w:rsidRPr="00711DA6">
        <w:rPr>
          <w:sz w:val="24"/>
        </w:rPr>
        <w:t>DNA</w:t>
      </w:r>
    </w:p>
    <w:p w:rsidRDefault="004F179E" w:rsidP="00A70C44" w:rsidR="00A70C44" w:rsidRPr="00711DA6">
      <w:pPr>
        <w:pStyle w:val="Odlomakpopisa"/>
        <w:numPr>
          <w:ilvl w:val="0"/>
          <w:numId w:val="24"/>
        </w:numPr>
        <w:jc w:val="both"/>
        <w:rPr>
          <w:rFonts w:hAnsi="Calibri" w:ascii="Calibri"/>
        </w:rPr>
      </w:pPr>
      <w:r w:rsidRPr="00711DA6">
        <w:t xml:space="preserve">Stečajna upraviteljica </w:t>
      </w:r>
      <w:r w:rsidR="00A70C44" w:rsidRPr="00711DA6">
        <w:t xml:space="preserve">Margareta </w:t>
      </w:r>
      <w:proofErr w:type="spellStart"/>
      <w:r w:rsidR="00A70C44" w:rsidRPr="00711DA6">
        <w:t>Bondža</w:t>
      </w:r>
      <w:proofErr w:type="spellEnd"/>
      <w:r w:rsidR="00A70C44" w:rsidRPr="00711DA6">
        <w:t xml:space="preserve">, Vinkovci, </w:t>
      </w:r>
      <w:proofErr w:type="spellStart"/>
      <w:r w:rsidR="00A70C44" w:rsidRPr="00711DA6">
        <w:t>Lapovačka</w:t>
      </w:r>
      <w:proofErr w:type="spellEnd"/>
      <w:r w:rsidR="00A70C44" w:rsidRPr="00711DA6">
        <w:t xml:space="preserve"> 30</w:t>
      </w:r>
    </w:p>
    <w:p w:rsidRDefault="004F179E" w:rsidP="00A70C44" w:rsidR="004F179E" w:rsidRPr="00711DA6">
      <w:pPr>
        <w:pStyle w:val="Tijeloteksta"/>
        <w:numPr>
          <w:ilvl w:val="0"/>
          <w:numId w:val="24"/>
        </w:numPr>
        <w:jc w:val="left"/>
        <w:rPr>
          <w:sz w:val="24"/>
        </w:rPr>
      </w:pPr>
      <w:r w:rsidRPr="00711DA6">
        <w:rPr>
          <w:sz w:val="24"/>
        </w:rPr>
        <w:t xml:space="preserve">e-oglasna ploča </w:t>
      </w:r>
    </w:p>
    <w:p w:rsidRDefault="00A70C44" w:rsidP="004F179E" w:rsidR="004F179E" w:rsidRPr="00711DA6">
      <w:pPr>
        <w:pStyle w:val="Tijeloteksta"/>
        <w:numPr>
          <w:ilvl w:val="0"/>
          <w:numId w:val="24"/>
        </w:numPr>
        <w:jc w:val="left"/>
        <w:rPr>
          <w:sz w:val="24"/>
        </w:rPr>
      </w:pPr>
      <w:r w:rsidRPr="00711DA6">
        <w:rPr>
          <w:sz w:val="24"/>
        </w:rPr>
        <w:t>kal. 19.10.2018.</w:t>
      </w: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>
      <w:pPr>
        <w:pStyle w:val="Tijeloteksta"/>
        <w:jc w:val="left"/>
        <w:rPr>
          <w:sz w:val="24"/>
        </w:rPr>
      </w:pPr>
      <w:r w:rsidRPr="00711DA6">
        <w:rPr>
          <w:sz w:val="24"/>
        </w:rPr>
        <w:t xml:space="preserve">                                                                                                                                </w:t>
      </w:r>
      <w:r w:rsidRPr="00711DA6">
        <w:rPr>
          <w:sz w:val="24"/>
        </w:rPr>
        <w:tab/>
      </w:r>
      <w:r w:rsidRPr="00711DA6">
        <w:rPr>
          <w:sz w:val="24"/>
        </w:rPr>
        <w:tab/>
      </w:r>
      <w:r w:rsidRPr="00711DA6">
        <w:rPr>
          <w:sz w:val="24"/>
        </w:rPr>
        <w:tab/>
      </w:r>
    </w:p>
    <w:p w:rsidRDefault="004F179E" w:rsidP="004F179E" w:rsidR="004F179E" w:rsidRPr="00711DA6">
      <w:pPr>
        <w:pStyle w:val="Tijeloteksta"/>
        <w:jc w:val="left"/>
        <w:rPr>
          <w:sz w:val="24"/>
        </w:rPr>
      </w:pPr>
      <w:r w:rsidRPr="00711DA6">
        <w:rPr>
          <w:sz w:val="24"/>
        </w:rPr>
        <w:tab/>
      </w:r>
      <w:r w:rsidRPr="00711DA6">
        <w:rPr>
          <w:sz w:val="24"/>
        </w:rPr>
        <w:tab/>
      </w:r>
      <w:r w:rsidRPr="00711DA6">
        <w:rPr>
          <w:sz w:val="24"/>
        </w:rPr>
        <w:tab/>
      </w:r>
      <w:r w:rsidRPr="00711DA6">
        <w:rPr>
          <w:sz w:val="24"/>
        </w:rPr>
        <w:tab/>
        <w:t xml:space="preserve">   </w:t>
      </w:r>
      <w:r w:rsidRPr="00711DA6">
        <w:rPr>
          <w:sz w:val="24"/>
        </w:rPr>
        <w:tab/>
        <w:t xml:space="preserve">                                                </w:t>
      </w:r>
    </w:p>
    <w:p w:rsidRDefault="004F179E" w:rsidP="004F179E" w:rsidR="004F179E" w:rsidRPr="00711DA6">
      <w:pPr>
        <w:pStyle w:val="Tijeloteksta"/>
        <w:jc w:val="left"/>
        <w:rPr>
          <w:sz w:val="24"/>
        </w:rPr>
      </w:pPr>
    </w:p>
    <w:p w:rsidRDefault="004F179E" w:rsidP="004F179E" w:rsidR="004F179E" w:rsidRPr="00711DA6"/>
    <w:p w:rsidRDefault="006D3C3F" w:rsidP="004F179E" w:rsidR="006D3C3F" w:rsidRPr="00711DA6"/>
    <w:sectPr w:rsidSect="00606835" w:rsidR="006D3C3F" w:rsidRPr="00711DA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16A" w:rsidR="006B316A">
      <w:r>
        <w:separator/>
      </w:r>
    </w:p>
  </w:endnote>
  <w:endnote w:id="0" w:type="continuationSeparator">
    <w:p w:rsidRDefault="006B316A" w:rsidR="006B3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16A" w:rsidR="006B316A">
      <w:r>
        <w:separator/>
      </w:r>
    </w:p>
  </w:footnote>
  <w:footnote w:id="0" w:type="continuationSeparator">
    <w:p w:rsidRDefault="006B316A" w:rsidR="006B3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9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1C68" w:rsidP="005A1C68" w:rsidR="005A1C68">
    <w:pPr>
      <w:jc w:val="right"/>
    </w:pPr>
    <w:r>
      <w:t>7 St-2928/16-31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C68" w:rsidP="005A1C68" w:rsidR="005A1C68">
    <w:pPr>
      <w:jc w:val="right"/>
    </w:pPr>
    <w:r>
      <w:t>7 St-2928/16-31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2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1"/>
  </w:num>
  <w:num w:numId="14">
    <w:abstractNumId w:val="13"/>
  </w:num>
  <w:num w:numId="15">
    <w:abstractNumId w:val="2"/>
  </w:num>
  <w:num w:numId="16">
    <w:abstractNumId w:val="7"/>
  </w:num>
  <w:num w:numId="17">
    <w:abstractNumId w:val="1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6"/>
  </w:num>
  <w:num w:numId="22">
    <w:abstractNumId w:val="9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9E6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680D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5C0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A3A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3E79"/>
    <w:rsid w:val="00273B2E"/>
    <w:rsid w:val="00273B39"/>
    <w:rsid w:val="00274DBF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06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5CC"/>
    <w:rsid w:val="00310BB4"/>
    <w:rsid w:val="00310F77"/>
    <w:rsid w:val="003111CE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3B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016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6FD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2E8"/>
    <w:rsid w:val="004D536E"/>
    <w:rsid w:val="004D5674"/>
    <w:rsid w:val="004D58F1"/>
    <w:rsid w:val="004D6158"/>
    <w:rsid w:val="004D7447"/>
    <w:rsid w:val="004E4381"/>
    <w:rsid w:val="004F0B03"/>
    <w:rsid w:val="004F0F3B"/>
    <w:rsid w:val="004F179E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C68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37F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1F28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3342"/>
    <w:rsid w:val="006A4D8A"/>
    <w:rsid w:val="006A5786"/>
    <w:rsid w:val="006A5E58"/>
    <w:rsid w:val="006A5F8E"/>
    <w:rsid w:val="006A7409"/>
    <w:rsid w:val="006A7721"/>
    <w:rsid w:val="006B1153"/>
    <w:rsid w:val="006B316A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3C9C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1DA6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0B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278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B82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59F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885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0C44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1CC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44B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00D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059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2882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0B21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5A4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97FE7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053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442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1C6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30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30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0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0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1C6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30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0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2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46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1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4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01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74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BIOPLIN-BARANJA d.o.o. za zbrinjavanje i preradu otpada u stečaju</izvorni_sadrzaj>
    <derivirana_varijabla naziv="DomainObject.Predmet.ProtustrankaFormated_1">  Stečajna masa iza BIOPLIN-BARANJA d.o.o. za zbrinjavanje i preradu otpada u stečaju</derivirana_varijabla>
  </DomainObject.Predmet.ProtustrankaFormated>
  <DomainObject.Predmet.ProtustrankaFormatedOIB>
    <izvorni_sadrzaj>  Stečajna masa iza BIOPLIN-BARANJA d.o.o. za zbrinjavanje i preradu otpada u stečaju, OIB 67277161215</izvorni_sadrzaj>
    <derivirana_varijabla naziv="DomainObject.Predmet.ProtustrankaFormatedOIB_1">  Stečajna masa iza BIOPLIN-BARANJA d.o.o. za zbrinjavanje i preradu otpada u stečaju, OIB 67277161215</derivirana_varijabla>
  </DomainObject.Predmet.ProtustrankaFormatedOIB>
  <DomainObject.Predmet.ProtustrankaFormatedWithAdress>
    <izvorni_sadrzaj> Stečajna masa iza BIOPLIN-BARANJA d.o.o. za zbrinjavanje i preradu otpada u stečaju, Lapovačka 30, 32100 Vinkovci</izvorni_sadrzaj>
    <derivirana_varijabla naziv="DomainObject.Predmet.ProtustrankaFormatedWithAdress_1"> Stečajna masa iza BIOPLIN-BARANJA d.o.o. za zbrinjavanje i preradu otpada u stečaju, Lapovačka 30, 32100 Vinkovci</derivirana_varijabla>
  </DomainObject.Predmet.ProtustrankaFormatedWithAdress>
  <DomainObject.Predmet.ProtustrankaFormatedWithAdressOIB>
    <izvorni_sadrzaj> Stečajna masa iza BIOPLIN-BARANJA d.o.o. za zbrinjavanje i preradu otpada u stečaju, OIB 67277161215, Lapovačka 30, 32100 Vinkovci</izvorni_sadrzaj>
    <derivirana_varijabla naziv="DomainObject.Predmet.ProtustrankaFormatedWithAdressOIB_1"> Stečajna masa iza BIOPLIN-BARANJA d.o.o. za zbrinjavanje i preradu otpada u stečaju, OIB 67277161215, Lapovačka 30, 32100 Vinkovci</derivirana_varijabla>
  </DomainObject.Predmet.ProtustrankaFormatedWithAdressOIB>
  <DomainObject.Predmet.ProtustrankaWithAdress>
    <izvorni_sadrzaj>Stečajna masa iza BIOPLIN-BARANJA d.o.o. za zbrinjavanje i preradu otpada u stečaju Lapovačka 30, 32100 Vinkovci</izvorni_sadrzaj>
    <derivirana_varijabla naziv="DomainObject.Predmet.ProtustrankaWithAdress_1">Stečajna masa iza BIOPLIN-BARANJA d.o.o. za zbrinjavanje i preradu otpada u stečaju Lapovačka 30, 32100 Vinkovci</derivirana_varijabla>
  </DomainObject.Predmet.ProtustrankaWithAdress>
  <DomainObject.Predmet.ProtustrankaWithAdressOIB>
    <izvorni_sadrzaj>Stečajna masa iza BIOPLIN-BARANJA d.o.o. za zbrinjavanje i preradu otpada u stečaju, OIB 67277161215, Lapovačka 30, 32100 Vinkovci</izvorni_sadrzaj>
    <derivirana_varijabla naziv="DomainObject.Predmet.ProtustrankaWithAdressOIB_1">Stečajna masa iza BIOPLIN-BARANJA d.o.o. za zbrinjavanje i preradu otpada u stečaju, OIB 67277161215, Lapovačka 30, 32100 Vinkovci</derivirana_varijabla>
  </DomainObject.Predmet.ProtustrankaWithAdressOIB>
  <DomainObject.Predmet.ProtustrankaNazivFormated>
    <izvorni_sadrzaj>Stečajna masa iza BIOPLIN-BARANJA d.o.o. za zbrinjavanje i preradu otpada u stečaju</izvorni_sadrzaj>
    <derivirana_varijabla naziv="DomainObject.Predmet.ProtustrankaNazivFormated_1">Stečajna masa iza BIOPLIN-BARANJA d.o.o. za zbrinjavanje i preradu otpada u stečaju</derivirana_varijabla>
  </DomainObject.Predmet.ProtustrankaNazivFormated>
  <DomainObject.Predmet.ProtustrankaNazivFormatedOIB>
    <izvorni_sadrzaj>Stečajna masa iza BIOPLIN-BARANJA d.o.o. za zbrinjavanje i preradu otpada u stečaju, OIB 67277161215</izvorni_sadrzaj>
    <derivirana_varijabla naziv="DomainObject.Predmet.ProtustrankaNazivFormatedOIB_1">Stečajna masa iza BIOPLIN-BARANJA d.o.o. za zbrinjavanje i preradu otpada u stečaju, OIB 67277161215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Kukić</izvorni_sadrzaj>
    <derivirana_varijabla naziv="DomainObject.Predmet.StrankaFormated_1">  Srećko Kukić</derivirana_varijabla>
  </DomainObject.Predmet.StrankaFormated>
  <DomainObject.Predmet.StrankaFormatedOIB>
    <izvorni_sadrzaj>  Srećko Kukić, OIB 01442460252</izvorni_sadrzaj>
    <derivirana_varijabla naziv="DomainObject.Predmet.StrankaFormatedOIB_1">  Srećko Kukić, OIB 01442460252</derivirana_varijabla>
  </DomainObject.Predmet.StrankaFormatedOIB>
  <DomainObject.Predmet.StrankaFormatedWithAdress>
    <izvorni_sadrzaj> Srećko Kukić, Vukovarska Cesta 28, 31000 Osijek</izvorni_sadrzaj>
    <derivirana_varijabla naziv="DomainObject.Predmet.StrankaFormatedWithAdress_1"> Srećko Kukić, Vukovarska Cesta 28, 31000 Osijek</derivirana_varijabla>
  </DomainObject.Predmet.StrankaFormatedWithAdress>
  <DomainObject.Predmet.StrankaFormatedWithAdressOIB>
    <izvorni_sadrzaj> Srećko Kukić, OIB 01442460252, Vukovarska Cesta 28, 31000 Osijek</izvorni_sadrzaj>
    <derivirana_varijabla naziv="DomainObject.Predmet.StrankaFormatedWithAdressOIB_1"> Srećko Kukić, OIB 01442460252, Vukovarska Cesta 28, 31000 Osijek</derivirana_varijabla>
  </DomainObject.Predmet.StrankaFormatedWithAdressOIB>
  <DomainObject.Predmet.StrankaWithAdress>
    <izvorni_sadrzaj>Srećko Kukić Vukovarska Cesta 28,31000 Osijek</izvorni_sadrzaj>
    <derivirana_varijabla naziv="DomainObject.Predmet.StrankaWithAdress_1">Srećko Kukić Vukovarska Cesta 28,31000 Osijek</derivirana_varijabla>
  </DomainObject.Predmet.StrankaWithAdress>
  <DomainObject.Predmet.StrankaWithAdressOIB>
    <izvorni_sadrzaj>Srećko Kukić, OIB 01442460252, Vukovarska Cesta 28,31000 Osijek</izvorni_sadrzaj>
    <derivirana_varijabla naziv="DomainObject.Predmet.StrankaWithAdressOIB_1">Srećko Kukić, OIB 01442460252, Vukovarska Cesta 28,31000 Osijek</derivirana_varijabla>
  </DomainObject.Predmet.StrankaWithAdressOIB>
  <DomainObject.Predmet.StrankaNazivFormated>
    <izvorni_sadrzaj>Srećko Kukić</izvorni_sadrzaj>
    <derivirana_varijabla naziv="DomainObject.Predmet.StrankaNazivFormated_1">Srećko Kukić</derivirana_varijabla>
  </DomainObject.Predmet.StrankaNazivFormated>
  <DomainObject.Predmet.StrankaNazivFormatedOIB>
    <izvorni_sadrzaj>Srećko Kukić, OIB 01442460252</izvorni_sadrzaj>
    <derivirana_varijabla naziv="DomainObject.Predmet.StrankaNazivFormatedOIB_1">Srećko Kukić, OIB 01442460252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Srećko Kukić</item>
    </izvorni_sadrzaj>
    <derivirana_varijabla naziv="DomainObject.Predmet.StrankaListFormated_1">
      <item>Srećko Kukić</item>
    </derivirana_varijabla>
  </DomainObject.Predmet.StrankaListFormated>
  <DomainObject.Predmet.StrankaListFormatedOIB>
    <izvorni_sadrzaj>
      <item>Srećko Kukić, OIB 01442460252</item>
    </izvorni_sadrzaj>
    <derivirana_varijabla naziv="DomainObject.Predmet.StrankaListFormatedOIB_1">
      <item>Srećko Kukić, OIB 01442460252</item>
    </derivirana_varijabla>
  </DomainObject.Predmet.StrankaListFormatedOIB>
  <DomainObject.Predmet.StrankaListFormatedWithAdress>
    <izvorni_sadrzaj>
      <item>Srećko Kukić, Vukovarska Cesta 28, 31000 Osijek</item>
    </izvorni_sadrzaj>
    <derivirana_varijabla naziv="DomainObject.Predmet.StrankaListFormatedWithAdress_1">
      <item>Srećko Kukić, Vukovarska Cesta 28, 31000 Osijek</item>
    </derivirana_varijabla>
  </DomainObject.Predmet.StrankaListFormatedWithAdress>
  <DomainObject.Predmet.StrankaListFormatedWithAdressOIB>
    <izvorni_sadrzaj>
      <item>Srećko Kukić, OIB 01442460252, Vukovarska Cesta 28, 31000 Osijek</item>
    </izvorni_sadrzaj>
    <derivirana_varijabla naziv="DomainObject.Predmet.StrankaListFormatedWithAdressOIB_1">
      <item>Srećko Kukić, OIB 01442460252, Vukovarska Cesta 28, 31000 Osijek</item>
    </derivirana_varijabla>
  </DomainObject.Predmet.StrankaListFormatedWithAdressOIB>
  <DomainObject.Predmet.StrankaListNazivFormated>
    <izvorni_sadrzaj>
      <item>Srećko Kukić</item>
    </izvorni_sadrzaj>
    <derivirana_varijabla naziv="DomainObject.Predmet.StrankaListNazivFormated_1">
      <item>Srećko Kukić</item>
    </derivirana_varijabla>
  </DomainObject.Predmet.StrankaListNazivFormated>
  <DomainObject.Predmet.StrankaListNazivFormatedOIB>
    <izvorni_sadrzaj>
      <item>Srećko Kukić, OIB 01442460252</item>
    </izvorni_sadrzaj>
    <derivirana_varijabla naziv="DomainObject.Predmet.StrankaListNazivFormatedOIB_1">
      <item>Srećko Kukić, OIB 01442460252</item>
    </derivirana_varijabla>
  </DomainObject.Predmet.StrankaListNazivFormatedOIB>
  <DomainObject.Predmet.ProtuStrankaListFormated>
    <izvorni_sadrzaj>
      <item>Stečajna masa iza BIOPLIN-BARANJA d.o.o. za zbrinjavanje i preradu otpada u stečaju</item>
    </izvorni_sadrzaj>
    <derivirana_varijabla naziv="DomainObject.Predmet.ProtuStrankaListFormated_1">
      <item>Stečajna masa iza BIOPLIN-BARANJA d.o.o. za zbrinjavanje i preradu otpada u stečaju</item>
    </derivirana_varijabla>
  </DomainObject.Predmet.ProtuStrankaListFormated>
  <DomainObject.Predmet.ProtuStrankaListFormatedOIB>
    <izvorni_sadrzaj>
      <item>Stečajna masa iza BIOPLIN-BARANJA d.o.o. za zbrinjavanje i preradu otpada u stečaju, OIB 67277161215</item>
    </izvorni_sadrzaj>
    <derivirana_varijabla naziv="DomainObject.Predmet.ProtuStrankaListFormatedOIB_1">
      <item>Stečajna masa iza BIOPLIN-BARANJA d.o.o. za zbrinjavanje i preradu otpada u stečaju, OIB 67277161215</item>
    </derivirana_varijabla>
  </DomainObject.Predmet.ProtuStrankaListFormatedOIB>
  <DomainObject.Predmet.ProtuStrankaListFormatedWithAdress>
    <izvorni_sadrzaj>
      <item>Stečajna masa iza BIOPLIN-BARANJA d.o.o. za zbrinjavanje i preradu otpada u stečaju, Lapovačka 30, 32100 Vinkovci</item>
    </izvorni_sadrzaj>
    <derivirana_varijabla naziv="DomainObject.Predmet.ProtuStrankaListFormatedWithAdress_1">
      <item>Stečajna masa iza BIOPLIN-BARANJA d.o.o. za zbrinjavanje i preradu otpada u stečaju, Lapovačka 30, 32100 Vinkovci</item>
    </derivirana_varijabla>
  </DomainObject.Predmet.ProtuStrankaListFormatedWithAdress>
  <DomainObject.Predmet.ProtuStrankaListFormatedWithAdressOIB>
    <izvorni_sadrzaj>
      <item>Stečajna masa iza BIOPLIN-BARANJA d.o.o. za zbrinjavanje i preradu otpada u stečaju, OIB 67277161215, Lapovačka 30, 32100 Vinkovci</item>
    </izvorni_sadrzaj>
    <derivirana_varijabla naziv="DomainObject.Predmet.ProtuStrankaListFormatedWithAdressOIB_1">
      <item>Stečajna masa iza BIOPLIN-BARANJA d.o.o. za zbrinjavanje i preradu otpada u stečaju, OIB 67277161215, Lapovačka 30, 32100 Vinkovci</item>
    </derivirana_varijabla>
  </DomainObject.Predmet.ProtuStrankaListFormatedWithAdressOIB>
  <DomainObject.Predmet.ProtuStrankaListNazivFormated>
    <izvorni_sadrzaj>
      <item>Stečajna masa iza BIOPLIN-BARANJA d.o.o. za zbrinjavanje i preradu otpada u stečaju</item>
    </izvorni_sadrzaj>
    <derivirana_varijabla naziv="DomainObject.Predmet.ProtuStrankaListNazivFormated_1">
      <item>Stečajna masa iza BIOPLIN-BARANJA d.o.o. za zbrinjavanje i preradu otpada u stečaju</item>
    </derivirana_varijabla>
  </DomainObject.Predmet.ProtuStrankaListNazivFormated>
  <DomainObject.Predmet.ProtuStrankaListNazivFormatedOIB>
    <izvorni_sadrzaj>
      <item>Stečajna masa iza BIOPLIN-BARANJA d.o.o. za zbrinjavanje i preradu otpada u stečaju, OIB 67277161215</item>
    </izvorni_sadrzaj>
    <derivirana_varijabla naziv="DomainObject.Predmet.ProtuStrankaListNazivFormatedOIB_1">
      <item>Stečajna masa iza BIOPLIN-BARANJA d.o.o. za zbrinjavanje i preradu otpada u stečaju, OIB 67277161215</item>
    </derivirana_varijabla>
  </DomainObject.Predmet.ProtuStrankaListNazivFormatedOIB>
  <DomainObject.Predmet.OstaliListFormated>
    <izvorni_sadrzaj>
      <item>OD ZAGORŠĆAK &amp; PARTNERI d.o.o.</item>
      <item>FINA RC OSIJEK</item>
      <item>Županijsko državno odvjetništvo GUO</item>
    </izvorni_sadrzaj>
    <derivirana_varijabla naziv="DomainObject.Predmet.OstaliListFormated_1">
      <item>OD ZAGORŠĆAK &amp; PARTNERI d.o.o.</item>
      <item>FINA RC OSIJEK</item>
      <item>Županijsko državno odvjetništvo GUO</item>
    </derivirana_varijabla>
  </DomainObject.Predmet.OstaliListFormated>
  <DomainObject.Predmet.OstaliListFormatedOIB>
    <izvorni_sadrzaj>
      <item>OD ZAGORŠĆAK &amp; PARTNERI d.o.o.</item>
      <item>FINA RC OSIJEK</item>
      <item>Županijsko državno odvjetništvo GUO</item>
    </izvorni_sadrzaj>
    <derivirana_varijabla naziv="DomainObject.Predmet.OstaliListFormatedOIB_1">
      <item>OD ZAGORŠĆAK &amp; PARTNERI d.o.o.</item>
      <item>FINA RC OSIJEK</item>
      <item>Županijsko državno odvjetništvo GUO</item>
    </derivirana_varijabla>
  </DomainObject.Predmet.OstaliListFormatedOIB>
  <DomainObject.Predmet.OstaliListFormatedWithAdress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OIB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OD ZAGORŠĆAK &amp; PARTNERI d.o.o.</item>
      <item>FINA RC OSIJEK</item>
      <item>Županijsko državno odvjetništvo GUO</item>
    </izvorni_sadrzaj>
    <derivirana_varijabla naziv="DomainObject.Predmet.OstaliListNazivFormated_1">
      <item>OD ZAGORŠĆAK &amp; PARTNERI d.o.o.</item>
      <item>FINA RC OSIJEK</item>
      <item>Županijsko državno odvjetništvo GUO</item>
    </derivirana_varijabla>
  </DomainObject.Predmet.OstaliListNazivFormated>
  <DomainObject.Predmet.OstaliListNazivFormatedOIB>
    <izvorni_sadrzaj>
      <item>OD ZAGORŠĆAK &amp; PARTNERI d.o.o.</item>
      <item>FINA RC OSIJEK</item>
      <item>Županijsko državno odvjetništvo GUO</item>
    </izvorni_sadrzaj>
    <derivirana_varijabla naziv="DomainObject.Predmet.OstaliListNazivFormatedOIB_1">
      <item>OD ZAGORŠĆAK &amp; PARTNERI d.o.o.</item>
      <item>FINA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Kukić</izvorni_sadrzaj>
    <derivirana_varijabla naziv="DomainObject.Predmet.StrankaIDrugi_1">Srećko Kukić</derivirana_varijabla>
  </DomainObject.Predmet.StrankaIDrugi>
  <DomainObject.Predmet.ProtustrankaIDrugi>
    <izvorni_sadrzaj>Stečajna masa iza BIOPLIN-BARANJA d.o.o. za zbrinjavanje i preradu otpada u stečaju</izvorni_sadrzaj>
    <derivirana_varijabla naziv="DomainObject.Predmet.ProtustrankaIDrugi_1">Stečajna masa iza BIOPLIN-BARANJA d.o.o. za zbrinjavanje i preradu otpada u stečaju</derivirana_varijabla>
  </DomainObject.Predmet.ProtustrankaIDrugi>
  <DomainObject.Predmet.StrankaIDrugiAdressOIB>
    <izvorni_sadrzaj>Srećko Kukić, OIB 01442460252, Vukovarska Cesta 28, 31000 Osijek</izvorni_sadrzaj>
    <derivirana_varijabla naziv="DomainObject.Predmet.StrankaIDrugiAdressOIB_1">Srećko Kukić, OIB 01442460252, Vukovarska Cesta 28, 31000 Osijek</derivirana_varijabla>
  </DomainObject.Predmet.StrankaIDrugiAdressOIB>
  <DomainObject.Predmet.ProtustrankaIDrugiAdressOIB>
    <izvorni_sadrzaj>Stečajna masa iza BIOPLIN-BARANJA d.o.o. za zbrinjavanje i preradu otpada u stečaju, OIB 67277161215, Lapovačka 30, 32100 Vinkovci</izvorni_sadrzaj>
    <derivirana_varijabla naziv="DomainObject.Predmet.ProtustrankaIDrugiAdressOIB_1">Stečajna masa iza BIOPLIN-BARANJA d.o.o. za zbrinjavanje i preradu otpada u stečaju, OIB 67277161215,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Kukić</item>
      <item>OD ZAGORŠĆAK &amp; PARTNERI d.o.o.</item>
      <item>FINA RC OSIJEK</item>
      <item>Županijsko državno odvjetništvo GUO</item>
      <item>Stečajna masa iza BIOPLIN-BARANJA d.o.o. za zbrinjavanje i preradu otpada u stečaju</item>
    </izvorni_sadrzaj>
    <derivirana_varijabla naziv="DomainObject.Predmet.SudioniciListNaziv_1">
      <item>Srećko Kukić</item>
      <item>OD ZAGORŠĆAK &amp; PARTNERI d.o.o.</item>
      <item>FINA RC OSIJEK</item>
      <item>Županijsko državno odvjetništvo GUO</item>
      <item>Stečajna masa iza BIOPLIN-BARANJA d.o.o. za zbrinjavanje i preradu otpada u stečaju</item>
    </derivirana_varijabla>
  </DomainObject.Predmet.SudioniciListNaziv>
  <DomainObject.Predmet.SudioniciListAdressOIB>
    <izvorni_sadrzaj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  <item>Stečajna masa iza BIOPLIN-BARANJA d.o.o. za zbrinjavanje i preradu otpada u stečaju, OIB 67277161215, Lapovačka 30,32100 Vinkovci</item>
    </izvorni_sadrzaj>
    <derivirana_varijabla naziv="DomainObject.Predmet.SudioniciListAdressOIB_1"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  <item>Stečajna masa iza BIOPLIN-BARANJA d.o.o. za zbrinjavanje i preradu otpada u stečaju, OIB 67277161215,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01442460252</item>
      <item>, OIB null</item>
      <item>, OIB null</item>
      <item>, OIB null</item>
      <item>, OIB 67277161215</item>
    </izvorni_sadrzaj>
    <derivirana_varijabla naziv="DomainObject.Predmet.SudioniciListNazivOIB_1">
      <item>, OIB 01442460252</item>
      <item>, OIB null</item>
      <item>, OIB null</item>
      <item>, OIB null</item>
      <item>, OIB 67277161215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E5735-B456-4503-93B6-87BF58B00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1666</properties:Characters>
  <properties:Lines>88</properties:Lines>
  <properties:Paragraphs>20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2018-06-08T11:35:00Z</dcterms:created>
  <dc:creator>Baran Mirjana</dc:creator>
  <cp:lastModifiedBy>Danijela Špeletić</cp:lastModifiedBy>
  <cp:lastPrinted>2018-10-01T09:49:00Z</cp:lastPrinted>
  <dcterms:modified xmlns:xsi="http://www.w3.org/2001/XMLSchema-instance" xsi:type="dcterms:W3CDTF">2018-10-01T10:29:00Z</dcterms:modified>
  <cp:revision>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- suglasnost na diobu (2928-16 BIOPLIN-BARANJA.docx)</vt:lpwstr>
  </prop:property>
  <prop:property name="CC_coloring" pid="5" fmtid="{D5CDD505-2E9C-101B-9397-08002B2CF9AE}">
    <vt:bool>true</vt:bool>
  </prop:property>
</prop:Properties>
</file>