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45ba3ca" w14:textId="45ba3ca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D3C7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FD3C7C">
        <w:rPr>
          <w:rFonts w:ascii="Times New Roman" w:hAnsi="Times New Roman"/>
          <w:sz w:val="24"/>
          <w:szCs w:val="24"/>
        </w:rPr>
        <w:t>SSKa</w:t>
      </w:r>
      <w:proofErr w:type="spellEnd"/>
      <w:r w:rsidR="00FD3C7C">
        <w:rPr>
          <w:rFonts w:ascii="Times New Roman" w:hAnsi="Times New Roman"/>
          <w:sz w:val="24"/>
          <w:szCs w:val="24"/>
        </w:rPr>
        <w:t xml:space="preserve"> St-954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EB4A0A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FD3C7C" w:rsidRDefault="00FD3C7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St-954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FD3C7C" w:rsidR="00FD3C7C" w:rsidP="00FD3C7C" w:rsidRDefault="00FD3C7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D3C7C">
        <w:rPr>
          <w:rFonts w:ascii="Times New Roman" w:hAnsi="Times New Roman"/>
          <w:sz w:val="24"/>
          <w:szCs w:val="24"/>
        </w:rPr>
        <w:t>AIB TRADE jednostavno društvo s ograničenom od</w:t>
      </w:r>
      <w:r>
        <w:rPr>
          <w:rFonts w:ascii="Times New Roman" w:hAnsi="Times New Roman"/>
          <w:sz w:val="24"/>
          <w:szCs w:val="24"/>
        </w:rPr>
        <w:t>govornošću za trgovinu i usluge,</w:t>
      </w:r>
    </w:p>
    <w:p w:rsidR="007D35D0" w:rsidP="00FD3C7C" w:rsidRDefault="00FD3C7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/>
          <w:sz w:val="24"/>
          <w:szCs w:val="24"/>
        </w:rPr>
        <w:t>Orešje</w:t>
      </w:r>
      <w:proofErr w:type="spellEnd"/>
      <w:r>
        <w:rPr>
          <w:rFonts w:ascii="Times New Roman" w:hAnsi="Times New Roman"/>
          <w:sz w:val="24"/>
          <w:szCs w:val="24"/>
        </w:rPr>
        <w:t xml:space="preserve"> 2 A, OIB: 91765103621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3C7C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3C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3C7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D3C7C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D3C7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D3C7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C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3C7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3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3C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St-954/2019</izvorni_sadrzaj>
    <derivirana_varijabla naziv="DomainObject.Predmet.OznakaBroj_1">St-954/2019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AIB TRADE jednostavno društvo s ograničenom odgovornošću za trgovinu i usluge zastupanog po punomoćniku Damir Pećnik</izvorni_sadrzaj>
    <derivirana_varijabla naziv="DomainObject.Predmet.ProtustrankaFormated_1">  AIB TRADE jednostavno društvo s ograničenom odgovornošću za trgovinu i usluge zastupanog po punomoćniku Damir Pećnik</derivirana_varijabla>
  </DomainObject.Predmet.ProtustrankaFormated>
  <DomainObject.Predmet.ProtustrankaFormatedOIB>
    <izvorni_sadrzaj>  AIB TRADE jednostavno društvo s ograničenom odgovornošću za trgovinu i usluge, OIB 91765103621 zastupanog po punomoćniku Damir Pećnik</izvorni_sadrzaj>
    <derivirana_varijabla naziv="DomainObject.Predmet.ProtustrankaFormatedOIB_1">  AIB TRADE jednostavno društvo s ograničenom odgovornošću za trgovinu i usluge, OIB 91765103621 zastupanog po punomoćniku Damir Pećnik</derivirana_varijabla>
  </DomainObject.Predmet.ProtustrankaFormatedOIB>
  <DomainObject.Predmet.ProtustrankaFormatedWithAdress>
    <izvorni_sadrzaj> AIB TRADE jednostavno društvo s ograničenom odgovornošću za trgovinu i usluge, Orešje 2 A, 10000 Zagreb zastupanog po punomoćniku Damir Pećnik</izvorni_sadrzaj>
    <derivirana_varijabla naziv="DomainObject.Predmet.ProtustrankaFormatedWithAdress_1"> AIB TRADE jednostavno društvo s ograničenom odgovornošću za trgovinu i usluge, Orešje 2 A, 10000 Zagreb zastupanog po punomoćniku Damir Pećnik</derivirana_varijabla>
  </DomainObject.Predmet.ProtustrankaFormatedWithAdress>
  <DomainObject.Predmet.ProtustrankaFormatedWithAdressOIB>
    <izvorni_sadrzaj> AIB TRADE jednostavno društvo s ograničenom odgovornošću za trgovinu i usluge, OIB 91765103621, Orešje 2 A, 10000 Zagreb zastupanog po punomoćniku Damir Pećnik</izvorni_sadrzaj>
    <derivirana_varijabla naziv="DomainObject.Predmet.ProtustrankaFormatedWithAdressOIB_1"> AIB TRADE jednostavno društvo s ograničenom odgovornošću za trgovinu i usluge, OIB 91765103621, Orešje 2 A, 10000 Zagreb zastupanog po punomoćniku Damir Pećnik</derivirana_varijabla>
  </DomainObject.Predmet.ProtustrankaFormatedWithAdressOIB>
  <DomainObject.Predmet.ProtustrankaWithAdress>
    <izvorni_sadrzaj>AIB TRADE jednostavno društvo s ograničenom odgovornošću za trgovinu i usluge Orešje 2 A, 10000 Zagreb</izvorni_sadrzaj>
    <derivirana_varijabla naziv="DomainObject.Predmet.ProtustrankaWithAdress_1">AIB TRADE jednostavno društvo s ograničenom odgovornošću za trgovinu i usluge Orešje 2 A, 10000 Zagreb</derivirana_varijabla>
  </DomainObject.Predmet.ProtustrankaWithAdress>
  <DomainObject.Predmet.ProtustrankaWithAdressOIB>
    <izvorni_sadrzaj>AIB TRADE jednostavno društvo s ograničenom odgovornošću za trgovinu i usluge, OIB 91765103621, Orešje 2 A, 10000 Zagreb</izvorni_sadrzaj>
    <derivirana_varijabla naziv="DomainObject.Predmet.ProtustrankaWithAdressOIB_1">AIB TRADE jednostavno društvo s ograničenom odgovornošću za trgovinu i usluge, OIB 91765103621, Orešje 2 A, 10000 Zagreb</derivirana_varijabla>
  </DomainObject.Predmet.ProtustrankaWithAdressOIB>
  <DomainObject.Predmet.ProtustrankaNazivFormated>
    <izvorni_sadrzaj>AIB TRADE jednostavno društvo s ograničenom odgovornošću za trgovinu i usluge</izvorni_sadrzaj>
    <derivirana_varijabla naziv="DomainObject.Predmet.ProtustrankaNazivFormated_1">AIB TRADE jednostavno društvo s ograničenom odgovornošću za trgovinu i usluge</derivirana_varijabla>
  </DomainObject.Predmet.ProtustrankaNazivFormated>
  <DomainObject.Predmet.ProtustrankaNazivFormatedOIB>
    <izvorni_sadrzaj>AIB TRADE jednostavno društvo s ograničenom odgovornošću za trgovinu i usluge, OIB 91765103621</izvorni_sadrzaj>
    <derivirana_varijabla naziv="DomainObject.Predmet.ProtustrankaNazivFormatedOIB_1">AIB TRADE jednostavno društvo s ograničenom odgovornošću za trgovinu i usluge, OIB 91765103621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AIB TRADE jednostavno društvo s ograničenom odgovornošću za trgovinu i usluge zastupanog po punomoćniku Damir Pećnik</item>
    </izvorni_sadrzaj>
    <derivirana_varijabla naziv="DomainObject.Predmet.ProtuStrankaListFormated_1">
      <item>AIB TRADE jednostavno društvo s ograničenom odgovornošću za trgovinu i usluge zastupanog po punomoćniku Damir Pećnik</item>
    </derivirana_varijabla>
  </DomainObject.Predmet.ProtuStrankaListFormated>
  <DomainObject.Predmet.ProtuStrankaListFormatedOIB>
    <izvorni_sadrzaj>
      <item>AIB TRADE jednostavno društvo s ograničenom odgovornošću za trgovinu i usluge, OIB 91765103621 zastupanog po punomoćniku Damir Pećnik</item>
    </izvorni_sadrzaj>
    <derivirana_varijabla naziv="DomainObject.Predmet.ProtuStrankaListFormatedOIB_1">
      <item>AIB TRADE jednostavno društvo s ograničenom odgovornošću za trgovinu i usluge, OIB 91765103621 zastupanog po punomoćniku Damir Pećnik</item>
    </derivirana_varijabla>
  </DomainObject.Predmet.ProtuStrankaListFormatedOIB>
  <DomainObject.Predmet.ProtuStrankaListFormatedWithAdress>
    <izvorni_sadrzaj>
      <item>AIB TRADE jednostavno društvo s ograničenom odgovornošću za trgovinu i usluge, Orešje 2 A, 10000 Zagreb zastupanog po punomoćniku Damir Pećnik</item>
    </izvorni_sadrzaj>
    <derivirana_varijabla naziv="DomainObject.Predmet.ProtuStrankaListFormatedWithAdress_1">
      <item>AIB TRADE jednostavno društvo s ograničenom odgovornošću za trgovinu i usluge, Orešje 2 A, 10000 Zagreb zastupanog po punomoćniku Damir Pećnik</item>
    </derivirana_varijabla>
  </DomainObject.Predmet.ProtuStrankaListFormatedWithAdress>
  <DomainObject.Predmet.ProtuStrankaListFormatedWithAdressOIB>
    <izvorni_sadrzaj>
      <item>AIB TRADE jednostavno društvo s ograničenom odgovornošću za trgovinu i usluge, OIB 91765103621, Orešje 2 A, 10000 Zagreb zastupanog po punomoćniku Damir Pećnik</item>
    </izvorni_sadrzaj>
    <derivirana_varijabla naziv="DomainObject.Predmet.ProtuStrankaListFormatedWithAdressOIB_1">
      <item>AIB TRADE jednostavno društvo s ograničenom odgovornošću za trgovinu i usluge, OIB 91765103621, Orešje 2 A, 10000 Zagreb zastupanog po punomoćniku Damir Pećnik</item>
    </derivirana_varijabla>
  </DomainObject.Predmet.ProtuStrankaListFormatedWithAdressOIB>
  <DomainObject.Predmet.ProtuStrankaListNazivFormated>
    <izvorni_sadrzaj>
      <item>AIB TRADE jednostavno društvo s ograničenom odgovornošću za trgovinu i usluge</item>
    </izvorni_sadrzaj>
    <derivirana_varijabla naziv="DomainObject.Predmet.ProtuStrankaListNazivFormated_1">
      <item>AIB TRADE jednostavno društvo s ograničenom odgovornošću za trgovinu i usluge</item>
    </derivirana_varijabla>
  </DomainObject.Predmet.ProtuStrankaListNazivFormated>
  <DomainObject.Predmet.ProtuStrankaListNazivFormatedOIB>
    <izvorni_sadrzaj>
      <item>AIB TRADE jednostavno društvo s ograničenom odgovornošću za trgovinu i usluge, OIB 91765103621</item>
    </izvorni_sadrzaj>
    <derivirana_varijabla naziv="DomainObject.Predmet.ProtuStrankaListNazivFormatedOIB_1">
      <item>AIB TRADE jednostavno društvo s ograničenom odgovornošću za trgovinu i usluge, OIB 91765103621</item>
    </derivirana_varijabla>
  </DomainObject.Predmet.ProtuStrankaListNazivFormatedOIB>
  <DomainObject.Predmet.OstaliListFormated>
    <izvorni_sadrzaj>
      <item>Damir Pećnik punomoćnik sudionika u postupku AIB TRADE jednostavno društvo s ograničenom odgovornošću za trgovinu i usluge</item>
    </izvorni_sadrzaj>
    <derivirana_varijabla naziv="DomainObject.Predmet.OstaliListFormated_1">
      <item>Damir Pećnik punomoćnik sudionika u postupku AIB TRADE jednostavno društvo s ograničenom odgovornošću za trgovinu i usluge</item>
    </derivirana_varijabla>
  </DomainObject.Predmet.OstaliListFormated>
  <DomainObject.Predmet.OstaliListFormatedOIB>
    <izvorni_sadrzaj>
      <item>Damir Pećnik, OIB 56921311082 punomoćnik sudionika u postupku AIB TRADE jednostavno društvo s ograničenom odgovornošću za trgovinu i usluge</item>
    </izvorni_sadrzaj>
    <derivirana_varijabla naziv="DomainObject.Predmet.OstaliListFormatedOIB_1">
      <item>Damir Pećnik, OIB 56921311082 punomoćnik sudionika u postupku AIB TRADE jednostavno društvo s ograničenom odgovornošću za trgovinu i usluge</item>
    </derivirana_varijabla>
  </DomainObject.Predmet.OstaliListFormatedOIB>
  <DomainObject.Predmet.OstaliListFormatedWithAdress>
    <izvorni_sadrzaj>
      <item>Damir Pećnik, Orešje 2a, 10000 Zagreb punomoćnik sudionika u postupku AIB TRADE jednostavno društvo s ograničenom odgovornošću za trgovinu i usluge</item>
    </izvorni_sadrzaj>
    <derivirana_varijabla naziv="DomainObject.Predmet.OstaliListFormatedWithAdress_1">
      <item>Damir Pećnik, Orešje 2a, 10000 Zagreb punomoćnik sudionika u postupku AIB TRADE jednostavno društvo s ograničenom odgovornošću za trgovinu i usluge</item>
    </derivirana_varijabla>
  </DomainObject.Predmet.OstaliListFormatedWithAdress>
  <DomainObject.Predmet.OstaliListFormatedWithAdressOIB>
    <izvorni_sadrzaj>
      <item>Damir Pećnik, OIB 56921311082, Orešje 2a, 10000 Zagreb punomoćnik sudionika u postupku AIB TRADE jednostavno društvo s ograničenom odgovornošću za trgovinu i usluge</item>
    </izvorni_sadrzaj>
    <derivirana_varijabla naziv="DomainObject.Predmet.OstaliListFormatedWithAdressOIB_1">
      <item>Damir Pećnik, OIB 56921311082, Orešje 2a, 10000 Zagreb punomoćnik sudionika u postupku AIB TRADE jednostavno društvo s ograničenom odgovornošću za trgovinu i usluge</item>
    </derivirana_varijabla>
  </DomainObject.Predmet.OstaliListFormatedWithAdressOIB>
  <DomainObject.Predmet.OstaliListNazivFormated>
    <izvorni_sadrzaj>
      <item>Damir Pećnik</item>
    </izvorni_sadrzaj>
    <derivirana_varijabla naziv="DomainObject.Predmet.OstaliListNazivFormated_1">
      <item>Damir Pećnik</item>
    </derivirana_varijabla>
  </DomainObject.Predmet.OstaliListNazivFormated>
  <DomainObject.Predmet.OstaliListNazivFormatedOIB>
    <izvorni_sadrzaj>
      <item>Damir Pećnik, OIB 56921311082</item>
    </izvorni_sadrzaj>
    <derivirana_varijabla naziv="DomainObject.Predmet.OstaliListNazivFormatedOIB_1">
      <item>Damir Pećnik, OIB 56921311082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AIB TRADE jednostavno društvo s ograničenom odgovornošću za trgovinu i usluge</izvorni_sadrzaj>
    <derivirana_varijabla naziv="DomainObject.Predmet.ProtustrankaIDrugi_1">AIB TRADE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AIB TRADE jednostavno društvo s ograničenom odgovornošću za trgovinu i usluge, OIB 91765103621, Orešje 2 A, 10000 Zagreb</izvorni_sadrzaj>
    <derivirana_varijabla naziv="DomainObject.Predmet.ProtustrankaIDrugiAdressOIB_1">AIB TRADE jednostavno društvo s ograničenom odgovornošću za trgovinu i usluge, OIB 91765103621, Orešje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AIB TRADE jednostavno društvo s ograničenom odgovornošću za trgovinu i usluge</item>
      <item>FINANCIJSKA AGENCIJA, RC Zagreb</item>
      <item>Damir Pećnik</item>
    </izvorni_sadrzaj>
    <derivirana_varijabla naziv="DomainObject.Predmet.SudioniciListNaziv_1">
      <item>AIB TRADE jednostavno društvo s ograničenom odgovornošću za trgovinu i usluge</item>
      <item>FINANCIJSKA AGENCIJA, RC Zagreb</item>
      <item>Damir Pećnik</item>
    </derivirana_varijabla>
  </DomainObject.Predmet.SudioniciListNaziv>
  <DomainObject.Predmet.SudioniciListAdressOIB>
    <izvorni_sadrzaj>
      <item>AIB TRADE jednostavno društvo s ograničenom odgovornošću za trgovinu i usluge, OIB 91765103621, Orešje 2 A,10000 Zagreb</item>
      <item>FINANCIJSKA AGENCIJA, RC Zagreb, OIB 85821130368, Trg svibanjskih žrtava 1995. 1,10000 Zagreb</item>
      <item>Damir Pećnik, OIB 56921311082, Orešje 2a,10000 Zagreb</item>
    </izvorni_sadrzaj>
    <derivirana_varijabla naziv="DomainObject.Predmet.SudioniciListAdressOIB_1">
      <item>AIB TRADE jednostavno društvo s ograničenom odgovornošću za trgovinu i usluge, OIB 91765103621, Orešje 2 A,10000 Zagreb</item>
      <item>FINANCIJSKA AGENCIJA, RC Zagreb, OIB 85821130368, Trg svibanjskih žrtava 1995. 1,10000 Zagreb</item>
      <item>Damir Pećnik, OIB 56921311082, Orešje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91765103621</item>
      <item>, OIB 85821130368</item>
      <item>, OIB 56921311082</item>
    </izvorni_sadrzaj>
    <derivirana_varijabla naziv="DomainObject.Predmet.SudioniciListNazivOIB_1">
      <item>, OIB 91765103621</item>
      <item>, OIB 85821130368</item>
      <item>, OIB 56921311082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0977A-FA15-49E7-8CAA-A4FD22DB705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872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2019-09-03T06:58:00Z</cp:lastPrinted>
  <dcterms:modified xmlns:xsi="http://www.w3.org/2001/XMLSchema-instance" xsi:type="dcterms:W3CDTF">2019-09-03T06:58:00Z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