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59f0" w14:paraId="30859f0" w:rsidRDefault="002E2E6B" w:rsidP="002E2E6B" w:rsidR="002E2E6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2E6B" w:rsidP="002E2E6B" w:rsidR="002E2E6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E2E6B" w:rsidP="002E2E6B" w:rsidR="002E2E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E2E6B" w:rsidP="002E2E6B" w:rsidR="002E2E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E2E6B" w:rsidP="002E2E6B" w:rsidR="002E2E6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E2E6B" w:rsidP="002E2E6B" w:rsidR="002E2E6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E2E6B" w:rsidP="002E2E6B" w:rsidR="002E2E6B" w:rsidRPr="005D578C">
      <w:pPr>
        <w:jc w:val="center"/>
        <w:rPr>
          <w:rFonts w:cs="Times New Roman" w:eastAsia="Times New Roman"/>
          <w:szCs w:val="24"/>
        </w:rPr>
      </w:pPr>
    </w:p>
    <w:p w:rsidRDefault="002E2E6B" w:rsidP="002E2E6B" w:rsidR="002E2E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E2E6B" w:rsidP="002E2E6B" w:rsidR="002E2E6B" w:rsidRPr="005D578C">
      <w:pPr>
        <w:rPr>
          <w:rFonts w:cs="Times New Roman" w:eastAsia="Times New Roman"/>
          <w:szCs w:val="24"/>
        </w:rPr>
      </w:pPr>
    </w:p>
    <w:p w:rsidRDefault="002E2E6B" w:rsidP="002E2E6B" w:rsidR="002E2E6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4A45D0" w:rsidRPr="004A45D0">
        <w:rPr>
          <w:i/>
          <w:iCs/>
        </w:rPr>
        <w:t xml:space="preserve"> </w:t>
      </w:r>
      <w:r w:rsidR="004A45D0" w:rsidRPr="004A45D0">
        <w:rPr>
          <w:iCs/>
        </w:rPr>
        <w:t>na temelju prijedloga sudske savjetnice Mihaele Kaligari,</w:t>
      </w:r>
      <w:r w:rsidRPr="004A45D0">
        <w:t xml:space="preserve"> </w:t>
      </w:r>
      <w:r w:rsidRPr="004A45D0">
        <w:rPr>
          <w:rFonts w:cs="Times New Roman" w:eastAsia="Times New Roman"/>
          <w:szCs w:val="24"/>
        </w:rPr>
        <w:t>u postupku provedbe skraćenog stečajnog postupka nad</w:t>
      </w:r>
      <w:r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VIDOVIĆ &amp; Co. d. o. o. Umag, Vladimira Nazora 13/a, OIB </w:t>
      </w:r>
      <w:r w:rsidRPr="002E2E6B">
        <w:rPr>
          <w:rFonts w:cs="Times New Roman" w:eastAsia="Times New Roman"/>
          <w:szCs w:val="24"/>
        </w:rPr>
        <w:t>92114317442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E2E6B">
        <w:rPr>
          <w:rFonts w:cs="Times New Roman" w:eastAsia="Times New Roman"/>
          <w:szCs w:val="24"/>
        </w:rPr>
        <w:t>040092132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A45D0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4A45D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2E2E6B" w:rsidP="002E2E6B" w:rsidR="002E2E6B" w:rsidRPr="005D578C">
      <w:pPr>
        <w:rPr>
          <w:rFonts w:cs="Times New Roman" w:eastAsia="Times New Roman"/>
          <w:szCs w:val="24"/>
        </w:rPr>
      </w:pPr>
    </w:p>
    <w:p w:rsidRDefault="002E2E6B" w:rsidP="002E2E6B" w:rsidR="002E2E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E2E6B" w:rsidP="002E2E6B" w:rsidR="002E2E6B" w:rsidRPr="005D578C">
      <w:pPr>
        <w:rPr>
          <w:rFonts w:cs="Times New Roman" w:eastAsia="Times New Roman"/>
          <w:szCs w:val="24"/>
        </w:rPr>
      </w:pPr>
    </w:p>
    <w:p w:rsidRDefault="002E2E6B" w:rsidP="002E2E6B" w:rsidR="002E2E6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VIDOVIĆ &amp; Co. d. o. o. Umag, Vladimira Nazora 13/a, OIB </w:t>
      </w:r>
      <w:r w:rsidRPr="002E2E6B">
        <w:rPr>
          <w:rFonts w:cs="Times New Roman" w:eastAsia="Times New Roman"/>
          <w:szCs w:val="24"/>
        </w:rPr>
        <w:t>92114317442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E2E6B">
        <w:rPr>
          <w:rFonts w:cs="Times New Roman" w:eastAsia="Times New Roman"/>
          <w:szCs w:val="24"/>
        </w:rPr>
        <w:t>040092132</w:t>
      </w:r>
      <w:r w:rsidR="004A45D0">
        <w:rPr>
          <w:rFonts w:cs="Times New Roman" w:eastAsia="Times New Roman"/>
          <w:szCs w:val="24"/>
        </w:rPr>
        <w:t>.</w:t>
      </w:r>
    </w:p>
    <w:p w:rsidRDefault="002E2E6B" w:rsidP="002E2E6B" w:rsidR="002E2E6B" w:rsidRPr="005D578C">
      <w:pPr>
        <w:rPr>
          <w:rFonts w:cs="Times New Roman" w:eastAsia="Times New Roman"/>
          <w:szCs w:val="24"/>
        </w:rPr>
      </w:pPr>
    </w:p>
    <w:p w:rsidRDefault="002E2E6B" w:rsidP="002E2E6B" w:rsidR="002E2E6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2E2E6B" w:rsidP="002E2E6B" w:rsidR="002E2E6B">
      <w:pPr>
        <w:rPr>
          <w:rFonts w:cs="Times New Roman" w:eastAsia="Times New Roman"/>
          <w:szCs w:val="20"/>
        </w:rPr>
      </w:pPr>
    </w:p>
    <w:p w:rsidRDefault="002E2E6B" w:rsidP="002E2E6B" w:rsidR="002E2E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VIDOVIĆ &amp; Co. d. o. o. Umag, Vladimira Nazora 13/a, OIB </w:t>
      </w:r>
      <w:r w:rsidRPr="002E2E6B">
        <w:rPr>
          <w:rFonts w:cs="Times New Roman" w:eastAsia="Times New Roman"/>
          <w:szCs w:val="24"/>
        </w:rPr>
        <w:t>92114317442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E2E6B">
        <w:rPr>
          <w:rFonts w:cs="Times New Roman" w:eastAsia="Times New Roman"/>
          <w:szCs w:val="24"/>
        </w:rPr>
        <w:t>040092132</w:t>
      </w:r>
      <w:r>
        <w:rPr>
          <w:rFonts w:cs="Times New Roman" w:eastAsia="Times New Roman"/>
          <w:szCs w:val="24"/>
        </w:rPr>
        <w:t>.</w:t>
      </w:r>
    </w:p>
    <w:p w:rsidRDefault="002E2E6B" w:rsidP="002E2E6B" w:rsidR="002E2E6B">
      <w:pPr>
        <w:ind w:firstLine="709"/>
        <w:rPr>
          <w:rFonts w:cs="Times New Roman" w:eastAsia="Times New Roman"/>
          <w:szCs w:val="24"/>
        </w:rPr>
      </w:pPr>
    </w:p>
    <w:p w:rsidRDefault="002E2E6B" w:rsidP="002E2E6B" w:rsidR="002E2E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VIDOVIĆ &amp; Co. d. o. o. Umag, Vladimira Nazora 13/a, OIB </w:t>
      </w:r>
      <w:r w:rsidRPr="002E2E6B">
        <w:rPr>
          <w:rFonts w:cs="Times New Roman" w:eastAsia="Times New Roman"/>
          <w:szCs w:val="24"/>
        </w:rPr>
        <w:t>92114317442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E2E6B">
        <w:rPr>
          <w:rFonts w:cs="Times New Roman" w:eastAsia="Times New Roman"/>
          <w:szCs w:val="24"/>
        </w:rPr>
        <w:t>040092132</w:t>
      </w:r>
      <w:r>
        <w:rPr>
          <w:rFonts w:cs="Times New Roman" w:eastAsia="Times New Roman"/>
          <w:szCs w:val="24"/>
        </w:rPr>
        <w:t>.</w:t>
      </w:r>
    </w:p>
    <w:p w:rsidRDefault="002E2E6B" w:rsidP="002E2E6B" w:rsidR="002E2E6B">
      <w:pPr>
        <w:rPr>
          <w:rFonts w:cs="Times New Roman" w:eastAsia="Times New Roman"/>
          <w:szCs w:val="24"/>
        </w:rPr>
      </w:pPr>
    </w:p>
    <w:p w:rsidRDefault="002E2E6B" w:rsidP="002E2E6B" w:rsidR="002E2E6B" w:rsidRPr="005D578C">
      <w:pPr>
        <w:rPr>
          <w:rFonts w:cs="Times New Roman" w:eastAsia="Times New Roman"/>
          <w:szCs w:val="24"/>
        </w:rPr>
      </w:pPr>
    </w:p>
    <w:p w:rsidRDefault="002E2E6B" w:rsidP="002E2E6B" w:rsidR="002E2E6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E2E6B" w:rsidP="002E2E6B" w:rsidR="002E2E6B">
      <w:pPr>
        <w:ind w:firstLine="708"/>
        <w:rPr>
          <w:rFonts w:cs="Times New Roman" w:eastAsia="Times New Roman"/>
          <w:szCs w:val="24"/>
        </w:rPr>
      </w:pPr>
    </w:p>
    <w:p w:rsidRDefault="002E2E6B" w:rsidP="002E2E6B" w:rsidR="002E2E6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VIDOVIĆ &amp; Co.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St-1308/2015-3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E2E6B" w:rsidP="002E2E6B" w:rsidR="002E2E6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E2E6B" w:rsidP="002E2E6B" w:rsidR="002E2E6B" w:rsidRPr="005D578C">
      <w:pPr>
        <w:rPr>
          <w:rFonts w:cs="Times New Roman" w:eastAsia="Times New Roman"/>
          <w:szCs w:val="24"/>
        </w:rPr>
      </w:pPr>
    </w:p>
    <w:p w:rsidRDefault="002E2E6B" w:rsidP="002E2E6B" w:rsidR="002E2E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A45D0">
        <w:rPr>
          <w:rFonts w:cs="Times New Roman" w:eastAsia="Times New Roman"/>
          <w:szCs w:val="24"/>
        </w:rPr>
        <w:t>13. travnj</w:t>
      </w:r>
      <w:r>
        <w:rPr>
          <w:rFonts w:cs="Times New Roman" w:eastAsia="Times New Roman"/>
          <w:szCs w:val="24"/>
        </w:rPr>
        <w:t>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E2E6B" w:rsidP="002E2E6B" w:rsidR="002E2E6B">
      <w:pPr>
        <w:rPr>
          <w:rFonts w:cs="Times New Roman" w:eastAsia="Times New Roman"/>
          <w:szCs w:val="24"/>
        </w:rPr>
      </w:pPr>
    </w:p>
    <w:p w:rsidRDefault="002E2E6B" w:rsidP="002E2E6B" w:rsidR="002E2E6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E2E6B" w:rsidP="002E2E6B" w:rsidR="002E2E6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2E2E6B" w:rsidP="002E2E6B" w:rsidR="002E2E6B">
      <w:pPr>
        <w:jc w:val="left"/>
        <w:rPr>
          <w:rFonts w:cs="Times New Roman" w:eastAsia="Times New Roman"/>
          <w:szCs w:val="24"/>
        </w:rPr>
      </w:pPr>
    </w:p>
    <w:p w:rsidRDefault="002E2E6B" w:rsidP="002E2E6B" w:rsidR="002E2E6B" w:rsidRPr="005D578C">
      <w:pPr>
        <w:jc w:val="left"/>
        <w:rPr>
          <w:rFonts w:cs="Times New Roman" w:eastAsia="Times New Roman"/>
          <w:szCs w:val="24"/>
        </w:rPr>
      </w:pPr>
    </w:p>
    <w:p w:rsidRDefault="002E2E6B" w:rsidP="002E2E6B" w:rsidR="002E2E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A45D0" w:rsidP="004A45D0" w:rsidR="004A45D0" w:rsidRPr="004A45D0">
      <w:pPr>
        <w:ind w:firstLine="708"/>
        <w:rPr>
          <w:iCs/>
        </w:rPr>
      </w:pPr>
      <w:r w:rsidRPr="004A45D0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4A45D0" w:rsidP="004A45D0" w:rsidR="004A45D0" w:rsidRPr="004A45D0">
      <w:pPr>
        <w:rPr>
          <w:iCs/>
        </w:rPr>
      </w:pPr>
      <w:r w:rsidRPr="004A45D0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4A45D0" w:rsidP="004A45D0" w:rsidR="004A45D0"/>
    <w:p w:rsidRDefault="002E2E6B" w:rsidP="002E2E6B" w:rsidR="002E2E6B">
      <w:pPr>
        <w:rPr>
          <w:rFonts w:cs="Times New Roman" w:eastAsia="Times New Roman"/>
          <w:szCs w:val="24"/>
        </w:rPr>
      </w:pPr>
    </w:p>
    <w:p w:rsidRDefault="002E2E6B" w:rsidP="002E2E6B" w:rsidR="002E2E6B" w:rsidRPr="005D578C">
      <w:pPr>
        <w:rPr>
          <w:rFonts w:cs="Times New Roman" w:eastAsia="Times New Roman"/>
          <w:szCs w:val="24"/>
        </w:rPr>
      </w:pPr>
    </w:p>
    <w:p w:rsidRDefault="002E2E6B" w:rsidP="002E2E6B" w:rsidR="002E2E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E2E6B" w:rsidP="002E2E6B" w:rsidR="002E2E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E2E6B" w:rsidP="002E2E6B" w:rsidR="002E2E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VIDOVIĆ &amp; Co. d. o. o. Umag, Vladimira Nazora 13/a,</w:t>
      </w:r>
    </w:p>
    <w:p w:rsidRDefault="002E2E6B" w:rsidP="002E2E6B" w:rsidR="002E2E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Marijela Vidović, Umag, Vladimira Nazora 13, </w:t>
      </w:r>
    </w:p>
    <w:p w:rsidRDefault="002E2E6B" w:rsidP="002E2E6B" w:rsidR="002E2E6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2E2E6B" w:rsidP="002E2E6B" w:rsidR="002E2E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E2E6B" w:rsidP="002E2E6B" w:rsidR="002E2E6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2E2E6B" w:rsidP="002E2E6B" w:rsidR="002E2E6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E2E6B" w:rsidP="002E2E6B" w:rsidR="002E2E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E2E6B" w:rsidP="002E2E6B" w:rsidR="002E2E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E2E6B" w:rsidP="002E2E6B" w:rsidR="002E2E6B"/>
    <w:p w:rsidRDefault="002E2E6B" w:rsidP="002E2E6B" w:rsidR="002E2E6B"/>
    <w:p w:rsidRDefault="002E2E6B" w:rsidP="002E2E6B" w:rsidR="002E2E6B"/>
    <w:p w:rsidRDefault="002E2E6B" w:rsidP="002E2E6B" w:rsidR="002E2E6B"/>
    <w:p w:rsidRDefault="002E2E6B" w:rsidP="002E2E6B" w:rsidR="002E2E6B"/>
    <w:p w:rsidRDefault="002E2E6B" w:rsidP="002E2E6B" w:rsidR="002E2E6B"/>
    <w:p w:rsidRDefault="002E2E6B" w:rsidP="002E2E6B" w:rsidR="002E2E6B"/>
    <w:p w:rsidRDefault="002E2E6B" w:rsidP="002E2E6B" w:rsidR="002E2E6B"/>
    <w:p w:rsidRDefault="002E2E6B" w:rsidP="002E2E6B" w:rsidR="002E2E6B"/>
    <w:p w:rsidRDefault="002E2E6B" w:rsidP="002E2E6B" w:rsidR="002E2E6B"/>
    <w:p w:rsidRDefault="009608B4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E6B" w:rsidP="002E2E6B" w:rsidR="002E2E6B">
      <w:r>
        <w:separator/>
      </w:r>
    </w:p>
  </w:endnote>
  <w:endnote w:id="0" w:type="continuationSeparator">
    <w:p w:rsidRDefault="002E2E6B" w:rsidP="002E2E6B" w:rsidR="002E2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E6B" w:rsidP="002E2E6B" w:rsidR="002E2E6B">
      <w:r>
        <w:separator/>
      </w:r>
    </w:p>
  </w:footnote>
  <w:footnote w:id="0" w:type="continuationSeparator">
    <w:p w:rsidRDefault="002E2E6B" w:rsidP="002E2E6B" w:rsidR="002E2E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2E6B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608B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St-1308/2015-5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2E6B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St-1308/2015-5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35D2"/>
    <w:rsid w:val="002E2E6B"/>
    <w:rsid w:val="004A45D0"/>
    <w:rsid w:val="0075528E"/>
    <w:rsid w:val="0079403F"/>
    <w:rsid w:val="009608B4"/>
    <w:rsid w:val="00E6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2E6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2E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E2E6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2E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2E6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2E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2E6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8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608B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608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608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2E6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2E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E2E6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2E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2E6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2E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2E6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8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08B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08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08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492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St-1308/2015</izvorni_sadrzaj>
    <derivirana_varijabla naziv="DomainObject.Predmet.OznakaBroj_1">St-1308/2015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VIDOVIĆ &amp; Co. d. o. o.. UMAG</izvorni_sadrzaj>
    <derivirana_varijabla naziv="DomainObject.Predmet.ProtustrankaFormated_1">  VIDOVIĆ &amp; Co. d. o. o.. UMAG</derivirana_varijabla>
  </DomainObject.Predmet.ProtustrankaFormated>
  <DomainObject.Predmet.ProtustrankaFormatedOIB>
    <izvorni_sadrzaj>  VIDOVIĆ &amp; Co. d. o. o.. UMAG, OIB 92114317442</izvorni_sadrzaj>
    <derivirana_varijabla naziv="DomainObject.Predmet.ProtustrankaFormatedOIB_1">  VIDOVIĆ &amp; Co. d. o. o.. UMAG, OIB 92114317442</derivirana_varijabla>
  </DomainObject.Predmet.ProtustrankaFormatedOIB>
  <DomainObject.Predmet.ProtustrankaFormatedWithAdress>
    <izvorni_sadrzaj> VIDOVIĆ &amp; Co. d. o. o.. UMAG, Vladimira Nazora 13/a, 52470 Umag</izvorni_sadrzaj>
    <derivirana_varijabla naziv="DomainObject.Predmet.ProtustrankaFormatedWithAdress_1"> VIDOVIĆ &amp; Co. d. o. o.. UMAG, Vladimira Nazora 13/a, 52470 Umag</derivirana_varijabla>
  </DomainObject.Predmet.ProtustrankaFormatedWithAdress>
  <DomainObject.Predmet.ProtustrankaFormatedWithAdressOIB>
    <izvorni_sadrzaj> VIDOVIĆ &amp; Co. d. o. o.. UMAG, OIB 92114317442, Vladimira Nazora 13/a, 52470 Umag</izvorni_sadrzaj>
    <derivirana_varijabla naziv="DomainObject.Predmet.ProtustrankaFormatedWithAdressOIB_1"> VIDOVIĆ &amp; Co. d. o. o.. UMAG, OIB 92114317442, Vladimira Nazora 13/a, 52470 Umag</derivirana_varijabla>
  </DomainObject.Predmet.ProtustrankaFormatedWithAdressOIB>
  <DomainObject.Predmet.ProtustrankaWithAdress>
    <izvorni_sadrzaj>VIDOVIĆ &amp; Co. d. o. o.. UMAG Vladimira Nazora 13/a, 52470 Umag</izvorni_sadrzaj>
    <derivirana_varijabla naziv="DomainObject.Predmet.ProtustrankaWithAdress_1">VIDOVIĆ &amp; Co. d. o. o.. UMAG Vladimira Nazora 13/a, 52470 Umag</derivirana_varijabla>
  </DomainObject.Predmet.ProtustrankaWithAdress>
  <DomainObject.Predmet.ProtustrankaWithAdressOIB>
    <izvorni_sadrzaj>VIDOVIĆ &amp; Co. d. o. o.. UMAG, OIB 92114317442, Vladimira Nazora 13/a, 52470 Umag</izvorni_sadrzaj>
    <derivirana_varijabla naziv="DomainObject.Predmet.ProtustrankaWithAdressOIB_1">VIDOVIĆ &amp; Co. d. o. o.. UMAG, OIB 92114317442, Vladimira Nazora 13/a, 52470 Umag</derivirana_varijabla>
  </DomainObject.Predmet.ProtustrankaWithAdressOIB>
  <DomainObject.Predmet.ProtustrankaNazivFormated>
    <izvorni_sadrzaj>VIDOVIĆ &amp; Co. d. o. o.. UMAG</izvorni_sadrzaj>
    <derivirana_varijabla naziv="DomainObject.Predmet.ProtustrankaNazivFormated_1">VIDOVIĆ &amp; Co. d. o. o.. UMAG</derivirana_varijabla>
  </DomainObject.Predmet.ProtustrankaNazivFormated>
  <DomainObject.Predmet.ProtustrankaNazivFormatedOIB>
    <izvorni_sadrzaj>VIDOVIĆ &amp; Co. d. o. o.. UMAG, OIB 92114317442</izvorni_sadrzaj>
    <derivirana_varijabla naziv="DomainObject.Predmet.ProtustrankaNazivFormatedOIB_1">VIDOVIĆ &amp; Co. d. o. o.. UMAG, OIB 92114317442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7403.52</izvorni_sadrzaj>
    <derivirana_varijabla naziv="DomainObject.Predmet.TrenutnaVrijednost_1">7403.52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VIDOVIĆ &amp; Co. d. o. o.. UMAG</item>
    </izvorni_sadrzaj>
    <derivirana_varijabla naziv="DomainObject.Predmet.ProtuStrankaListFormated_1">
      <item>VIDOVIĆ &amp; Co. d. o. o.. UMAG</item>
    </derivirana_varijabla>
  </DomainObject.Predmet.ProtuStrankaListFormated>
  <DomainObject.Predmet.ProtuStrankaListFormatedOIB>
    <izvorni_sadrzaj>
      <item>VIDOVIĆ &amp; Co. d. o. o.. UMAG, OIB 92114317442</item>
    </izvorni_sadrzaj>
    <derivirana_varijabla naziv="DomainObject.Predmet.ProtuStrankaListFormatedOIB_1">
      <item>VIDOVIĆ &amp; Co. d. o. o.. UMAG, OIB 92114317442</item>
    </derivirana_varijabla>
  </DomainObject.Predmet.ProtuStrankaListFormatedOIB>
  <DomainObject.Predmet.ProtuStrankaListFormatedWithAdress>
    <izvorni_sadrzaj>
      <item>VIDOVIĆ &amp; Co. d. o. o.. UMAG, Vladimira Nazora 13/a, 52470 Umag</item>
    </izvorni_sadrzaj>
    <derivirana_varijabla naziv="DomainObject.Predmet.ProtuStrankaListFormatedWithAdress_1">
      <item>VIDOVIĆ &amp; Co. d. o. o.. UMAG, Vladimira Nazora 13/a, 52470 Umag</item>
    </derivirana_varijabla>
  </DomainObject.Predmet.ProtuStrankaListFormatedWithAdress>
  <DomainObject.Predmet.ProtuStrankaListFormatedWithAdressOIB>
    <izvorni_sadrzaj>
      <item>VIDOVIĆ &amp; Co. d. o. o.. UMAG, OIB 92114317442, Vladimira Nazora 13/a, 52470 Umag</item>
    </izvorni_sadrzaj>
    <derivirana_varijabla naziv="DomainObject.Predmet.ProtuStrankaListFormatedWithAdressOIB_1">
      <item>VIDOVIĆ &amp; Co. d. o. o.. UMAG, OIB 92114317442, Vladimira Nazora 13/a, 52470 Umag</item>
    </derivirana_varijabla>
  </DomainObject.Predmet.ProtuStrankaListFormatedWithAdressOIB>
  <DomainObject.Predmet.ProtuStrankaListNazivFormated>
    <izvorni_sadrzaj>
      <item>VIDOVIĆ &amp; Co. d. o. o.. UMAG</item>
    </izvorni_sadrzaj>
    <derivirana_varijabla naziv="DomainObject.Predmet.ProtuStrankaListNazivFormated_1">
      <item>VIDOVIĆ &amp; Co. d. o. o.. UMAG</item>
    </derivirana_varijabla>
  </DomainObject.Predmet.ProtuStrankaListNazivFormated>
  <DomainObject.Predmet.ProtuStrankaListNazivFormatedOIB>
    <izvorni_sadrzaj>
      <item>VIDOVIĆ &amp; Co. d. o. o.. UMAG, OIB 92114317442</item>
    </izvorni_sadrzaj>
    <derivirana_varijabla naziv="DomainObject.Predmet.ProtuStrankaListNazivFormatedOIB_1">
      <item>VIDOVIĆ &amp; Co. d. o. o.. UMAG, OIB 92114317442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VIDOVIĆ &amp; Co. d. o. o.. UMAG</izvorni_sadrzaj>
    <derivirana_varijabla naziv="DomainObject.Predmet.ProtustrankaIDrugi_1">VIDOVIĆ &amp; Co. d. o. o..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VIDOVIĆ &amp; Co. d. o. o.. UMAG, OIB 92114317442, Vladimira Nazora 13/a, 52470 Umag</izvorni_sadrzaj>
    <derivirana_varijabla naziv="DomainObject.Predmet.ProtustrankaIDrugiAdressOIB_1">VIDOVIĆ &amp; Co. d. o. o.. UMAG, OIB 92114317442, Vladimira Nazora 13/a,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VIDOVIĆ &amp; Co. d. o. o.. UMAG</item>
    </izvorni_sadrzaj>
    <derivirana_varijabla naziv="DomainObject.Predmet.SudioniciListNaziv_1">
      <item>FINANCIJSKA AGENCIJA, RC RIJEKA, PODRUŽNICA PULA, PULA</item>
      <item>VIDOVIĆ &amp; Co. d. o. o..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VIDOVIĆ &amp; Co. d. o. o.. UMAG, OIB 92114317442, Vladimira Nazora 13/a,52470 Umag</item>
    </izvorni_sadrzaj>
    <derivirana_varijabla naziv="DomainObject.Predmet.SudioniciListAdressOIB_1">
      <item>FINANCIJSKA AGENCIJA, RC RIJEKA, PODRUŽNICA PULA, PULA, OIB 85821130368, Ulica grada Vukovara 70,10000 Zagreb</item>
      <item>VIDOVIĆ &amp; Co. d. o. o.. UMAG, OIB 92114317442, Vladimira Nazora 13/a,52470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92114317442</item>
    </izvorni_sadrzaj>
    <derivirana_varijabla naziv="DomainObject.Predmet.SudioniciListNazivOIB_1">
      <item>, OIB 85821130368</item>
      <item>, OIB 92114317442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3101</properties:Characters>
  <properties:Lines>87</properties:Lines>
  <properties:Paragraphs>30</properties:Paragraphs>
  <properties:TotalTime>7</properties:TotalTime>
  <properties:ScaleCrop>false</properties:ScaleCrop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2016-03-23T12:22:00Z</dcterms:created>
  <dc:creator>Mihaela Kaligari</dc:creator>
  <dc:description/>
  <cp:keywords/>
  <cp:lastModifiedBy>Lorena Paris Aničić</cp:lastModifiedBy>
  <dcterms:modified xmlns:xsi="http://www.w3.org/2001/XMLSchema-instance" xsi:type="dcterms:W3CDTF">2016-04-13T08:06:00Z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