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2b64" w14:paraId="c902b64" w:rsidRDefault="009B7EA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7EA5" w:rsidP="009B7EA5" w:rsidR="00AE649C">
      <w:pPr>
        <w:pStyle w:val="Bezproreda"/>
      </w:pPr>
      <w:r>
        <w:t xml:space="preserve">      Republika Hrvatska</w:t>
      </w:r>
    </w:p>
    <w:p w:rsidRDefault="009B7EA5" w:rsidP="009B7EA5" w:rsidR="009B7EA5">
      <w:pPr>
        <w:pStyle w:val="Bezproreda"/>
      </w:pPr>
      <w:r>
        <w:t>Trgovački sud u Bjelovaru</w:t>
      </w:r>
    </w:p>
    <w:p w:rsidRDefault="009B7EA5" w:rsidP="009B7EA5" w:rsidR="009B7EA5" w:rsidRPr="009B7EA5">
      <w:pPr>
        <w:pStyle w:val="Bezproreda"/>
        <w:spacing w:after="0"/>
        <w:rPr>
          <w:sz w:val="18"/>
          <w:szCs w:val="18"/>
        </w:rPr>
      </w:pPr>
      <w:r w:rsidRPr="009B7EA5">
        <w:rPr>
          <w:sz w:val="18"/>
          <w:szCs w:val="18"/>
        </w:rPr>
        <w:t xml:space="preserve">Bjelovar, Šetalište dr. I. </w:t>
      </w:r>
      <w:proofErr w:type="spellStart"/>
      <w:r w:rsidRPr="009B7EA5">
        <w:rPr>
          <w:sz w:val="18"/>
          <w:szCs w:val="18"/>
        </w:rPr>
        <w:t>Lebovića</w:t>
      </w:r>
      <w:proofErr w:type="spellEnd"/>
      <w:r w:rsidRPr="009B7EA5">
        <w:rPr>
          <w:sz w:val="18"/>
          <w:szCs w:val="18"/>
        </w:rPr>
        <w:t xml:space="preserve"> 42</w:t>
      </w:r>
      <w:r w:rsidRPr="009B7EA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9B7EA5" w:rsidP="009B7EA5" w:rsidR="009B7EA5">
      <w:pPr>
        <w:ind w:firstLine="5245"/>
        <w:jc w:val="right"/>
        <w:rPr>
          <w:lang w:val="hr-HR"/>
        </w:rPr>
      </w:pPr>
      <w:r>
        <w:rPr>
          <w:lang w:val="hr-HR"/>
        </w:rPr>
        <w:t>Poslovni broj: 6 St-276/2019-2</w:t>
      </w:r>
    </w:p>
    <w:p w:rsidRDefault="009B7EA5" w:rsidP="009B7EA5" w:rsidR="009B7EA5">
      <w:pPr>
        <w:rPr>
          <w:lang w:val="hr-HR"/>
        </w:rPr>
      </w:pPr>
    </w:p>
    <w:p w:rsidRDefault="009B7EA5" w:rsidP="009B7EA5" w:rsidR="009B7EA5">
      <w:pPr>
        <w:rPr>
          <w:lang w:val="hr-HR"/>
        </w:rPr>
      </w:pPr>
    </w:p>
    <w:p w:rsidRDefault="009B7EA5" w:rsidP="009B7EA5" w:rsidR="009B7EA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B7EA5" w:rsidP="009B7EA5" w:rsidR="009B7EA5">
      <w:pPr>
        <w:jc w:val="center"/>
        <w:rPr>
          <w:lang w:val="hr-HR"/>
        </w:rPr>
      </w:pPr>
    </w:p>
    <w:p w:rsidRDefault="009B7EA5" w:rsidP="009B7EA5" w:rsidR="009B7EA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PROARH STUDIO društvo s ograničenom odgovornošću za projektiranje, Zagreb, Kneza Mislava 15, MBS: 080485674, OIB: 34823574298, koji se vodi kod ovoga suda pod poslovnim brojem St-276/2019, temeljem odredbe čl.430., 431. i 434. Stečajnog zakona (Narodne novine br. 71/15 i 104/17), objavljuje:</w:t>
      </w:r>
    </w:p>
    <w:p w:rsidRDefault="009B7EA5" w:rsidP="009B7EA5" w:rsidR="009B7EA5">
      <w:pPr>
        <w:jc w:val="both"/>
        <w:rPr>
          <w:lang w:val="hr-HR"/>
        </w:rPr>
      </w:pPr>
    </w:p>
    <w:p w:rsidRDefault="009B7EA5" w:rsidP="009B7EA5" w:rsidR="009B7EA5">
      <w:pPr>
        <w:jc w:val="both"/>
        <w:rPr>
          <w:lang w:val="hr-HR"/>
        </w:rPr>
      </w:pPr>
      <w:r>
        <w:rPr>
          <w:lang w:val="hr-HR"/>
        </w:rPr>
        <w:t xml:space="preserve">1. Na dan 31. siječnja 2019. dužnik u Očevidniku redoslijeda osnova za plaćanje ima evidentirane neizvršene osnove za plaćanje u ukupnom iznosu od 127.224,92 kn, u koji iznos je uračunata kamata i naknada Financijske agencije za provedbu ovrhe na novčanim sredstvima.  </w:t>
      </w:r>
    </w:p>
    <w:p w:rsidRDefault="009B7EA5" w:rsidP="009B7EA5" w:rsidR="009B7EA5">
      <w:pPr>
        <w:jc w:val="both"/>
        <w:rPr>
          <w:lang w:val="hr-HR"/>
        </w:rPr>
      </w:pPr>
    </w:p>
    <w:p w:rsidRDefault="009B7EA5" w:rsidP="009B7EA5" w:rsidR="009B7EA5">
      <w:pPr>
        <w:jc w:val="both"/>
        <w:rPr>
          <w:lang w:val="hr-HR"/>
        </w:rPr>
      </w:pPr>
      <w:r>
        <w:rPr>
          <w:lang w:val="hr-HR"/>
        </w:rPr>
        <w:t>2. Poziva se osoba ovlaštena za zastupanje dužnika – Tomislav Stojan, Velika Gorica, Andrije Mohorovičića 22, OIB: 24603887275, da u roku od 15 dana od objave ovog oglasa na mrežnoj stranici e-Oglasna ploča Trgovačkog suda u Bjelovaru podnese sudu javnobilježnički ovjerovljen popis imovine i obveza na propisanom obrascu.</w:t>
      </w:r>
    </w:p>
    <w:p w:rsidRDefault="009B7EA5" w:rsidP="009B7EA5" w:rsidR="009B7EA5">
      <w:pPr>
        <w:jc w:val="both"/>
        <w:rPr>
          <w:lang w:val="hr-HR"/>
        </w:rPr>
      </w:pPr>
    </w:p>
    <w:p w:rsidRDefault="009B7EA5" w:rsidP="009B7EA5" w:rsidR="009B7EA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B7EA5" w:rsidP="009B7EA5" w:rsidR="009B7EA5">
      <w:pPr>
        <w:jc w:val="both"/>
        <w:rPr>
          <w:lang w:val="hr-HR"/>
        </w:rPr>
      </w:pPr>
    </w:p>
    <w:p w:rsidRDefault="009B7EA5" w:rsidP="009B7EA5" w:rsidR="009B7EA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7EA5" w:rsidP="009B7EA5" w:rsidR="009B7EA5">
      <w:pPr>
        <w:jc w:val="both"/>
        <w:rPr>
          <w:lang w:val="hr-HR"/>
        </w:rPr>
      </w:pPr>
    </w:p>
    <w:p w:rsidRDefault="009B7EA5" w:rsidP="009B7EA5" w:rsidR="009B7EA5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9B7EA5" w:rsidP="009B7EA5" w:rsidR="009B7EA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B7EA5" w:rsidP="009B7EA5" w:rsidR="009B7EA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B7EA5" w:rsidP="009B7EA5" w:rsidR="009B7EA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B7EA5" w:rsidP="009B7EA5" w:rsidR="009B7EA5">
      <w:pPr>
        <w:rPr>
          <w:rFonts w:cs="Arial" w:hAnsi="Arial" w:ascii="Arial"/>
          <w:noProof/>
          <w:lang w:val="hr-HR"/>
        </w:rPr>
      </w:pPr>
    </w:p>
    <w:p w:rsidRDefault="009B7EA5" w:rsidP="009B7EA5" w:rsidR="009B7EA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A5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B7EA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B7EA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409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St-276/2019-2</izvorni_sadrzaj>
    <derivirana_varijabla naziv="DomainObject.Oznaka_1">St-276/2019-2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St-276/2019</izvorni_sadrzaj>
    <derivirana_varijabla naziv="DomainObject.Predmet.OznakaBroj_1">St-276/2019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PROARH STUDIO društvo s ograničenom odgovornošću za projektiranje</izvorni_sadrzaj>
    <derivirana_varijabla naziv="DomainObject.Predmet.ProtustrankaFormated_1">  PROARH STUDIO društvo s ograničenom odgovornošću za projektiranje</derivirana_varijabla>
  </DomainObject.Predmet.ProtustrankaFormated>
  <DomainObject.Predmet.ProtustrankaFormatedOIB>
    <izvorni_sadrzaj>  PROARH STUDIO društvo s ograničenom odgovornošću za projektiranje, OIB 34823574298</izvorni_sadrzaj>
    <derivirana_varijabla naziv="DomainObject.Predmet.ProtustrankaFormatedOIB_1">  PROARH STUDIO društvo s ograničenom odgovornošću za projektiranje, OIB 34823574298</derivirana_varijabla>
  </DomainObject.Predmet.ProtustrankaFormatedOIB>
  <DomainObject.Predmet.ProtustrankaFormatedWithAdress>
    <izvorni_sadrzaj> PROARH STUDIO društvo s ograničenom odgovornošću za projektiranje, Kneza Mislava 15, 10000 Zagreb</izvorni_sadrzaj>
    <derivirana_varijabla naziv="DomainObject.Predmet.ProtustrankaFormatedWithAdress_1"> PROARH STUDIO društvo s ograničenom odgovornošću za projektiranje, Kneza Mislava 15, 10000 Zagreb</derivirana_varijabla>
  </DomainObject.Predmet.ProtustrankaFormatedWithAdress>
  <DomainObject.Predmet.ProtustrankaFormatedWithAdressOIB>
    <izvorni_sadrzaj> PROARH STUDIO društvo s ograničenom odgovornošću za projektiranje, OIB 34823574298, Kneza Mislava 15, 10000 Zagreb</izvorni_sadrzaj>
    <derivirana_varijabla naziv="DomainObject.Predmet.ProtustrankaFormatedWithAdressOIB_1"> PROARH STUDIO društvo s ograničenom odgovornošću za projektiranje, OIB 34823574298, Kneza Mislava 15, 10000 Zagreb</derivirana_varijabla>
  </DomainObject.Predmet.ProtustrankaFormatedWithAdressOIB>
  <DomainObject.Predmet.ProtustrankaWithAdress>
    <izvorni_sadrzaj>PROARH STUDIO društvo s ograničenom odgovornošću za projektiranje Kneza Mislava 15, 10000 Zagreb</izvorni_sadrzaj>
    <derivirana_varijabla naziv="DomainObject.Predmet.ProtustrankaWithAdress_1">PROARH STUDIO društvo s ograničenom odgovornošću za projektiranje Kneza Mislava 15, 10000 Zagreb</derivirana_varijabla>
  </DomainObject.Predmet.ProtustrankaWithAdress>
  <DomainObject.Predmet.ProtustrankaWithAdressOIB>
    <izvorni_sadrzaj>PROARH STUDIO društvo s ograničenom odgovornošću za projektiranje, OIB 34823574298, Kneza Mislava 15, 10000 Zagreb</izvorni_sadrzaj>
    <derivirana_varijabla naziv="DomainObject.Predmet.ProtustrankaWithAdressOIB_1">PROARH STUDIO društvo s ograničenom odgovornošću za projektiranje, OIB 34823574298, Kneza Mislava 15, 10000 Zagreb</derivirana_varijabla>
  </DomainObject.Predmet.ProtustrankaWithAdressOIB>
  <DomainObject.Predmet.ProtustrankaNazivFormated>
    <izvorni_sadrzaj>PROARH STUDIO društvo s ograničenom odgovornošću za projektiranje</izvorni_sadrzaj>
    <derivirana_varijabla naziv="DomainObject.Predmet.ProtustrankaNazivFormated_1">PROARH STUDIO društvo s ograničenom odgovornošću za projektiranje</derivirana_varijabla>
  </DomainObject.Predmet.ProtustrankaNazivFormated>
  <DomainObject.Predmet.ProtustrankaNazivFormatedOIB>
    <izvorni_sadrzaj>PROARH STUDIO društvo s ograničenom odgovornošću za projektiranje, OIB 34823574298</izvorni_sadrzaj>
    <derivirana_varijabla naziv="DomainObject.Predmet.ProtustrankaNazivFormatedOIB_1">PROARH STUDIO društvo s ograničenom odgovornošću za projektiranje, OIB 34823574298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PROARH STUDIO društvo s ograničenom odgovornošću za projektiranje</item>
    </izvorni_sadrzaj>
    <derivirana_varijabla naziv="DomainObject.Predmet.ProtuStrankaListFormated_1">
      <item>PROARH STUDIO društvo s ograničenom odgovornošću za projektiranje</item>
    </derivirana_varijabla>
  </DomainObject.Predmet.ProtuStrankaListFormated>
  <DomainObject.Predmet.ProtuStrankaListFormatedOIB>
    <izvorni_sadrzaj>
      <item>PROARH STUDIO društvo s ograničenom odgovornošću za projektiranje, OIB 34823574298</item>
    </izvorni_sadrzaj>
    <derivirana_varijabla naziv="DomainObject.Predmet.ProtuStrankaListFormatedOIB_1">
      <item>PROARH STUDIO društvo s ograničenom odgovornošću za projektiranje, OIB 34823574298</item>
    </derivirana_varijabla>
  </DomainObject.Predmet.ProtuStrankaListFormatedOIB>
  <DomainObject.Predmet.ProtuStrankaListFormatedWithAdress>
    <izvorni_sadrzaj>
      <item>PROARH STUDIO društvo s ograničenom odgovornošću za projektiranje, Kneza Mislava 15, 10000 Zagreb</item>
    </izvorni_sadrzaj>
    <derivirana_varijabla naziv="DomainObject.Predmet.ProtuStrankaListFormatedWithAdress_1">
      <item>PROARH STUDIO društvo s ograničenom odgovornošću za projektiranje, Kneza Mislava 15, 10000 Zagreb</item>
    </derivirana_varijabla>
  </DomainObject.Predmet.ProtuStrankaListFormatedWithAdress>
  <DomainObject.Predmet.ProtuStrankaListFormatedWithAdressOIB>
    <izvorni_sadrzaj>
      <item>PROARH STUDIO društvo s ograničenom odgovornošću za projektiranje, OIB 34823574298, Kneza Mislava 15, 10000 Zagreb</item>
    </izvorni_sadrzaj>
    <derivirana_varijabla naziv="DomainObject.Predmet.ProtuStrankaListFormatedWithAdressOIB_1">
      <item>PROARH STUDIO društvo s ograničenom odgovornošću za projektiranje, OIB 34823574298, Kneza Mislava 15, 10000 Zagreb</item>
    </derivirana_varijabla>
  </DomainObject.Predmet.ProtuStrankaListFormatedWithAdressOIB>
  <DomainObject.Predmet.ProtuStrankaListNazivFormated>
    <izvorni_sadrzaj>
      <item>PROARH STUDIO društvo s ograničenom odgovornošću za projektiranje</item>
    </izvorni_sadrzaj>
    <derivirana_varijabla naziv="DomainObject.Predmet.ProtuStrankaListNazivFormated_1">
      <item>PROARH STUDIO društvo s ograničenom odgovornošću za projektiranje</item>
    </derivirana_varijabla>
  </DomainObject.Predmet.ProtuStrankaListNazivFormated>
  <DomainObject.Predmet.ProtuStrankaListNazivFormatedOIB>
    <izvorni_sadrzaj>
      <item>PROARH STUDIO društvo s ograničenom odgovornošću za projektiranje, OIB 34823574298</item>
    </izvorni_sadrzaj>
    <derivirana_varijabla naziv="DomainObject.Predmet.ProtuStrankaListNazivFormatedOIB_1">
      <item>PROARH STUDIO društvo s ograničenom odgovornošću za projektiranje, OIB 34823574298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St-276/2019-2</izvorni_sadrzaj>
    <derivirana_varijabla naziv="DomainObject.PoslovniBrojDokumenta_1">St-276/2019-2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PROARH STUDIO društvo s ograničenom odgovornošću za projektiranje</izvorni_sadrzaj>
    <derivirana_varijabla naziv="DomainObject.Predmet.ProtustrankaIDrugi_1">PROARH STUDIO društvo s ograničenom odgovornošću za projektiranje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PROARH STUDIO društvo s ograničenom odgovornošću za projektiranje, OIB 34823574298, Kneza Mislava 15, 10000 Zagreb</izvorni_sadrzaj>
    <derivirana_varijabla naziv="DomainObject.Predmet.ProtustrankaIDrugiAdressOIB_1">PROARH STUDIO društvo s ograničenom odgovornošću za projektiranje, OIB 34823574298, Kneza 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PROARH STUDIO društvo s ograničenom odgovornošću za projektiranje</item>
      <item>FINA Regionalni centar Zagreb</item>
    </izvorni_sadrzaj>
    <derivirana_varijabla naziv="DomainObject.Predmet.SudioniciListNaziv_1">
      <item>PROARH STUDIO društvo s ograničenom odgovornošću za projektiranje</item>
      <item>FINA Regionalni centar Zagreb</item>
    </derivirana_varijabla>
  </DomainObject.Predmet.SudioniciListNaziv>
  <DomainObject.Predmet.SudioniciListAdressOIB>
    <izvorni_sadrzaj>
      <item>PROARH STUDIO društvo s ograničenom odgovornošću za projektiranje, OIB 34823574298, Kneza Mislava 15,10000 Zagreb</item>
      <item>FINA Regionalni centar Zagreb, OIB 85821130368, Trg svibanjskih žrtava 1995 br. 1,10000 Zagreb</item>
    </izvorni_sadrzaj>
    <derivirana_varijabla naziv="DomainObject.Predmet.SudioniciListAdressOIB_1">
      <item>PROARH STUDIO društvo s ograničenom odgovornošću za projektiranje, OIB 34823574298, Kneza Mislava 15,10000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2C16A-D26B-45EF-B43A-492856CB0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1732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