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5d5b" w14:paraId="1a45d5b" w:rsidRDefault="00503B46" w:rsidP="00503B46" w:rsidR="00503B46" w:rsidRPr="00D20F1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B46" w:rsidP="00503B46" w:rsidR="00503B46" w:rsidRPr="00D20F1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20F13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503B46" w:rsidP="00503B46" w:rsidR="00503B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20F1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503B46" w:rsidP="00503B46" w:rsidR="00503B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03B46" w:rsidP="00503B46" w:rsidR="00503B4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03B46" w:rsidP="00503B46" w:rsidR="00503B4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03B46" w:rsidP="00503B46" w:rsidR="00503B46" w:rsidRPr="005D578C">
      <w:pPr>
        <w:jc w:val="center"/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03B46" w:rsidP="00503B46" w:rsidR="00503B46" w:rsidRPr="005D578C">
      <w:pPr>
        <w:rPr>
          <w:rFonts w:cs="Times New Roman" w:eastAsia="Times New Roman"/>
          <w:szCs w:val="24"/>
        </w:rPr>
      </w:pPr>
    </w:p>
    <w:p w:rsidRDefault="00503B46" w:rsidP="00503B46" w:rsidR="00503B4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VIDIKOVAC PROJEKT d. o. o. Pomer, Pomer 295, OIB 31611583112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130038962,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20F13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503B46" w:rsidP="00503B46" w:rsidR="00503B46" w:rsidRPr="005D578C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03B46" w:rsidP="00503B46" w:rsidR="00503B46" w:rsidRPr="005D578C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VIDIKOVAC PROJEKT d. o. o. Pomer, Pomer 295, OIB 31611583112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130038962,</w:t>
      </w:r>
      <w:r w:rsidRPr="005D578C">
        <w:rPr>
          <w:rFonts w:cs="Times New Roman" w:eastAsia="Times New Roman"/>
          <w:szCs w:val="24"/>
        </w:rPr>
        <w:t xml:space="preserve"> s danom </w:t>
      </w:r>
      <w:r w:rsidR="00D20F13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03B46" w:rsidP="00503B46" w:rsidR="00503B46" w:rsidRPr="005D578C">
      <w:pPr>
        <w:rPr>
          <w:rFonts w:cs="Times New Roman" w:eastAsia="Times New Roman"/>
          <w:szCs w:val="24"/>
        </w:rPr>
      </w:pPr>
    </w:p>
    <w:p w:rsidRDefault="00503B46" w:rsidP="00503B46" w:rsidR="00503B4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503B46" w:rsidP="00503B46" w:rsidR="00503B46">
      <w:pPr>
        <w:rPr>
          <w:rFonts w:cs="Times New Roman" w:eastAsia="Times New Roman"/>
          <w:szCs w:val="20"/>
        </w:rPr>
      </w:pPr>
    </w:p>
    <w:p w:rsidRDefault="00503B46" w:rsidP="00503B46" w:rsidR="00503B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VIDIKOVAC PROJEKT d. o. o. Pomer, Pomer 295, OIB 31611583112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130038962.</w:t>
      </w:r>
    </w:p>
    <w:p w:rsidRDefault="00503B46" w:rsidP="00503B46" w:rsidR="00503B46">
      <w:pPr>
        <w:ind w:firstLine="709"/>
        <w:rPr>
          <w:rFonts w:cs="Times New Roman" w:eastAsia="Times New Roman"/>
          <w:szCs w:val="24"/>
        </w:rPr>
      </w:pPr>
    </w:p>
    <w:p w:rsidRDefault="00503B46" w:rsidP="00503B46" w:rsidR="00503B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VIDIKOVAC PROJEKT d. o. o. Pomer, Pomer 295, OIB 31611583112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130038962.</w:t>
      </w:r>
    </w:p>
    <w:p w:rsidRDefault="00503B46" w:rsidP="00503B46" w:rsidR="00503B46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03B46" w:rsidP="00503B46" w:rsidR="00503B46">
      <w:pPr>
        <w:ind w:firstLine="708"/>
        <w:rPr>
          <w:rFonts w:cs="Times New Roman" w:eastAsia="Times New Roman"/>
          <w:szCs w:val="24"/>
        </w:rPr>
      </w:pPr>
    </w:p>
    <w:p w:rsidRDefault="00503B46" w:rsidP="00503B46" w:rsidR="00503B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VIDIKOVAC PROJEKT d. o. o. Pomer.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St-949/2015-3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03B46" w:rsidP="00503B46" w:rsidR="00503B4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03B46" w:rsidP="00503B46" w:rsidR="00503B46" w:rsidRPr="005D578C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20F13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03B46" w:rsidP="00503B46" w:rsidR="00503B46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03B46" w:rsidP="00503B46" w:rsidR="00503B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F97619">
        <w:rPr>
          <w:rFonts w:cs="Times New Roman" w:eastAsia="Times New Roman"/>
          <w:szCs w:val="24"/>
        </w:rPr>
        <w:t>, v. r.</w:t>
      </w:r>
    </w:p>
    <w:p w:rsidRDefault="00503B46" w:rsidP="00503B46" w:rsidR="00503B46">
      <w:pPr>
        <w:jc w:val="left"/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jc w:val="left"/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03B46" w:rsidP="00503B46" w:rsidR="00503B4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03B46" w:rsidP="00503B46" w:rsidR="00503B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03B46" w:rsidP="00503B46" w:rsidR="00503B46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rPr>
          <w:rFonts w:cs="Times New Roman" w:eastAsia="Times New Roman"/>
          <w:szCs w:val="24"/>
        </w:rPr>
      </w:pPr>
    </w:p>
    <w:p w:rsidRDefault="00503B46" w:rsidP="00503B46" w:rsidR="00503B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03B46" w:rsidP="00503B46" w:rsidR="00503B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03B46" w:rsidP="00503B46" w:rsidR="00503B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VIDIKOVAC PROJEKT d. o. o. Pomer, Pomer 295,</w:t>
      </w:r>
    </w:p>
    <w:p w:rsidRDefault="00503B46" w:rsidP="00503B46" w:rsidR="00503B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Mladen Ivančić, Pomer, Pomer 295,</w:t>
      </w:r>
    </w:p>
    <w:p w:rsidRDefault="00503B46" w:rsidP="00503B46" w:rsidR="00503B4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03B46" w:rsidP="00503B46" w:rsidR="00503B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03B46" w:rsidP="00503B46" w:rsidR="00503B4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79693C">
        <w:rPr>
          <w:rFonts w:cs="Times New Roman" w:eastAsia="Times New Roman"/>
          <w:szCs w:val="20"/>
        </w:rPr>
        <w:t>Radijana Trobonjača,</w:t>
      </w:r>
      <w:r w:rsidR="00E22721">
        <w:rPr>
          <w:rFonts w:cs="Times New Roman" w:eastAsia="Times New Roman"/>
          <w:szCs w:val="20"/>
        </w:rPr>
        <w:t xml:space="preserve"> </w:t>
      </w:r>
      <w:r w:rsidR="0079693C">
        <w:rPr>
          <w:rFonts w:cs="Times New Roman" w:eastAsia="Times New Roman"/>
          <w:szCs w:val="20"/>
        </w:rPr>
        <w:t>Opatija, M. Tita 49</w:t>
      </w:r>
      <w:r>
        <w:rPr>
          <w:rFonts w:cs="Times New Roman" w:eastAsia="Times New Roman"/>
          <w:szCs w:val="20"/>
        </w:rPr>
        <w:t xml:space="preserve">, </w:t>
      </w:r>
    </w:p>
    <w:p w:rsidRDefault="00503B46" w:rsidP="00503B46" w:rsidR="00503B4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03B46" w:rsidP="00503B46" w:rsidR="00503B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03B46" w:rsidP="00503B46" w:rsidR="00503B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03B46" w:rsidP="00503B46" w:rsidR="00503B46"/>
    <w:p w:rsidRDefault="00503B46" w:rsidP="00503B46" w:rsidR="00503B46"/>
    <w:p w:rsidRDefault="00503B46" w:rsidP="00503B46" w:rsidR="00503B46"/>
    <w:p w:rsidRDefault="00503B46" w:rsidP="00503B46" w:rsidR="00503B46"/>
    <w:p w:rsidRDefault="00F97619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B46" w:rsidP="00503B46" w:rsidR="00503B46">
      <w:r>
        <w:separator/>
      </w:r>
    </w:p>
  </w:endnote>
  <w:endnote w:id="0" w:type="continuationSeparator">
    <w:p w:rsidRDefault="00503B46" w:rsidP="00503B46" w:rsidR="0050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B46" w:rsidP="00503B46" w:rsidR="00503B46">
      <w:r>
        <w:separator/>
      </w:r>
    </w:p>
  </w:footnote>
  <w:footnote w:id="0" w:type="continuationSeparator">
    <w:p w:rsidRDefault="00503B46" w:rsidP="00503B46" w:rsidR="00503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B46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9761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St-949/2015-5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B46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St-949/2015-5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2E4"/>
    <w:rsid w:val="00503B46"/>
    <w:rsid w:val="00542C6B"/>
    <w:rsid w:val="0075528E"/>
    <w:rsid w:val="007702E4"/>
    <w:rsid w:val="0079403F"/>
    <w:rsid w:val="0079693C"/>
    <w:rsid w:val="00D20F13"/>
    <w:rsid w:val="00E22721"/>
    <w:rsid w:val="00F9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3B4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3B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3B4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3B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3B4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3B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3B4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61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761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76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76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3B4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3B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3B4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3B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3B4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3B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3B4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61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761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76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76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VIDIKOVAC PROJEKT d.o.o. POMER</izvorni_sadrzaj>
    <derivirana_varijabla naziv="DomainObject.Predmet.ProtustrankaFormated_1">  VIDIKOVAC PROJEKT d.o.o. POMER</derivirana_varijabla>
  </DomainObject.Predmet.ProtustrankaFormated>
  <DomainObject.Predmet.ProtustrankaFormatedOIB>
    <izvorni_sadrzaj>  VIDIKOVAC PROJEKT d.o.o. POMER, OIB 31611583112</izvorni_sadrzaj>
    <derivirana_varijabla naziv="DomainObject.Predmet.ProtustrankaFormatedOIB_1">  VIDIKOVAC PROJEKT d.o.o. POMER, OIB 31611583112</derivirana_varijabla>
  </DomainObject.Predmet.ProtustrankaFormatedOIB>
  <DomainObject.Predmet.ProtustrankaFormatedWithAdress>
    <izvorni_sadrzaj> VIDIKOVAC PROJEKT d.o.o. POMER, Pomer 295, 52100 Pomer</izvorni_sadrzaj>
    <derivirana_varijabla naziv="DomainObject.Predmet.ProtustrankaFormatedWithAdress_1"> VIDIKOVAC PROJEKT d.o.o. POMER, Pomer 295, 52100 Pomer</derivirana_varijabla>
  </DomainObject.Predmet.ProtustrankaFormatedWithAdress>
  <DomainObject.Predmet.ProtustrankaFormatedWithAdressOIB>
    <izvorni_sadrzaj> VIDIKOVAC PROJEKT d.o.o. POMER, OIB 31611583112, Pomer 295, 52100 Pomer</izvorni_sadrzaj>
    <derivirana_varijabla naziv="DomainObject.Predmet.ProtustrankaFormatedWithAdressOIB_1"> VIDIKOVAC PROJEKT d.o.o. POMER, OIB 31611583112, Pomer 295, 52100 Pomer</derivirana_varijabla>
  </DomainObject.Predmet.ProtustrankaFormatedWithAdressOIB>
  <DomainObject.Predmet.ProtustrankaWithAdress>
    <izvorni_sadrzaj>VIDIKOVAC PROJEKT d.o.o. POMER Pomer 295, 52100 Pomer</izvorni_sadrzaj>
    <derivirana_varijabla naziv="DomainObject.Predmet.ProtustrankaWithAdress_1">VIDIKOVAC PROJEKT d.o.o. POMER Pomer 295, 52100 Pomer</derivirana_varijabla>
  </DomainObject.Predmet.ProtustrankaWithAdress>
  <DomainObject.Predmet.ProtustrankaWithAdressOIB>
    <izvorni_sadrzaj>VIDIKOVAC PROJEKT d.o.o. POMER, OIB 31611583112, Pomer 295, 52100 Pomer</izvorni_sadrzaj>
    <derivirana_varijabla naziv="DomainObject.Predmet.ProtustrankaWithAdressOIB_1">VIDIKOVAC PROJEKT d.o.o. POMER, OIB 31611583112, Pomer 295, 52100 Pomer</derivirana_varijabla>
  </DomainObject.Predmet.ProtustrankaWithAdressOIB>
  <DomainObject.Predmet.ProtustrankaNazivFormated>
    <izvorni_sadrzaj>VIDIKOVAC PROJEKT d.o.o. POMER</izvorni_sadrzaj>
    <derivirana_varijabla naziv="DomainObject.Predmet.ProtustrankaNazivFormated_1">VIDIKOVAC PROJEKT d.o.o. POMER</derivirana_varijabla>
  </DomainObject.Predmet.ProtustrankaNazivFormated>
  <DomainObject.Predmet.ProtustrankaNazivFormatedOIB>
    <izvorni_sadrzaj>VIDIKOVAC PROJEKT d.o.o. POMER, OIB 31611583112</izvorni_sadrzaj>
    <derivirana_varijabla naziv="DomainObject.Predmet.ProtustrankaNazivFormatedOIB_1">VIDIKOVAC PROJEKT d.o.o. POMER, OIB 31611583112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3537.95</izvorni_sadrzaj>
    <derivirana_varijabla naziv="DomainObject.Predmet.TrenutnaVrijednost_1">3537.95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VIDIKOVAC PROJEKT d.o.o. POMER</item>
    </izvorni_sadrzaj>
    <derivirana_varijabla naziv="DomainObject.Predmet.ProtuStrankaListFormated_1">
      <item>VIDIKOVAC PROJEKT d.o.o. POMER</item>
    </derivirana_varijabla>
  </DomainObject.Predmet.ProtuStrankaListFormated>
  <DomainObject.Predmet.ProtuStrankaListFormatedOIB>
    <izvorni_sadrzaj>
      <item>VIDIKOVAC PROJEKT d.o.o. POMER, OIB 31611583112</item>
    </izvorni_sadrzaj>
    <derivirana_varijabla naziv="DomainObject.Predmet.ProtuStrankaListFormatedOIB_1">
      <item>VIDIKOVAC PROJEKT d.o.o. POMER, OIB 31611583112</item>
    </derivirana_varijabla>
  </DomainObject.Predmet.ProtuStrankaListFormatedOIB>
  <DomainObject.Predmet.ProtuStrankaListFormatedWithAdress>
    <izvorni_sadrzaj>
      <item>VIDIKOVAC PROJEKT d.o.o. POMER, Pomer 295, 52100 Pomer</item>
    </izvorni_sadrzaj>
    <derivirana_varijabla naziv="DomainObject.Predmet.ProtuStrankaListFormatedWithAdress_1">
      <item>VIDIKOVAC PROJEKT d.o.o. POMER, Pomer 295, 52100 Pomer</item>
    </derivirana_varijabla>
  </DomainObject.Predmet.ProtuStrankaListFormatedWithAdress>
  <DomainObject.Predmet.ProtuStrankaListFormatedWithAdressOIB>
    <izvorni_sadrzaj>
      <item>VIDIKOVAC PROJEKT d.o.o. POMER, OIB 31611583112, Pomer 295, 52100 Pomer</item>
    </izvorni_sadrzaj>
    <derivirana_varijabla naziv="DomainObject.Predmet.ProtuStrankaListFormatedWithAdressOIB_1">
      <item>VIDIKOVAC PROJEKT d.o.o. POMER, OIB 31611583112, Pomer 295, 52100 Pomer</item>
    </derivirana_varijabla>
  </DomainObject.Predmet.ProtuStrankaListFormatedWithAdressOIB>
  <DomainObject.Predmet.ProtuStrankaListNazivFormated>
    <izvorni_sadrzaj>
      <item>VIDIKOVAC PROJEKT d.o.o. POMER</item>
    </izvorni_sadrzaj>
    <derivirana_varijabla naziv="DomainObject.Predmet.ProtuStrankaListNazivFormated_1">
      <item>VIDIKOVAC PROJEKT d.o.o. POMER</item>
    </derivirana_varijabla>
  </DomainObject.Predmet.ProtuStrankaListNazivFormated>
  <DomainObject.Predmet.ProtuStrankaListNazivFormatedOIB>
    <izvorni_sadrzaj>
      <item>VIDIKOVAC PROJEKT d.o.o. POMER, OIB 31611583112</item>
    </izvorni_sadrzaj>
    <derivirana_varijabla naziv="DomainObject.Predmet.ProtuStrankaListNazivFormatedOIB_1">
      <item>VIDIKOVAC PROJEKT d.o.o. POMER, OIB 31611583112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VIDIKOVAC PROJEKT d.o.o. POMER</izvorni_sadrzaj>
    <derivirana_varijabla naziv="DomainObject.Predmet.ProtustrankaIDrugi_1">VIDIKOVAC PROJEKT d.o.o. POMER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VIDIKOVAC PROJEKT d.o.o. POMER, OIB 31611583112, Pomer 295, 52100 Pomer</izvorni_sadrzaj>
    <derivirana_varijabla naziv="DomainObject.Predmet.ProtustrankaIDrugiAdressOIB_1">VIDIKOVAC PROJEKT d.o.o. POMER, OIB 31611583112,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VIDIKOVAC PROJEKT d.o.o. POMER</item>
    </izvorni_sadrzaj>
    <derivirana_varijabla naziv="DomainObject.Predmet.SudioniciListNaziv_1">
      <item>FINANCIJSKA AGENCIJA, RC RIJEKA, PODRUŽNICA PULA, PULA</item>
      <item>VIDIKOVAC PROJEKT d.o.o. POMER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VIDIKOVAC PROJEKT d.o.o. POMER, OIB 31611583112, Pomer 295,52100 Pomer</item>
    </izvorni_sadrzaj>
    <derivirana_varijabla naziv="DomainObject.Predmet.SudioniciListAdressOIB_1">
      <item>FINANCIJSKA AGENCIJA, RC RIJEKA, PODRUŽNICA PULA, PULA, OIB 85821130368, GIARDINI 5,52100 Pula</item>
      <item>VIDIKOVAC PROJEKT d.o.o. POMER, OIB 31611583112, Pomer 295,52100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31611583112</item>
    </izvorni_sadrzaj>
    <derivirana_varijabla naziv="DomainObject.Predmet.SudioniciListNazivOIB_1">
      <item>, OIB 85821130368</item>
      <item>, OIB 31611583112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3039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2016-03-17T09:39:00Z</dcterms:created>
  <dc:creator>Mihaela Kaligari</dc:creator>
  <dc:description/>
  <cp:keywords/>
  <cp:lastModifiedBy>Jasmina Matika</cp:lastModifiedBy>
  <cp:lastPrinted>2016-03-23T06:59:00Z</cp:lastPrinted>
  <dcterms:modified xmlns:xsi="http://www.w3.org/2001/XMLSchema-instance" xsi:type="dcterms:W3CDTF">2016-03-23T08:46:00Z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