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6063" w14:paraId="dca6063" w:rsidRDefault="00654E8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54E8C" w:rsidP="00654E8C" w:rsidR="00654E8C">
      <w:pPr>
        <w:spacing w:after="0"/>
        <w:jc w:val="both"/>
      </w:pPr>
      <w:r>
        <w:t xml:space="preserve">           Republika Hrvatska</w:t>
      </w:r>
    </w:p>
    <w:p w:rsidRDefault="00654E8C" w:rsidP="00654E8C" w:rsidR="00654E8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54E8C" w:rsidP="00654E8C" w:rsidR="00654E8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654E8C">
        <w:rPr>
          <w:rFonts w:cs="Times New Roman" w:eastAsia="Times New Roman"/>
          <w:szCs w:val="20"/>
          <w:lang w:eastAsia="hr-HR"/>
        </w:rPr>
        <w:t>Poslovni broj: 5 St-736/2018-2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R J E Š E N J E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INFOLINE jednostavno društvo s ograničenom odgovornošću za trgovinu i usluge, Bjelovar, Naselje kralja Zvonimira 2/II, MBS: 010098452, OIB: 18570904124, 19. veljače 2019.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r i j e š i o  j e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INFOLINE jednostavno društvo s ograničenom odgovornošću za trgovinu i usluge, Bjelovar, Naselje kralja Zvonimira 2/II, MBS: 010098452, OIB: 18570904124.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28. ožujka 2019. u 9,20 sati u ovome sudu u Bjelovaru, Šetalište dr. </w:t>
      </w:r>
      <w:proofErr w:type="spellStart"/>
      <w:r w:rsidRPr="00654E8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54E8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54E8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54E8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- zakonski zastupnik dužnika Dražen Široki.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3. Nalaže se zakonskom zastupniku dužnika Draženu Široki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Obrazloženje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54E8C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654E8C">
        <w:rPr>
          <w:rFonts w:cs="Times New Roman" w:eastAsia="Times New Roman"/>
          <w:szCs w:val="20"/>
          <w:lang w:eastAsia="hr-HR"/>
        </w:rPr>
        <w:t>INFOLINE  j.do.o. Bjelovar u kojem je navedeno da je</w:t>
      </w:r>
      <w:r w:rsidRPr="00654E8C">
        <w:rPr>
          <w:rFonts w:cs="Times New Roman" w:eastAsia="Times New Roman"/>
          <w:color w:val="000000"/>
          <w:szCs w:val="20"/>
          <w:lang w:eastAsia="hr-HR"/>
        </w:rPr>
        <w:t xml:space="preserve"> 10. rujna 2018. dužnik u Očevidniku redoslijeda osnova za plaćanje imao evidentirane neizvršene osnove za plaćanje u neprekinutom razdoblju od 120 dana, u ukupnom iznosu od 44.752,64 kn. 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color w:val="000000"/>
          <w:szCs w:val="20"/>
          <w:lang w:eastAsia="hr-HR"/>
        </w:rPr>
        <w:lastRenderedPageBreak/>
        <w:t>Stoga je, po ocjeni suda, vjerojatna postojanost stečajnog razloga nesposobnosti za plaćanje</w:t>
      </w:r>
      <w:r w:rsidRPr="00654E8C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 xml:space="preserve">U Bjelovaru 19. veljače </w:t>
      </w:r>
      <w:r w:rsidRPr="00654E8C">
        <w:rPr>
          <w:rFonts w:cs="Times New Roman" w:eastAsia="Times New Roman"/>
          <w:noProof/>
          <w:szCs w:val="20"/>
          <w:lang w:eastAsia="hr-HR"/>
        </w:rPr>
        <w:t>2019.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 xml:space="preserve">                            Sutkinja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Marija Petrina Kubica v.r.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54E8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54E8C" w:rsidP="00654E8C" w:rsidR="00654E8C" w:rsidRPr="00654E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54E8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4E8C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4E8C" w:rsidP="00654E8C" w:rsidR="00654E8C" w:rsidRPr="00654E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54E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5425281"/>
      <w:docPartObj>
        <w:docPartGallery w:val="Page Numbers (Top of Page)"/>
        <w:docPartUnique/>
      </w:docPartObj>
    </w:sdtPr>
    <w:sdtContent>
      <w:p w:rsidRDefault="00654E8C" w:rsidP="00654E8C" w:rsidR="00654E8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54E8C" w:rsidP="00654E8C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654E8C">
      <w:rPr>
        <w:rFonts w:cs="Times New Roman" w:eastAsia="Times New Roman"/>
        <w:szCs w:val="20"/>
        <w:lang w:eastAsia="hr-HR"/>
      </w:rPr>
      <w:t>Poslovni broj: 5 St-736/2018-2</w:t>
    </w:r>
  </w:p>
  <w:p w:rsidRDefault="00654E8C" w:rsidP="00654E8C" w:rsidR="00654E8C" w:rsidRPr="00654E8C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E8C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26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St-736/2018-2</izvorni_sadrzaj>
    <derivirana_varijabla naziv="DomainObject.Oznaka_1">St-736/2018-2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INFOLINE jednostavno društvo s ograničenom odgovornošću za trgovinu i usluge</izvorni_sadrzaj>
    <derivirana_varijabla naziv="DomainObject.Predmet.ProtustrankaFormated_1">  INFOLINE jednostavno društvo s ograničenom odgovornošću za trgovinu i usluge</derivirana_varijabla>
  </DomainObject.Predmet.ProtustrankaFormated>
  <DomainObject.Predmet.ProtustrankaFormatedOIB>
    <izvorni_sadrzaj>  INFOLINE jednostavno društvo s ograničenom odgovornošću za trgovinu i usluge, OIB 18570904124</izvorni_sadrzaj>
    <derivirana_varijabla naziv="DomainObject.Predmet.ProtustrankaFormatedOIB_1">  INFOLINE jednostavno društvo s ograničenom odgovornošću za trgovinu i usluge, OIB 18570904124</derivirana_varijabla>
  </DomainObject.Predmet.ProtustrankaFormatedOIB>
  <DomainObject.Predmet.ProtustrankaFormatedWithAdress>
    <izvorni_sadrzaj> INFOLINE jednostavno društvo s ograničenom odgovornošću za trgovinu i usluge, Naselje kralja Zvonimira 2/II, 43000 Bjelovar</izvorni_sadrzaj>
    <derivirana_varijabla naziv="DomainObject.Predmet.ProtustrankaFormatedWithAdress_1"> INFOLINE jednostavno društvo s ograničenom odgovornošću za trgovinu i usluge, Naselje kralja Zvonimira 2/II, 43000 Bjelovar</derivirana_varijabla>
  </DomainObject.Predmet.ProtustrankaFormatedWithAdress>
  <DomainObject.Predmet.ProtustrankaFormatedWithAdressOIB>
    <izvorni_sadrzaj> INFOLINE jednostavno društvo s ograničenom odgovornošću za trgovinu i usluge, OIB 18570904124, Naselje kralja Zvonimira 2/II, 43000 Bjelovar</izvorni_sadrzaj>
    <derivirana_varijabla naziv="DomainObject.Predmet.ProtustrankaFormatedWithAdressOIB_1"> INFOLINE jednostavno društvo s ograničenom odgovornošću za trgovinu i usluge, OIB 18570904124, Naselje kralja Zvonimira 2/II, 43000 Bjelovar</derivirana_varijabla>
  </DomainObject.Predmet.ProtustrankaFormatedWithAdressOIB>
  <DomainObject.Predmet.ProtustrankaWithAdress>
    <izvorni_sadrzaj>INFOLINE jednostavno društvo s ograničenom odgovornošću za trgovinu i usluge Naselje kralja Zvonimira 2/II, 43000 Bjelovar</izvorni_sadrzaj>
    <derivirana_varijabla naziv="DomainObject.Predmet.ProtustrankaWithAdress_1">INFOLINE jednostavno društvo s ograničenom odgovornošću za trgovinu i usluge Naselje kralja Zvonimira 2/II, 43000 Bjelovar</derivirana_varijabla>
  </DomainObject.Predmet.ProtustrankaWithAdress>
  <DomainObject.Predmet.ProtustrankaWithAdressOIB>
    <izvorni_sadrzaj>INFOLINE jednostavno društvo s ograničenom odgovornošću za trgovinu i usluge, OIB 18570904124, Naselje kralja Zvonimira 2/II, 43000 Bjelovar</izvorni_sadrzaj>
    <derivirana_varijabla naziv="DomainObject.Predmet.ProtustrankaWithAdressOIB_1">INFOLINE jednostavno društvo s ograničenom odgovornošću za trgovinu i usluge, OIB 18570904124, Naselje kralja Zvonimira 2/II, 43000 Bjelovar</derivirana_varijabla>
  </DomainObject.Predmet.ProtustrankaWithAdressOIB>
  <DomainObject.Predmet.ProtustrankaNazivFormated>
    <izvorni_sadrzaj>INFOLINE jednostavno društvo s ograničenom odgovornošću za trgovinu i usluge</izvorni_sadrzaj>
    <derivirana_varijabla naziv="DomainObject.Predmet.ProtustrankaNazivFormated_1">INFOLINE jednostavno društvo s ograničenom odgovornošću za trgovinu i usluge</derivirana_varijabla>
  </DomainObject.Predmet.ProtustrankaNazivFormated>
  <DomainObject.Predmet.ProtustrankaNazivFormatedOIB>
    <izvorni_sadrzaj>INFOLINE jednostavno društvo s ograničenom odgovornošću za trgovinu i usluge, OIB 18570904124</izvorni_sadrzaj>
    <derivirana_varijabla naziv="DomainObject.Predmet.ProtustrankaNazivFormatedOIB_1">INFOLINE jednostavno društvo s ograničenom odgovornošću za trgovinu i usluge, OIB 18570904124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INFOLINE jednostavno društvo s ograničenom odgovornošću za trgovinu i usluge</item>
    </izvorni_sadrzaj>
    <derivirana_varijabla naziv="DomainObject.Predmet.ProtuStrankaListFormated_1">
      <item>INFOLINE jednostavno društvo s ograničenom odgovornošću za trgovinu i usluge</item>
    </derivirana_varijabla>
  </DomainObject.Predmet.ProtuStrankaListFormated>
  <DomainObject.Predmet.ProtuStrankaListFormatedOIB>
    <izvorni_sadrzaj>
      <item>INFOLINE jednostavno društvo s ograničenom odgovornošću za trgovinu i usluge, OIB 18570904124</item>
    </izvorni_sadrzaj>
    <derivirana_varijabla naziv="DomainObject.Predmet.ProtuStrankaListFormatedOIB_1">
      <item>INFOLINE jednostavno društvo s ograničenom odgovornošću za trgovinu i usluge, OIB 18570904124</item>
    </derivirana_varijabla>
  </DomainObject.Predmet.ProtuStrankaListFormatedOIB>
  <DomainObject.Predmet.ProtuStrankaListFormatedWithAdress>
    <izvorni_sadrzaj>
      <item>INFOLINE jednostavno društvo s ograničenom odgovornošću za trgovinu i usluge, Naselje kralja Zvonimira 2/II, 43000 Bjelovar</item>
    </izvorni_sadrzaj>
    <derivirana_varijabla naziv="DomainObject.Predmet.ProtuStrankaListFormatedWithAdress_1">
      <item>INFOLINE jednostavno društvo s ograničenom odgovornošću za trgovinu i usluge, Naselje kralja Zvonimira 2/II, 43000 Bjelovar</item>
    </derivirana_varijabla>
  </DomainObject.Predmet.ProtuStrankaListFormatedWithAdress>
  <DomainObject.Predmet.ProtuStrankaListFormatedWithAdressOIB>
    <izvorni_sadrzaj>
      <item>INFOLINE jednostavno društvo s ograničenom odgovornošću za trgovinu i usluge, OIB 18570904124, Naselje kralja Zvonimira 2/II, 43000 Bjelovar</item>
    </izvorni_sadrzaj>
    <derivirana_varijabla naziv="DomainObject.Predmet.ProtuStrankaListFormatedWithAdressOIB_1">
      <item>INFOLINE jednostavno društvo s ograničenom odgovornošću za trgovinu i usluge, OIB 18570904124, Naselje kralja Zvonimira 2/II, 43000 Bjelovar</item>
    </derivirana_varijabla>
  </DomainObject.Predmet.ProtuStrankaListFormatedWithAdressOIB>
  <DomainObject.Predmet.ProtuStrankaListNazivFormated>
    <izvorni_sadrzaj>
      <item>INFOLINE jednostavno društvo s ograničenom odgovornošću za trgovinu i usluge</item>
    </izvorni_sadrzaj>
    <derivirana_varijabla naziv="DomainObject.Predmet.ProtuStrankaListNazivFormated_1">
      <item>INFOLINE jednostavno društvo s ograničenom odgovornošću za trgovinu i usluge</item>
    </derivirana_varijabla>
  </DomainObject.Predmet.ProtuStrankaListNazivFormated>
  <DomainObject.Predmet.ProtuStrankaListNazivFormatedOIB>
    <izvorni_sadrzaj>
      <item>INFOLINE jednostavno društvo s ograničenom odgovornošću za trgovinu i usluge, OIB 18570904124</item>
    </izvorni_sadrzaj>
    <derivirana_varijabla naziv="DomainObject.Predmet.ProtuStrankaListNazivFormatedOIB_1">
      <item>INFOLINE jednostavno društvo s ograničenom odgovornošću za trgovinu i usluge, OIB 18570904124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St-736/2018-2</izvorni_sadrzaj>
    <derivirana_varijabla naziv="DomainObject.PoslovniBrojDokumenta_1">St-736/2018-2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INFOLINE jednostavno društvo s ograničenom odgovornošću za trgovinu i usluge</izvorni_sadrzaj>
    <derivirana_varijabla naziv="DomainObject.Predmet.ProtustrankaIDrugi_1">INFOLINE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INFOLINE jednostavno društvo s ograničenom odgovornošću za trgovinu i usluge, OIB 18570904124, Naselje kralja Zvonimira 2/II, 43000 Bjelovar</izvorni_sadrzaj>
    <derivirana_varijabla naziv="DomainObject.Predmet.ProtustrankaIDrugiAdressOIB_1">INFOLINE jednostavno društvo s ograničenom odgovornošću za trgovinu i usluge, OIB 18570904124, Naselje kralja Zvonimira 2/II,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INFOLINE jednostavno društvo s ograničenom odgovornošću za trgovinu i usluge</item>
    </izvorni_sadrzaj>
    <derivirana_varijabla naziv="DomainObject.Predmet.SudioniciListNaziv_1">
      <item>FINA, RC ZAGREB, Podružnica BJELOVAR</item>
      <item>INFOLINE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INFOLINE jednostavno društvo s ograničenom odgovornošću za trgovinu i usluge, OIB 18570904124, Naselje kralja Zvonimira 2/II,43000 Bjelovar</item>
    </izvorni_sadrzaj>
    <derivirana_varijabla naziv="DomainObject.Predmet.SudioniciListAdressOIB_1">
      <item>FINA, RC ZAGREB, Podružnica BJELOVAR, OIB 85821130368, F. Supila 4,43000 Bjelovar</item>
      <item>INFOLINE jednostavno društvo s ograničenom odgovornošću za trgovinu i usluge, OIB 18570904124, Naselje kralja Zvonimira 2/II,43000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CBCA5-D1C0-419A-96B0-EAEB5B616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2572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