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9aca" w14:paraId="48b9aca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343305">
        <w:t>966/18</w:t>
      </w:r>
      <w:r w:rsidR="0074657E">
        <w:t>-</w:t>
      </w:r>
      <w:r w:rsidR="002F79FD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343305">
        <w:rPr>
          <w:b/>
        </w:rPr>
        <w:t>HOSTING j.d.o.o. Vinkovci, Matice Hrvatske 12, OIB: 57353345648, MBS: 030148090</w:t>
      </w:r>
      <w:r w:rsidR="006D606B">
        <w:t>, dana</w:t>
      </w:r>
      <w:r w:rsidR="004A6AAF">
        <w:t xml:space="preserve"> </w:t>
      </w:r>
      <w:r w:rsidR="00343305">
        <w:t>3</w:t>
      </w:r>
      <w:r w:rsidR="00472AB7">
        <w:t>. srpnja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343305">
        <w:t>Željko Petrović, Vinkovci, Matice Hrvatske 12, OIB: 20508379848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343305">
        <w:rPr>
          <w:b/>
        </w:rPr>
        <w:t>966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343305">
        <w:rPr>
          <w:b/>
        </w:rPr>
        <w:t>HOSTING j.d.o.o. Vinkovci, Matice Hrvatske 12, OIB: 57353345648, MBS: 030148090</w:t>
      </w:r>
      <w:r w:rsidR="00343305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343305">
        <w:t xml:space="preserve">Željko Petrović, Vinkovci, Matice Hrvatske 12, OIB: 20508379848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343305" w:rsidP="0085153E" w:rsidR="00A55821">
      <w:pPr>
        <w:ind w:firstLine="720"/>
        <w:jc w:val="both"/>
      </w:pPr>
      <w:r>
        <w:t xml:space="preserve">3.    </w:t>
      </w:r>
      <w:r w:rsidR="00A55821">
        <w:t xml:space="preserve">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>
        <w:t>Željko Petrović, Vinkovci, Matice Hrvatske 12, OIB: 20508379848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343305">
        <w:t xml:space="preserve">Željko Petrović, Vinkovci, Matice Hrvatske 12, OIB: 20508379848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72AB7" w:rsidP="00472AB7" w:rsidR="00472AB7">
      <w:pPr>
        <w:jc w:val="right"/>
      </w:pPr>
      <w:r>
        <w:t>Broj: 6 St-</w:t>
      </w:r>
      <w:r w:rsidR="00343305">
        <w:t>966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z.z. dužnika </w:t>
      </w:r>
      <w:r w:rsidR="00343305">
        <w:t>Željko Petrović, Vinkovci, Matice Hrvatske 12, OIB: 20508379848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43305">
        <w:t>3</w:t>
      </w:r>
      <w:r w:rsidR="00472AB7">
        <w:t>. srpnja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75BD0">
      <w:pPr>
        <w:numPr>
          <w:ilvl w:val="0"/>
          <w:numId w:val="6"/>
        </w:numPr>
        <w:jc w:val="both"/>
      </w:pPr>
      <w:r>
        <w:t xml:space="preserve">z.z. dužnika </w:t>
      </w:r>
      <w:r w:rsidR="00343305">
        <w:t>Željko Petrović, Vinkovci, Matice Hrvatske 12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74657E">
        <w:t>10</w:t>
      </w:r>
      <w:r w:rsidR="00B27C25">
        <w:t>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8D3" w:rsidR="00A368D3">
      <w:r>
        <w:separator/>
      </w:r>
    </w:p>
  </w:endnote>
  <w:endnote w:id="0" w:type="continuationSeparator">
    <w:p w:rsidRDefault="00A368D3" w:rsidR="00A3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8D3" w:rsidR="00A368D3">
      <w:r>
        <w:separator/>
      </w:r>
    </w:p>
  </w:footnote>
  <w:footnote w:id="0" w:type="continuationSeparator">
    <w:p w:rsidRDefault="00A368D3" w:rsidR="00A36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4ED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C4EDA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368D3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4E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4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E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4E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4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E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St-966/2018</izvorni_sadrzaj>
    <derivirana_varijabla naziv="DomainObject.Predmet.OznakaBroj_1">St-966/2018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HOSTING j.d.o.o. za ugostiteljske djelatnosti</izvorni_sadrzaj>
    <derivirana_varijabla naziv="DomainObject.Predmet.ProtustrankaFormated_1">  HOSTING j.d.o.o. za ugostiteljske djelatnosti</derivirana_varijabla>
  </DomainObject.Predmet.ProtustrankaFormated>
  <DomainObject.Predmet.ProtustrankaFormatedOIB>
    <izvorni_sadrzaj>  HOSTING j.d.o.o. za ugostiteljske djelatnosti, OIB 57353345648</izvorni_sadrzaj>
    <derivirana_varijabla naziv="DomainObject.Predmet.ProtustrankaFormatedOIB_1">  HOSTING j.d.o.o. za ugostiteljske djelatnosti, OIB 57353345648</derivirana_varijabla>
  </DomainObject.Predmet.ProtustrankaFormatedOIB>
  <DomainObject.Predmet.ProtustrankaFormatedWithAdress>
    <izvorni_sadrzaj> HOSTING j.d.o.o. za ugostiteljske djelatnosti, Matice Hrvatske 12, 32100 Vinkovci</izvorni_sadrzaj>
    <derivirana_varijabla naziv="DomainObject.Predmet.ProtustrankaFormatedWithAdress_1"> HOSTING j.d.o.o. za ugostiteljske djelatnosti, Matice Hrvatske 12, 32100 Vinkovci</derivirana_varijabla>
  </DomainObject.Predmet.ProtustrankaFormatedWithAdress>
  <DomainObject.Predmet.ProtustrankaFormatedWithAdressOIB>
    <izvorni_sadrzaj> HOSTING j.d.o.o. za ugostiteljske djelatnosti, OIB 57353345648, Matice Hrvatske 12, 32100 Vinkovci</izvorni_sadrzaj>
    <derivirana_varijabla naziv="DomainObject.Predmet.ProtustrankaFormatedWithAdressOIB_1"> HOSTING j.d.o.o. za ugostiteljske djelatnosti, OIB 57353345648, Matice Hrvatske 12, 32100 Vinkovci</derivirana_varijabla>
  </DomainObject.Predmet.ProtustrankaFormatedWithAdressOIB>
  <DomainObject.Predmet.ProtustrankaWithAdress>
    <izvorni_sadrzaj>HOSTING j.d.o.o. za ugostiteljske djelatnosti Matice Hrvatske 12, 32100 Vinkovci</izvorni_sadrzaj>
    <derivirana_varijabla naziv="DomainObject.Predmet.ProtustrankaWithAdress_1">HOSTING j.d.o.o. za ugostiteljske djelatnosti Matice Hrvatske 12, 32100 Vinkovci</derivirana_varijabla>
  </DomainObject.Predmet.ProtustrankaWithAdress>
  <DomainObject.Predmet.ProtustrankaWithAdressOIB>
    <izvorni_sadrzaj>HOSTING j.d.o.o. za ugostiteljske djelatnosti, OIB 57353345648, Matice Hrvatske 12, 32100 Vinkovci</izvorni_sadrzaj>
    <derivirana_varijabla naziv="DomainObject.Predmet.ProtustrankaWithAdressOIB_1">HOSTING j.d.o.o. za ugostiteljske djelatnosti, OIB 57353345648, Matice Hrvatske 12, 32100 Vinkovci</derivirana_varijabla>
  </DomainObject.Predmet.ProtustrankaWithAdressOIB>
  <DomainObject.Predmet.ProtustrankaNazivFormated>
    <izvorni_sadrzaj>HOSTING j.d.o.o. za ugostiteljske djelatnosti</izvorni_sadrzaj>
    <derivirana_varijabla naziv="DomainObject.Predmet.ProtustrankaNazivFormated_1">HOSTING j.d.o.o. za ugostiteljske djelatnosti</derivirana_varijabla>
  </DomainObject.Predmet.ProtustrankaNazivFormated>
  <DomainObject.Predmet.ProtustrankaNazivFormatedOIB>
    <izvorni_sadrzaj>HOSTING j.d.o.o. za ugostiteljske djelatnosti, OIB 57353345648</izvorni_sadrzaj>
    <derivirana_varijabla naziv="DomainObject.Predmet.ProtustrankaNazivFormatedOIB_1">HOSTING j.d.o.o. za ugostiteljske djelatnosti, OIB 57353345648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HOSTING j.d.o.o. za ugostiteljske djelatnosti</item>
    </izvorni_sadrzaj>
    <derivirana_varijabla naziv="DomainObject.Predmet.ProtuStrankaListFormated_1">
      <item>HOSTING j.d.o.o. za ugostiteljske djelatnosti</item>
    </derivirana_varijabla>
  </DomainObject.Predmet.ProtuStrankaListFormated>
  <DomainObject.Predmet.ProtuStrankaListFormatedOIB>
    <izvorni_sadrzaj>
      <item>HOSTING j.d.o.o. za ugostiteljske djelatnosti, OIB 57353345648</item>
    </izvorni_sadrzaj>
    <derivirana_varijabla naziv="DomainObject.Predmet.ProtuStrankaListFormatedOIB_1">
      <item>HOSTING j.d.o.o. za ugostiteljske djelatnosti, OIB 57353345648</item>
    </derivirana_varijabla>
  </DomainObject.Predmet.ProtuStrankaListFormatedOIB>
  <DomainObject.Predmet.ProtuStrankaListFormatedWithAdress>
    <izvorni_sadrzaj>
      <item>HOSTING j.d.o.o. za ugostiteljske djelatnosti, Matice Hrvatske 12, 32100 Vinkovci</item>
    </izvorni_sadrzaj>
    <derivirana_varijabla naziv="DomainObject.Predmet.ProtuStrankaListFormatedWithAdress_1">
      <item>HOSTING j.d.o.o. za ugostiteljske djelatnosti, Matice Hrvatske 12, 32100 Vinkovci</item>
    </derivirana_varijabla>
  </DomainObject.Predmet.ProtuStrankaListFormatedWithAdress>
  <DomainObject.Predmet.ProtuStrankaListFormatedWithAdressOIB>
    <izvorni_sadrzaj>
      <item>HOSTING j.d.o.o. za ugostiteljske djelatnosti, OIB 57353345648, Matice Hrvatske 12, 32100 Vinkovci</item>
    </izvorni_sadrzaj>
    <derivirana_varijabla naziv="DomainObject.Predmet.ProtuStrankaListFormatedWithAdressOIB_1">
      <item>HOSTING j.d.o.o. za ugostiteljske djelatnosti, OIB 57353345648, Matice Hrvatske 12, 32100 Vinkovci</item>
    </derivirana_varijabla>
  </DomainObject.Predmet.ProtuStrankaListFormatedWithAdressOIB>
  <DomainObject.Predmet.ProtuStrankaListNazivFormated>
    <izvorni_sadrzaj>
      <item>HOSTING j.d.o.o. za ugostiteljske djelatnosti</item>
    </izvorni_sadrzaj>
    <derivirana_varijabla naziv="DomainObject.Predmet.ProtuStrankaListNazivFormated_1">
      <item>HOSTING j.d.o.o. za ugostiteljske djelatnosti</item>
    </derivirana_varijabla>
  </DomainObject.Predmet.ProtuStrankaListNazivFormated>
  <DomainObject.Predmet.ProtuStrankaListNazivFormatedOIB>
    <izvorni_sadrzaj>
      <item>HOSTING j.d.o.o. za ugostiteljske djelatnosti, OIB 57353345648</item>
    </izvorni_sadrzaj>
    <derivirana_varijabla naziv="DomainObject.Predmet.ProtuStrankaListNazivFormatedOIB_1">
      <item>HOSTING j.d.o.o. za ugostiteljske djelatnosti, OIB 57353345648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HOSTING j.d.o.o. za ugostiteljske djelatnosti</izvorni_sadrzaj>
    <derivirana_varijabla naziv="DomainObject.Predmet.ProtustrankaIDrugi_1">HOSTING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HOSTING j.d.o.o. za ugostiteljske djelatnosti, OIB 57353345648, Matice Hrvatske 12, 32100 Vinkovci</izvorni_sadrzaj>
    <derivirana_varijabla naziv="DomainObject.Predmet.ProtustrankaIDrugiAdressOIB_1">HOSTING j.d.o.o. za ugostiteljske djelatnosti, OIB 57353345648, Matice Hrvatske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HOSTING j.d.o.o. za ugostiteljske djelatnosti</item>
    </izvorni_sadrzaj>
    <derivirana_varijabla naziv="DomainObject.Predmet.SudioniciListNaziv_1">
      <item>FINA RC OSIJEK</item>
      <item>HOSTING j.d.o.o. za ugostiteljske djelatnosti</item>
    </derivirana_varijabla>
  </DomainObject.Predmet.SudioniciListNaziv>
  <DomainObject.Predmet.SudioniciListAdressOIB>
    <izvorni_sadrzaj>
      <item>FINA RC OSIJEK, OIB 85821130368</item>
      <item>HOSTING j.d.o.o. za ugostiteljske djelatnosti, OIB 57353345648, Matice Hrvatske 12,32100 Vinkovci</item>
    </izvorni_sadrzaj>
    <derivirana_varijabla naziv="DomainObject.Predmet.SudioniciListAdressOIB_1">
      <item>FINA RC OSIJEK, OIB 85821130368</item>
      <item>HOSTING j.d.o.o. za ugostiteljske djelatnosti, OIB 57353345648, Matice Hrvatske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57353345648</item>
    </izvorni_sadrzaj>
    <derivirana_varijabla naziv="DomainObject.Predmet.SudioniciListNazivOIB_1">
      <item>, OIB 85821130368</item>
      <item>, OIB 57353345648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AA4B3-D791-4512-9C93-BF37E1D8D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2434</properties:Characters>
  <properties:Lines>125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2018-07-03T06:11:00Z</cp:lastPrinted>
  <dcterms:modified xmlns:xsi="http://www.w3.org/2001/XMLSchema-instance" xsi:type="dcterms:W3CDTF">2018-07-03T06:11:00Z</dcterms:modified>
  <cp:revision>29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