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E1D13" w:rsidR="005B5750" w:rsidP="009211F3" w:rsidRDefault="005B5750" w14:paraId="2f1746a" w14:textId="2f1746a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="005B5750" w:rsidP="005B5750" w:rsidRDefault="005B5750">
      <w:pPr>
        <w:jc w:val="center"/>
        <w:rPr>
          <w:b/>
          <w:sz w:val="24"/>
          <w:szCs w:val="24"/>
        </w:rPr>
      </w:pPr>
      <w:proofErr w:type="spellStart"/>
      <w:r w:rsidRPr="00EE1D13">
        <w:rPr>
          <w:b/>
          <w:sz w:val="24"/>
          <w:szCs w:val="24"/>
        </w:rPr>
        <w:t>Obrazac</w:t>
      </w:r>
      <w:proofErr w:type="spellEnd"/>
      <w:r w:rsidRPr="00EE1D13">
        <w:rPr>
          <w:b/>
          <w:sz w:val="24"/>
          <w:szCs w:val="24"/>
        </w:rPr>
        <w:t xml:space="preserve"> 20.</w:t>
      </w:r>
    </w:p>
    <w:p w:rsidR="00EB30E6" w:rsidP="005B5750" w:rsidRDefault="00EB30E6">
      <w:pPr>
        <w:jc w:val="center"/>
        <w:rPr>
          <w:b/>
          <w:sz w:val="24"/>
          <w:szCs w:val="24"/>
        </w:rPr>
      </w:pPr>
    </w:p>
    <w:p w:rsidRPr="00EE1D13" w:rsidR="00EB30E6" w:rsidP="005B5750" w:rsidRDefault="00EB30E6">
      <w:pPr>
        <w:jc w:val="center"/>
        <w:rPr>
          <w:b/>
          <w:sz w:val="24"/>
          <w:szCs w:val="24"/>
        </w:rPr>
      </w:pPr>
    </w:p>
    <w:p w:rsidRPr="00EE1D13" w:rsidR="005B5750" w:rsidP="005B5750" w:rsidRDefault="005B5750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Pr="00EE1D13" w:rsidR="005B5750" w:rsidP="005B5750" w:rsidRDefault="005B5750">
      <w:pPr>
        <w:jc w:val="center"/>
        <w:rPr>
          <w:sz w:val="24"/>
          <w:szCs w:val="24"/>
        </w:rPr>
      </w:pPr>
    </w:p>
    <w:p w:rsidRPr="00EE1D13" w:rsidR="005B5750" w:rsidP="005B5750" w:rsidRDefault="005B5750">
      <w:pPr>
        <w:jc w:val="center"/>
        <w:rPr>
          <w:sz w:val="24"/>
          <w:szCs w:val="24"/>
        </w:rPr>
      </w:pPr>
    </w:p>
    <w:p w:rsidRPr="00EE1D13" w:rsidR="005B5750" w:rsidP="005B5750" w:rsidRDefault="005B5750">
      <w:pPr>
        <w:jc w:val="both"/>
        <w:rPr>
          <w:b/>
          <w:sz w:val="24"/>
          <w:szCs w:val="24"/>
          <w:u w:val="single"/>
        </w:rPr>
      </w:pPr>
      <w:proofErr w:type="spellStart"/>
      <w:r w:rsidRPr="00EE1D13">
        <w:rPr>
          <w:sz w:val="24"/>
          <w:szCs w:val="24"/>
        </w:rPr>
        <w:t>Nadležni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trgovački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sud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proofErr w:type="spellStart"/>
      <w:r w:rsidRPr="00EE1D13">
        <w:rPr>
          <w:b/>
          <w:sz w:val="24"/>
          <w:szCs w:val="24"/>
          <w:u w:val="single"/>
        </w:rPr>
        <w:t>Trgovački</w:t>
      </w:r>
      <w:proofErr w:type="spellEnd"/>
      <w:r w:rsidRPr="00EE1D13">
        <w:rPr>
          <w:b/>
          <w:sz w:val="24"/>
          <w:szCs w:val="24"/>
          <w:u w:val="single"/>
        </w:rPr>
        <w:t xml:space="preserve"> </w:t>
      </w:r>
      <w:proofErr w:type="spellStart"/>
      <w:r w:rsidRPr="00EE1D13">
        <w:rPr>
          <w:b/>
          <w:sz w:val="24"/>
          <w:szCs w:val="24"/>
          <w:u w:val="single"/>
        </w:rPr>
        <w:t>sud</w:t>
      </w:r>
      <w:proofErr w:type="spellEnd"/>
      <w:r w:rsidRPr="00EE1D13">
        <w:rPr>
          <w:b/>
          <w:sz w:val="24"/>
          <w:szCs w:val="24"/>
          <w:u w:val="single"/>
        </w:rPr>
        <w:t xml:space="preserve"> u </w:t>
      </w:r>
      <w:proofErr w:type="spellStart"/>
      <w:r w:rsidRPr="00EE1D13">
        <w:rPr>
          <w:b/>
          <w:sz w:val="24"/>
          <w:szCs w:val="24"/>
          <w:u w:val="single"/>
        </w:rPr>
        <w:t>Zagrebu</w:t>
      </w:r>
      <w:proofErr w:type="spellEnd"/>
    </w:p>
    <w:p w:rsidRPr="00EE1D13" w:rsidR="005B5750" w:rsidP="005B5750" w:rsidRDefault="005B5750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</w:t>
      </w:r>
      <w:proofErr w:type="spellStart"/>
      <w:r w:rsidRPr="00EE1D13">
        <w:rPr>
          <w:b/>
          <w:bCs/>
          <w:sz w:val="24"/>
          <w:szCs w:val="24"/>
          <w:u w:val="single"/>
        </w:rPr>
        <w:t>Petrinjska</w:t>
      </w:r>
      <w:proofErr w:type="spellEnd"/>
      <w:r w:rsidRPr="00EE1D13">
        <w:rPr>
          <w:b/>
          <w:bCs/>
          <w:sz w:val="24"/>
          <w:szCs w:val="24"/>
          <w:u w:val="single"/>
        </w:rPr>
        <w:t xml:space="preserve"> 8 </w:t>
      </w:r>
    </w:p>
    <w:p w:rsidRPr="00EE1D13" w:rsidR="005B5750" w:rsidP="005B5750" w:rsidRDefault="005B5750">
      <w:pPr>
        <w:jc w:val="both"/>
        <w:rPr>
          <w:sz w:val="24"/>
          <w:szCs w:val="24"/>
        </w:rPr>
      </w:pPr>
      <w:proofErr w:type="spellStart"/>
      <w:r w:rsidRPr="00EE1D13">
        <w:rPr>
          <w:sz w:val="24"/>
          <w:szCs w:val="24"/>
        </w:rPr>
        <w:t>Poslovni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broj</w:t>
      </w:r>
      <w:proofErr w:type="spellEnd"/>
      <w:r w:rsidRPr="00EE1D13">
        <w:rPr>
          <w:sz w:val="24"/>
          <w:szCs w:val="24"/>
        </w:rPr>
        <w:t xml:space="preserve"> </w:t>
      </w:r>
      <w:proofErr w:type="spellStart"/>
      <w:r w:rsidRPr="00EE1D13">
        <w:rPr>
          <w:sz w:val="24"/>
          <w:szCs w:val="24"/>
        </w:rPr>
        <w:t>spisa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="00EB30E6" w:rsidP="00EB30E6" w:rsidRDefault="005B5750">
      <w:pPr>
        <w:jc w:val="both"/>
        <w:rPr>
          <w:b/>
          <w:bCs/>
          <w:sz w:val="24"/>
          <w:szCs w:val="24"/>
        </w:rPr>
      </w:pPr>
      <w:proofErr w:type="spellStart"/>
      <w:r w:rsidRPr="00EE1D13">
        <w:rPr>
          <w:sz w:val="24"/>
          <w:szCs w:val="24"/>
        </w:rPr>
        <w:t>Dužnik</w:t>
      </w:r>
      <w:proofErr w:type="spellEnd"/>
      <w:r w:rsidRPr="00EE1D13">
        <w:rPr>
          <w:sz w:val="24"/>
          <w:szCs w:val="24"/>
        </w:rPr>
        <w:t>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 xml:space="preserve">TEMO  </w:t>
      </w:r>
      <w:proofErr w:type="spellStart"/>
      <w:r w:rsidRPr="00EE1D13">
        <w:rPr>
          <w:b/>
          <w:bCs/>
          <w:sz w:val="24"/>
          <w:szCs w:val="24"/>
        </w:rPr>
        <w:t>d.o.o</w:t>
      </w:r>
      <w:proofErr w:type="spellEnd"/>
      <w:r w:rsidRPr="00EE1D13">
        <w:rPr>
          <w:b/>
          <w:bCs/>
          <w:sz w:val="24"/>
          <w:szCs w:val="24"/>
        </w:rPr>
        <w:t>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 xml:space="preserve">u </w:t>
      </w:r>
      <w:proofErr w:type="spellStart"/>
      <w:r w:rsidRPr="00EE1D13">
        <w:rPr>
          <w:b/>
          <w:bCs/>
          <w:sz w:val="24"/>
          <w:szCs w:val="24"/>
        </w:rPr>
        <w:t>stečaju</w:t>
      </w:r>
      <w:proofErr w:type="spellEnd"/>
      <w:r w:rsidR="00EB30E6">
        <w:rPr>
          <w:b/>
          <w:bCs/>
          <w:sz w:val="24"/>
          <w:szCs w:val="24"/>
        </w:rPr>
        <w:t xml:space="preserve">, </w:t>
      </w:r>
      <w:r w:rsidRPr="00EE1D13">
        <w:rPr>
          <w:b/>
          <w:bCs/>
          <w:sz w:val="24"/>
          <w:szCs w:val="24"/>
        </w:rPr>
        <w:t xml:space="preserve">Zagreb, </w:t>
      </w:r>
    </w:p>
    <w:p w:rsidRPr="00EE1D13" w:rsidR="005B5750" w:rsidP="00EB30E6" w:rsidRDefault="00EB30E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spellStart"/>
      <w:r w:rsidRPr="00EE1D13" w:rsidR="005B5750">
        <w:rPr>
          <w:b/>
          <w:bCs/>
          <w:sz w:val="24"/>
          <w:szCs w:val="24"/>
        </w:rPr>
        <w:t>Škorpikova</w:t>
      </w:r>
      <w:proofErr w:type="spellEnd"/>
      <w:r w:rsidRPr="00EE1D13" w:rsidR="005B5750">
        <w:rPr>
          <w:b/>
          <w:bCs/>
          <w:sz w:val="24"/>
          <w:szCs w:val="24"/>
        </w:rPr>
        <w:t xml:space="preserve"> 22 </w:t>
      </w:r>
      <w:r w:rsidR="00EE1D13">
        <w:rPr>
          <w:b/>
          <w:bCs/>
          <w:sz w:val="24"/>
          <w:szCs w:val="24"/>
        </w:rPr>
        <w:t>,</w:t>
      </w:r>
      <w:r w:rsidRPr="00EE1D13" w:rsidR="005B5750">
        <w:rPr>
          <w:b/>
          <w:bCs/>
          <w:sz w:val="24"/>
          <w:szCs w:val="24"/>
        </w:rPr>
        <w:t>OIB 84941858945</w:t>
      </w:r>
    </w:p>
    <w:p w:rsidR="005B5750" w:rsidP="005B5750" w:rsidRDefault="005B5750">
      <w:pPr>
        <w:jc w:val="both"/>
        <w:rPr>
          <w:b/>
          <w:bCs/>
          <w:sz w:val="24"/>
          <w:szCs w:val="24"/>
        </w:rPr>
      </w:pPr>
    </w:p>
    <w:p w:rsidR="00EB30E6" w:rsidP="005B5750" w:rsidRDefault="00EB30E6">
      <w:pPr>
        <w:jc w:val="both"/>
        <w:rPr>
          <w:b/>
          <w:bCs/>
          <w:sz w:val="24"/>
          <w:szCs w:val="24"/>
        </w:rPr>
      </w:pPr>
    </w:p>
    <w:p w:rsidRPr="00EE1D13" w:rsidR="00EB30E6" w:rsidP="005B5750" w:rsidRDefault="00EB30E6">
      <w:pPr>
        <w:jc w:val="both"/>
        <w:rPr>
          <w:b/>
          <w:bCs/>
          <w:sz w:val="24"/>
          <w:szCs w:val="24"/>
        </w:rPr>
      </w:pPr>
    </w:p>
    <w:p w:rsidRPr="00EE1D13" w:rsidR="005B5750" w:rsidP="005B5750" w:rsidRDefault="005B5750">
      <w:pPr>
        <w:jc w:val="center"/>
        <w:rPr>
          <w:sz w:val="24"/>
          <w:szCs w:val="24"/>
        </w:rPr>
      </w:pPr>
    </w:p>
    <w:p w:rsidR="001004C7" w:rsidP="001004C7" w:rsidRDefault="001004C7">
      <w:pPr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IZVJEŠĆE O TIJEKU</w:t>
      </w:r>
      <w:r w:rsidRPr="00EE1D13" w:rsidR="005B5750">
        <w:rPr>
          <w:sz w:val="24"/>
          <w:szCs w:val="24"/>
        </w:rPr>
        <w:t xml:space="preserve"> STEČAJNOGA POSTUPKA </w:t>
      </w:r>
      <w:r w:rsidR="00EB30E6">
        <w:rPr>
          <w:sz w:val="24"/>
          <w:szCs w:val="24"/>
        </w:rPr>
        <w:t>do 28.0</w:t>
      </w:r>
      <w:r w:rsidR="008D6F4C">
        <w:rPr>
          <w:sz w:val="24"/>
          <w:szCs w:val="24"/>
        </w:rPr>
        <w:t>8</w:t>
      </w:r>
      <w:r w:rsidR="00EB30E6">
        <w:rPr>
          <w:sz w:val="24"/>
          <w:szCs w:val="24"/>
        </w:rPr>
        <w:t>.2019.</w:t>
      </w:r>
    </w:p>
    <w:p w:rsidRPr="007C156C" w:rsidR="00F14ED0" w:rsidP="001004C7" w:rsidRDefault="005B5750">
      <w:pPr>
        <w:ind w:left="1425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 xml:space="preserve"> </w:t>
      </w:r>
    </w:p>
    <w:p w:rsidR="007F06A5" w:rsidP="00B80AFB" w:rsidRDefault="007F06A5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Tri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vlasništvo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prodavane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Općinskom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Slavonskom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Brodu</w:t>
      </w:r>
      <w:proofErr w:type="spellEnd"/>
      <w:r>
        <w:rPr>
          <w:bCs/>
          <w:sz w:val="24"/>
          <w:szCs w:val="24"/>
        </w:rPr>
        <w:t>.</w:t>
      </w:r>
    </w:p>
    <w:p w:rsidR="004F7416" w:rsidP="00B80AFB" w:rsidRDefault="007F06A5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Slijedeće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dvije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nisu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</w:t>
      </w:r>
      <w:r w:rsidR="003764FA">
        <w:rPr>
          <w:bCs/>
          <w:sz w:val="24"/>
          <w:szCs w:val="24"/>
        </w:rPr>
        <w:t>novčene</w:t>
      </w:r>
      <w:proofErr w:type="spellEnd"/>
      <w:r w:rsidR="003764FA">
        <w:rPr>
          <w:bCs/>
          <w:sz w:val="24"/>
          <w:szCs w:val="24"/>
        </w:rPr>
        <w:t xml:space="preserve"> u </w:t>
      </w:r>
      <w:proofErr w:type="spellStart"/>
      <w:r w:rsidR="003764FA">
        <w:rPr>
          <w:bCs/>
          <w:sz w:val="24"/>
          <w:szCs w:val="24"/>
        </w:rPr>
        <w:t>ovršnom</w:t>
      </w:r>
      <w:proofErr w:type="spellEnd"/>
      <w:r w:rsidR="003764FA">
        <w:rPr>
          <w:bCs/>
          <w:sz w:val="24"/>
          <w:szCs w:val="24"/>
        </w:rPr>
        <w:t xml:space="preserve"> </w:t>
      </w:r>
      <w:proofErr w:type="spellStart"/>
      <w:r w:rsidR="003764FA">
        <w:rPr>
          <w:bCs/>
          <w:sz w:val="24"/>
          <w:szCs w:val="24"/>
        </w:rPr>
        <w:t>postupku</w:t>
      </w:r>
      <w:proofErr w:type="spellEnd"/>
      <w:r w:rsidR="003764FA">
        <w:rPr>
          <w:bCs/>
          <w:sz w:val="24"/>
          <w:szCs w:val="24"/>
        </w:rPr>
        <w:t xml:space="preserve"> pa je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nastavljena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prodaja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stečajnom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putem</w:t>
      </w:r>
      <w:proofErr w:type="spellEnd"/>
      <w:r>
        <w:rPr>
          <w:bCs/>
          <w:sz w:val="24"/>
          <w:szCs w:val="24"/>
        </w:rPr>
        <w:t xml:space="preserve"> FINE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to:</w:t>
      </w:r>
    </w:p>
    <w:p w:rsidR="00EC51C6" w:rsidP="002239C0" w:rsidRDefault="00EC51C6">
      <w:pPr>
        <w:suppressAutoHyphens/>
        <w:ind w:left="720"/>
        <w:jc w:val="both"/>
        <w:rPr>
          <w:bCs/>
          <w:sz w:val="24"/>
          <w:szCs w:val="24"/>
        </w:rPr>
      </w:pPr>
    </w:p>
    <w:p w:rsidRPr="00615EDB" w:rsidR="00EC51C6" w:rsidP="002239C0" w:rsidRDefault="00EC51C6">
      <w:pPr>
        <w:suppressAutoHyphens/>
        <w:ind w:left="720"/>
        <w:jc w:val="both"/>
        <w:rPr>
          <w:bCs/>
          <w:sz w:val="24"/>
          <w:szCs w:val="24"/>
        </w:rPr>
      </w:pPr>
    </w:p>
    <w:p w:rsidRPr="00615EDB" w:rsidR="00EC51C6" w:rsidP="00EC51C6" w:rsidRDefault="00C90536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1.</w:t>
      </w:r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Neplodno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S.Vraza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,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ukupne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površine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6.500 m2,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upisano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u 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zk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ul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11127, </w:t>
      </w:r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>k.o</w:t>
      </w:r>
      <w:proofErr w:type="spellEnd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.    </w:t>
      </w:r>
      <w:proofErr w:type="spellStart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 I to: </w:t>
      </w:r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k.č.br. 4793/49 </w:t>
      </w:r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. 1453 m2, k.č.br. 4793/50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. 1364 m2, k.č.br. 4793/51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. 1430 m2, k.č.br. 4793/52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. 1220 m2, k.č.br. 4793/53</w:t>
      </w:r>
      <w:r w:rsidRPr="00615EDB" w:rsidR="00EC51C6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 w:rsidR="002239C0">
        <w:rPr>
          <w:rStyle w:val="Naglaeno"/>
          <w:rFonts w:ascii="Croswisnormal" w:hAnsi="Croswisnormal"/>
          <w:b w:val="false"/>
          <w:sz w:val="24"/>
          <w:szCs w:val="24"/>
        </w:rPr>
        <w:t>. 1033 m2</w:t>
      </w:r>
    </w:p>
    <w:p w:rsidRPr="001915B7" w:rsidR="00EC51C6" w:rsidP="00EC51C6" w:rsidRDefault="00EC51C6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Početna</w:t>
      </w:r>
      <w:proofErr w:type="spellEnd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>cijena</w:t>
      </w:r>
      <w:proofErr w:type="spellEnd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>za</w:t>
      </w:r>
      <w:proofErr w:type="spellEnd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>dražbu</w:t>
      </w:r>
      <w:proofErr w:type="spellEnd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 xml:space="preserve"> 975.000,00 </w:t>
      </w:r>
      <w:proofErr w:type="spellStart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>kuna</w:t>
      </w:r>
      <w:proofErr w:type="spellEnd"/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>.</w:t>
      </w:r>
    </w:p>
    <w:p w:rsidRPr="001915B7" w:rsidR="00EC51C6" w:rsidP="00EC51C6" w:rsidRDefault="00EC51C6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7C156C" w:rsidR="00EC51C6" w:rsidP="00EC51C6" w:rsidRDefault="00EC51C6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ab/>
      </w: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Na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:</w:t>
      </w:r>
    </w:p>
    <w:p w:rsidRPr="007C156C" w:rsidR="00EC51C6" w:rsidP="00EC51C6" w:rsidRDefault="00EC51C6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7C156C" w:rsidR="00EC51C6" w:rsidP="00EC51C6" w:rsidRDefault="00EC51C6">
      <w:pPr>
        <w:numPr>
          <w:ilvl w:val="0"/>
          <w:numId w:val="7"/>
        </w:num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="00EC51C6" w:rsidP="00EC51C6" w:rsidRDefault="00EC51C6">
      <w:pPr>
        <w:numPr>
          <w:ilvl w:val="0"/>
          <w:numId w:val="7"/>
        </w:num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uprava</w:t>
      </w:r>
      <w:proofErr w:type="spellEnd"/>
    </w:p>
    <w:p w:rsidR="00EC51C6" w:rsidP="00EC51C6" w:rsidRDefault="00EC51C6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BE49BB" w:rsidR="00EC51C6" w:rsidP="00EC51C6" w:rsidRDefault="00EC51C6">
      <w:pPr>
        <w:suppressAutoHyphens/>
        <w:ind w:left="1080"/>
        <w:jc w:val="both"/>
        <w:rPr>
          <w:rStyle w:val="Naglaeno"/>
          <w:rFonts w:ascii="Croswisnormal" w:hAnsi="Croswisnormal"/>
          <w:sz w:val="24"/>
          <w:szCs w:val="24"/>
        </w:rPr>
      </w:pPr>
      <w:r w:rsidRPr="00BE49BB">
        <w:rPr>
          <w:rStyle w:val="Naglaeno"/>
          <w:rFonts w:ascii="Croswisnormal" w:hAnsi="Croswisnormal"/>
          <w:sz w:val="24"/>
          <w:szCs w:val="24"/>
        </w:rPr>
        <w:t xml:space="preserve">Na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četvrtoj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javnoj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dražbi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nekretnina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je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prodana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za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BE49BB">
        <w:rPr>
          <w:rStyle w:val="Naglaeno"/>
          <w:rFonts w:ascii="Croswisnormal" w:hAnsi="Croswisnormal"/>
          <w:sz w:val="24"/>
          <w:szCs w:val="24"/>
        </w:rPr>
        <w:t>iznos</w:t>
      </w:r>
      <w:proofErr w:type="spellEnd"/>
      <w:r w:rsidRPr="00BE49BB">
        <w:rPr>
          <w:rStyle w:val="Naglaeno"/>
          <w:rFonts w:ascii="Croswisnormal" w:hAnsi="Croswisnormal"/>
          <w:sz w:val="24"/>
          <w:szCs w:val="24"/>
        </w:rPr>
        <w:t xml:space="preserve"> od 101.001</w:t>
      </w:r>
      <w:r w:rsidRPr="00BE49BB" w:rsidR="00BE49BB">
        <w:rPr>
          <w:rStyle w:val="Naglaeno"/>
          <w:rFonts w:ascii="Croswisnormal" w:hAnsi="Croswisnormal"/>
          <w:sz w:val="24"/>
          <w:szCs w:val="24"/>
        </w:rPr>
        <w:t xml:space="preserve">,00 </w:t>
      </w:r>
      <w:proofErr w:type="spellStart"/>
      <w:r w:rsidRPr="00BE49BB" w:rsidR="00BE49BB"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  <w:r w:rsidRPr="00BE49BB" w:rsidR="00BE49BB">
        <w:rPr>
          <w:rStyle w:val="Naglaeno"/>
          <w:rFonts w:ascii="Croswisnormal" w:hAnsi="Croswisnormal"/>
          <w:sz w:val="24"/>
          <w:szCs w:val="24"/>
        </w:rPr>
        <w:t>.</w:t>
      </w:r>
    </w:p>
    <w:p w:rsidRPr="00BE49BB" w:rsidR="00BE49BB" w:rsidP="00EC51C6" w:rsidRDefault="00BE49BB">
      <w:pPr>
        <w:suppressAutoHyphens/>
        <w:ind w:left="1080"/>
        <w:jc w:val="both"/>
        <w:rPr>
          <w:rStyle w:val="Naglaeno"/>
          <w:rFonts w:ascii="Croswisnormal" w:hAnsi="Croswisnormal"/>
          <w:sz w:val="24"/>
          <w:szCs w:val="24"/>
        </w:rPr>
      </w:pPr>
    </w:p>
    <w:p w:rsidRPr="00615EDB" w:rsidR="00BE49BB" w:rsidP="00EC51C6" w:rsidRDefault="00BE49BB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615EDB" w:rsidR="00EC51C6" w:rsidP="00EC51C6" w:rsidRDefault="00EC51C6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2.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Oranica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Brod.Čaire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,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površine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13.956 m2,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upisana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zk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ul.5292</w:t>
      </w:r>
    </w:p>
    <w:p w:rsidRPr="00615EDB" w:rsidR="006A7C04" w:rsidP="00EC51C6" w:rsidRDefault="00EC51C6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k.o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Brodski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Varoš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r w:rsidRPr="00615EDB" w:rsidR="006A7C04">
        <w:rPr>
          <w:rStyle w:val="Naglaeno"/>
          <w:rFonts w:ascii="Croswisnormal" w:hAnsi="Croswisnormal"/>
          <w:b w:val="false"/>
          <w:sz w:val="24"/>
          <w:szCs w:val="24"/>
        </w:rPr>
        <w:t xml:space="preserve">k.č.br. 2046 </w:t>
      </w:r>
    </w:p>
    <w:p w:rsidRPr="00615EDB" w:rsidR="00BE49BB" w:rsidP="00BE49BB" w:rsidRDefault="00EC51C6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   </w:t>
      </w:r>
    </w:p>
    <w:p w:rsidRPr="001915B7" w:rsidR="00EB30E6" w:rsidP="00BE49BB" w:rsidRDefault="00BE49BB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1915B7">
        <w:rPr>
          <w:rStyle w:val="Naglaeno"/>
          <w:rFonts w:ascii="Croswisnormal" w:hAnsi="Croswisnormal"/>
          <w:b w:val="false"/>
          <w:sz w:val="24"/>
          <w:szCs w:val="24"/>
        </w:rPr>
        <w:t xml:space="preserve">    </w:t>
      </w:r>
      <w:proofErr w:type="spellStart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>Početna</w:t>
      </w:r>
      <w:proofErr w:type="spellEnd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>cijena</w:t>
      </w:r>
      <w:proofErr w:type="spellEnd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>za</w:t>
      </w:r>
      <w:proofErr w:type="spellEnd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>dražbu</w:t>
      </w:r>
      <w:proofErr w:type="spellEnd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 xml:space="preserve"> 616.667,00 </w:t>
      </w:r>
      <w:proofErr w:type="spellStart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>kuna</w:t>
      </w:r>
      <w:proofErr w:type="spellEnd"/>
      <w:r w:rsidRPr="001915B7" w:rsidR="00BD72CF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</w:p>
    <w:p w:rsidR="00EB30E6" w:rsidP="00EB30E6" w:rsidRDefault="00EB30E6">
      <w:pPr>
        <w:suppressAutoHyphens/>
        <w:ind w:left="1080"/>
        <w:jc w:val="both"/>
        <w:rPr>
          <w:rStyle w:val="Naglaeno"/>
          <w:rFonts w:ascii="Croswisnormal" w:hAnsi="Croswisnormal"/>
          <w:sz w:val="24"/>
          <w:szCs w:val="24"/>
        </w:rPr>
      </w:pPr>
    </w:p>
    <w:p w:rsidR="00BE49BB" w:rsidP="00EB30E6" w:rsidRDefault="00BE49BB">
      <w:pPr>
        <w:suppressAutoHyphens/>
        <w:ind w:left="1080"/>
        <w:jc w:val="both"/>
        <w:rPr>
          <w:rStyle w:val="Naglaeno"/>
          <w:rFonts w:ascii="Croswisnormal" w:hAnsi="Croswisnormal"/>
          <w:sz w:val="24"/>
          <w:szCs w:val="24"/>
        </w:rPr>
      </w:pPr>
    </w:p>
    <w:p w:rsidRPr="007C156C" w:rsidR="00EB30E6" w:rsidP="00EB30E6" w:rsidRDefault="00EB30E6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lastRenderedPageBreak/>
        <w:tab/>
        <w:t xml:space="preserve">Na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:</w:t>
      </w:r>
    </w:p>
    <w:p w:rsidRPr="007C156C" w:rsidR="00EB30E6" w:rsidP="00EB30E6" w:rsidRDefault="00EB30E6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="00EB30E6" w:rsidP="00EB30E6" w:rsidRDefault="00EB30E6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>1.</w:t>
      </w: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Reiffeisenbank Austria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Pr="007C156C" w:rsidR="00EB30E6" w:rsidP="00EB30E6" w:rsidRDefault="00EB30E6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2.HEP-HRVATSKA ELEKTROPRIVREDA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d.d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>. Zagreb</w:t>
      </w:r>
    </w:p>
    <w:p w:rsidR="00EB30E6" w:rsidP="00EB30E6" w:rsidRDefault="00EB30E6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>3.RH,</w:t>
      </w: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uprava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,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područni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ured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="00EB30E6" w:rsidP="00EB30E6" w:rsidRDefault="00EB30E6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="00EB30E6" w:rsidP="00EB30E6" w:rsidRDefault="00EB30E6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1A62D6" w:rsidR="00C71EA6" w:rsidP="00C71EA6" w:rsidRDefault="00C71EA6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</w:t>
      </w:r>
      <w:r w:rsidRPr="001A62D6">
        <w:rPr>
          <w:rStyle w:val="Naglaeno"/>
          <w:rFonts w:ascii="Croswisnormal" w:hAnsi="Croswisnormal"/>
          <w:sz w:val="24"/>
          <w:szCs w:val="24"/>
        </w:rPr>
        <w:t xml:space="preserve">Na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drugoj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javnoj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dražbi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prodana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je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nekretnina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Oranica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Brod.Čaire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, </w:t>
      </w:r>
    </w:p>
    <w:p w:rsidRPr="001A62D6" w:rsidR="00C71EA6" w:rsidP="00C71EA6" w:rsidRDefault="00C71EA6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površine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13.956 m2,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upisana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u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zk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ul.5292,k.č.br. 2046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k.o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. </w:t>
      </w:r>
    </w:p>
    <w:p w:rsidRPr="001A62D6" w:rsidR="00C71EA6" w:rsidP="00C71EA6" w:rsidRDefault="00C71EA6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Brodski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Varoš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Općinski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sud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u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Slavonskom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Brodu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za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iznos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od</w:t>
      </w:r>
    </w:p>
    <w:p w:rsidRPr="001A62D6" w:rsidR="00C71EA6" w:rsidP="00C71EA6" w:rsidRDefault="00C71EA6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ab/>
        <w:t xml:space="preserve">       - 308.333,50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="00C71EA6" w:rsidP="00C71EA6" w:rsidRDefault="00C71EA6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615EDB" w:rsidR="00671F11" w:rsidP="00671F11" w:rsidRDefault="00671F11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615EDB" w:rsidR="00F714AA" w:rsidP="00F714AA" w:rsidRDefault="00F714AA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r w:rsidRPr="00615EDB" w:rsidR="00EB30E6">
        <w:rPr>
          <w:rStyle w:val="Naglaeno"/>
          <w:rFonts w:ascii="Croswisnormal" w:hAnsi="Croswisnormal"/>
          <w:b w:val="false"/>
          <w:sz w:val="24"/>
          <w:szCs w:val="24"/>
        </w:rPr>
        <w:t>3.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Općinski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sud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,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k.o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,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zk.ul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11170, 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ab/>
      </w:r>
    </w:p>
    <w:p w:rsidRPr="00615EDB" w:rsidR="00F714AA" w:rsidP="00F714AA" w:rsidRDefault="00F714AA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    k.č.br. 2503/36, 224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etaža</w:t>
      </w:r>
      <w:proofErr w:type="spellEnd"/>
    </w:p>
    <w:p w:rsidRPr="00615EDB" w:rsidR="00F714AA" w:rsidP="00F714AA" w:rsidRDefault="00F714AA">
      <w:pPr>
        <w:suppressAutoHyphens/>
        <w:ind w:left="720" w:firstLine="36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Četverosoban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stan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VIII-9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na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8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katu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, NKP 97,27 m2 </w:t>
      </w:r>
    </w:p>
    <w:p w:rsidRPr="00615EDB" w:rsidR="00F714AA" w:rsidP="00F714AA" w:rsidRDefault="00F714AA">
      <w:pPr>
        <w:suppressAutoHyphens/>
        <w:ind w:left="720" w:firstLine="36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Parkirališno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mjesto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P-68 u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podrumu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, NKP 7,02m2</w:t>
      </w:r>
    </w:p>
    <w:p w:rsidRPr="00615EDB" w:rsidR="00F714AA" w:rsidP="00E93B2C" w:rsidRDefault="001A62D6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    </w:t>
      </w:r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 xml:space="preserve">U </w:t>
      </w:r>
      <w:proofErr w:type="spellStart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>Svačićevoj</w:t>
      </w:r>
      <w:proofErr w:type="spellEnd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>ulici</w:t>
      </w:r>
      <w:proofErr w:type="spellEnd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 xml:space="preserve"> 1/B </w:t>
      </w:r>
      <w:proofErr w:type="spellStart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 w:rsidR="00F714AA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Pr="00EB30E6" w:rsidR="00F714AA" w:rsidP="00F714AA" w:rsidRDefault="00F714AA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</w:p>
    <w:p w:rsidRPr="007C156C" w:rsidR="00F714AA" w:rsidP="00F714AA" w:rsidRDefault="00F714AA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ab/>
        <w:t xml:space="preserve">Na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navedenim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nekretninama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upisano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je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razlučno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pravo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:</w:t>
      </w:r>
    </w:p>
    <w:p w:rsidRPr="007C156C" w:rsidR="00F714AA" w:rsidP="00F714AA" w:rsidRDefault="00F714AA">
      <w:pPr>
        <w:numPr>
          <w:ilvl w:val="0"/>
          <w:numId w:val="5"/>
        </w:num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Reiffeisenbank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Austria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d.d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Podružnica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="00F714AA" w:rsidP="00F714AA" w:rsidRDefault="00F714AA">
      <w:pPr>
        <w:numPr>
          <w:ilvl w:val="0"/>
          <w:numId w:val="5"/>
        </w:num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MF,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Porezna</w:t>
      </w:r>
      <w:proofErr w:type="spellEnd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>
        <w:rPr>
          <w:rStyle w:val="Naglaeno"/>
          <w:rFonts w:ascii="Croswisnormal" w:hAnsi="Croswisnormal"/>
          <w:b w:val="false"/>
          <w:sz w:val="24"/>
          <w:szCs w:val="24"/>
        </w:rPr>
        <w:t>uprava</w:t>
      </w:r>
      <w:proofErr w:type="spellEnd"/>
    </w:p>
    <w:p w:rsidR="00F714AA" w:rsidP="00F714AA" w:rsidRDefault="00F714AA">
      <w:p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EC0604" w:rsidR="00EB30E6" w:rsidP="00E93B2C" w:rsidRDefault="00EC0604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Nakon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dugog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perioda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imore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požurnica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>,</w:t>
      </w:r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zakazana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je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prva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javna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dražba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za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prodaju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gore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navedenih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nekretnina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za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dan02.07.2019.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godine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na</w:t>
      </w:r>
      <w:proofErr w:type="spellEnd"/>
      <w:r w:rsidRPr="00EC0604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EC0604">
        <w:rPr>
          <w:rStyle w:val="Naglaeno"/>
          <w:rFonts w:ascii="Croswisnormal" w:hAnsi="Croswisnormal"/>
          <w:sz w:val="24"/>
          <w:szCs w:val="24"/>
        </w:rPr>
        <w:t>Op</w:t>
      </w:r>
      <w:r w:rsidR="00A678A7">
        <w:rPr>
          <w:rStyle w:val="Naglaeno"/>
          <w:rFonts w:ascii="Croswisnormal" w:hAnsi="Croswisnormal"/>
          <w:sz w:val="24"/>
          <w:szCs w:val="24"/>
        </w:rPr>
        <w:t>ćinskom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sudu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u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Slavonskom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brodu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na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kojoj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je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nekretnina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prodana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za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iznos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 xml:space="preserve"> od 523.500,00 </w:t>
      </w:r>
      <w:proofErr w:type="spellStart"/>
      <w:r w:rsidR="00A678A7"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  <w:r w:rsidR="00A678A7">
        <w:rPr>
          <w:rStyle w:val="Naglaeno"/>
          <w:rFonts w:ascii="Croswisnormal" w:hAnsi="Croswisnormal"/>
          <w:sz w:val="24"/>
          <w:szCs w:val="24"/>
        </w:rPr>
        <w:t>.</w:t>
      </w:r>
    </w:p>
    <w:p w:rsidRPr="00EC0604" w:rsidR="00B7198E" w:rsidP="00B7198E" w:rsidRDefault="00B7198E">
      <w:pPr>
        <w:suppressAutoHyphens/>
        <w:ind w:left="1080"/>
        <w:jc w:val="both"/>
        <w:rPr>
          <w:rStyle w:val="Naglaeno"/>
          <w:rFonts w:ascii="Croswisnormal" w:hAnsi="Croswisnormal"/>
          <w:sz w:val="24"/>
          <w:szCs w:val="24"/>
        </w:rPr>
      </w:pPr>
    </w:p>
    <w:p w:rsidRPr="002768FB" w:rsidR="00B7198E" w:rsidP="00B7198E" w:rsidRDefault="00B7198E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Od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ostale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imovine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dužnik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je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naveo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da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ima</w:t>
      </w:r>
      <w:proofErr w:type="spellEnd"/>
    </w:p>
    <w:p w:rsidRPr="002768FB" w:rsidR="00B7198E" w:rsidP="00B7198E" w:rsidRDefault="00B7198E">
      <w:pPr>
        <w:numPr>
          <w:ilvl w:val="0"/>
          <w:numId w:val="4"/>
        </w:num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Udjel</w:t>
      </w:r>
      <w:r>
        <w:rPr>
          <w:rStyle w:val="Naglaeno"/>
          <w:rFonts w:ascii="Croswisnormal" w:hAnsi="Croswisnormal"/>
          <w:b w:val="false"/>
          <w:sz w:val="24"/>
          <w:szCs w:val="24"/>
        </w:rPr>
        <w:t>e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kod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povezanih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poduzetnika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iznosu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od 14.460.000,00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kuna</w:t>
      </w:r>
      <w:proofErr w:type="spellEnd"/>
    </w:p>
    <w:p w:rsidRPr="002768FB" w:rsidR="00B7198E" w:rsidP="00B7198E" w:rsidRDefault="00B7198E">
      <w:pPr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i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to:</w:t>
      </w:r>
    </w:p>
    <w:p w:rsidR="00B7198E" w:rsidP="00E93B2C" w:rsidRDefault="00B7198E">
      <w:pPr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Poslovni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udjeli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slijedećim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trgovačkim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društvima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:</w:t>
      </w:r>
    </w:p>
    <w:p w:rsidRPr="002768FB" w:rsidR="00BE49BB" w:rsidP="00E93B2C" w:rsidRDefault="00BE49BB">
      <w:pPr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2768FB" w:rsidR="00B7198E" w:rsidP="00E93B2C" w:rsidRDefault="00B7198E">
      <w:pPr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BUDAINKA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d.o.o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Sjeverna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vezna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cesta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29,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="00E93B2C" w:rsidP="00E93B2C" w:rsidRDefault="00E93B2C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ab/>
        <w:t>u</w:t>
      </w:r>
      <w:r w:rsidRPr="002768FB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2768FB" w:rsidR="00B7198E">
        <w:rPr>
          <w:rStyle w:val="Naglaeno"/>
          <w:rFonts w:ascii="Croswisnormal" w:hAnsi="Croswisnormal"/>
          <w:b w:val="false"/>
          <w:sz w:val="24"/>
          <w:szCs w:val="24"/>
        </w:rPr>
        <w:t>iznosu</w:t>
      </w:r>
      <w:proofErr w:type="spellEnd"/>
      <w:r w:rsidRPr="002768FB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od 10.000.000,00 </w:t>
      </w:r>
      <w:proofErr w:type="spellStart"/>
      <w:r w:rsidRPr="002768FB" w:rsidR="00B7198E">
        <w:rPr>
          <w:rStyle w:val="Naglaeno"/>
          <w:rFonts w:ascii="Croswisnormal" w:hAnsi="Croswisnormal"/>
          <w:b w:val="false"/>
          <w:sz w:val="24"/>
          <w:szCs w:val="24"/>
        </w:rPr>
        <w:t>kuna</w:t>
      </w:r>
      <w:proofErr w:type="spellEnd"/>
      <w:r w:rsidRPr="002768FB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</w:p>
    <w:p w:rsidR="00B7198E" w:rsidP="00E93B2C" w:rsidRDefault="00E93B2C">
      <w:pPr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ab/>
      </w:r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Subjekt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brisan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u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sudskom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registru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>.</w:t>
      </w:r>
    </w:p>
    <w:p w:rsidRPr="00E93B2C" w:rsidR="00BE49BB" w:rsidP="00E93B2C" w:rsidRDefault="00BE49BB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</w:p>
    <w:p w:rsidRPr="00DC7E4A" w:rsidR="00E93B2C" w:rsidP="00E93B2C" w:rsidRDefault="00E93B2C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DC7E4A">
        <w:rPr>
          <w:rStyle w:val="Naglaeno"/>
          <w:rFonts w:ascii="Croswisnormal" w:hAnsi="Croswisnormal"/>
          <w:b w:val="false"/>
          <w:sz w:val="24"/>
          <w:szCs w:val="24"/>
        </w:rPr>
        <w:tab/>
      </w:r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EKO SLAVONIJA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d.o.o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Sjeverna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vezna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cesta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bb,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</w:p>
    <w:p w:rsidRPr="00DC7E4A" w:rsidR="00E93B2C" w:rsidP="00E93B2C" w:rsidRDefault="00E93B2C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DC7E4A">
        <w:rPr>
          <w:rStyle w:val="Naglaeno"/>
          <w:rFonts w:ascii="Croswisnormal" w:hAnsi="Croswisnormal"/>
          <w:b w:val="false"/>
          <w:sz w:val="24"/>
          <w:szCs w:val="24"/>
        </w:rPr>
        <w:tab/>
        <w:t>u</w:t>
      </w:r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iznosu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od 4.460.000,00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kuna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</w:p>
    <w:p w:rsidRPr="00DC7E4A" w:rsidR="00E93B2C" w:rsidP="00E93B2C" w:rsidRDefault="00E93B2C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DC7E4A">
        <w:rPr>
          <w:rStyle w:val="Naglaeno"/>
          <w:rFonts w:ascii="Croswisnormal" w:hAnsi="Croswisnormal"/>
          <w:b w:val="false"/>
          <w:sz w:val="24"/>
          <w:szCs w:val="24"/>
        </w:rPr>
        <w:tab/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Navedeno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trgovačko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društvo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je u </w:t>
      </w:r>
      <w:proofErr w:type="spellStart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>blokadi</w:t>
      </w:r>
      <w:proofErr w:type="spellEnd"/>
      <w:r w:rsidRPr="00DC7E4A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od 05.06.2012.</w:t>
      </w:r>
    </w:p>
    <w:p w:rsidRPr="00E93B2C" w:rsidR="00B7198E" w:rsidP="00E93B2C" w:rsidRDefault="00E93B2C">
      <w:pPr>
        <w:jc w:val="both"/>
        <w:rPr>
          <w:rStyle w:val="Naglaeno"/>
          <w:rFonts w:ascii="Croswisnormal" w:hAnsi="Croswisnormal"/>
          <w:sz w:val="24"/>
          <w:szCs w:val="24"/>
        </w:rPr>
      </w:pPr>
      <w:r w:rsidRPr="00DC7E4A">
        <w:rPr>
          <w:rStyle w:val="Naglaeno"/>
          <w:rFonts w:ascii="Croswisnormal" w:hAnsi="Croswisnormal"/>
          <w:b w:val="false"/>
          <w:sz w:val="24"/>
          <w:szCs w:val="24"/>
        </w:rPr>
        <w:tab/>
      </w:r>
      <w:proofErr w:type="spellStart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>Visina</w:t>
      </w:r>
      <w:proofErr w:type="spellEnd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>aktive</w:t>
      </w:r>
      <w:proofErr w:type="spellEnd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je </w:t>
      </w:r>
      <w:proofErr w:type="spellStart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>cca</w:t>
      </w:r>
      <w:proofErr w:type="spellEnd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 xml:space="preserve"> 5 </w:t>
      </w:r>
      <w:proofErr w:type="spellStart"/>
      <w:r w:rsidRPr="007C156C" w:rsidR="00B7198E">
        <w:rPr>
          <w:rStyle w:val="Naglaeno"/>
          <w:rFonts w:ascii="Croswisnormal" w:hAnsi="Croswisnormal"/>
          <w:b w:val="false"/>
          <w:sz w:val="24"/>
          <w:szCs w:val="24"/>
        </w:rPr>
        <w:t>mil.kuna</w:t>
      </w:r>
      <w:proofErr w:type="spellEnd"/>
    </w:p>
    <w:p w:rsidR="00B7198E" w:rsidP="00B7198E" w:rsidRDefault="00E93B2C">
      <w:pPr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  </w:t>
      </w:r>
      <w:r w:rsidR="00B7198E">
        <w:rPr>
          <w:rStyle w:val="Naglaeno"/>
          <w:rFonts w:ascii="Croswisnormal" w:hAnsi="Croswisnormal"/>
          <w:sz w:val="24"/>
          <w:szCs w:val="24"/>
        </w:rPr>
        <w:t xml:space="preserve">     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Otvoren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stečajni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postupak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18.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veljače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2016.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godine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>.</w:t>
      </w:r>
    </w:p>
    <w:p w:rsidR="00B7198E" w:rsidP="00B7198E" w:rsidRDefault="00B7198E">
      <w:pPr>
        <w:jc w:val="both"/>
        <w:rPr>
          <w:rStyle w:val="Naglaeno"/>
          <w:rFonts w:ascii="Croswisnormal" w:hAnsi="Croswisnormal"/>
          <w:sz w:val="24"/>
          <w:szCs w:val="24"/>
        </w:rPr>
      </w:pPr>
    </w:p>
    <w:p w:rsidRPr="002908C9" w:rsidR="00B7198E" w:rsidP="00B7198E" w:rsidRDefault="00E93B2C">
      <w:pPr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  </w:t>
      </w:r>
      <w:r w:rsidR="00B7198E">
        <w:rPr>
          <w:rStyle w:val="Naglaeno"/>
          <w:rFonts w:ascii="Croswisnormal" w:hAnsi="Croswisnormal"/>
          <w:sz w:val="24"/>
          <w:szCs w:val="24"/>
        </w:rPr>
        <w:t xml:space="preserve">    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Vidljivo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je da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nema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mogućnosti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prodaje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="00B7198E">
        <w:rPr>
          <w:rStyle w:val="Naglaeno"/>
          <w:rFonts w:ascii="Croswisnormal" w:hAnsi="Croswisnormal"/>
          <w:sz w:val="24"/>
          <w:szCs w:val="24"/>
        </w:rPr>
        <w:t>istih</w:t>
      </w:r>
      <w:proofErr w:type="spellEnd"/>
      <w:r w:rsidR="00B7198E">
        <w:rPr>
          <w:rStyle w:val="Naglaeno"/>
          <w:rFonts w:ascii="Croswisnormal" w:hAnsi="Croswisnormal"/>
          <w:sz w:val="24"/>
          <w:szCs w:val="24"/>
        </w:rPr>
        <w:t>.</w:t>
      </w:r>
    </w:p>
    <w:p w:rsidR="00B7198E" w:rsidP="00B7198E" w:rsidRDefault="00B7198E">
      <w:pPr>
        <w:jc w:val="both"/>
        <w:rPr>
          <w:rStyle w:val="Naglaeno"/>
          <w:rFonts w:ascii="Croswisnormal" w:hAnsi="Croswisnormal"/>
          <w:sz w:val="24"/>
          <w:szCs w:val="24"/>
        </w:rPr>
      </w:pPr>
    </w:p>
    <w:p w:rsidR="00B7198E" w:rsidP="00B7198E" w:rsidRDefault="00B7198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Potraživanje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kupaca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Mostarkić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d.o.o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EURO-STAN </w:t>
      </w:r>
      <w:proofErr w:type="spellStart"/>
      <w:r>
        <w:rPr>
          <w:bCs/>
          <w:sz w:val="24"/>
          <w:szCs w:val="24"/>
        </w:rPr>
        <w:t>d.o.o</w:t>
      </w:r>
      <w:proofErr w:type="spellEnd"/>
      <w:r>
        <w:rPr>
          <w:bCs/>
          <w:sz w:val="24"/>
          <w:szCs w:val="24"/>
        </w:rPr>
        <w:t>.</w:t>
      </w:r>
    </w:p>
    <w:p w:rsidRPr="007C156C" w:rsidR="00B7198E" w:rsidP="00B7198E" w:rsidRDefault="00B7198E">
      <w:pPr>
        <w:jc w:val="both"/>
        <w:rPr>
          <w:bCs/>
          <w:sz w:val="24"/>
          <w:szCs w:val="24"/>
        </w:rPr>
      </w:pPr>
    </w:p>
    <w:p w:rsidRPr="00DC7E4A" w:rsidR="00B7198E" w:rsidP="00B7198E" w:rsidRDefault="00B7198E">
      <w:pPr>
        <w:ind w:left="720"/>
        <w:jc w:val="both"/>
        <w:rPr>
          <w:bCs/>
          <w:sz w:val="24"/>
          <w:szCs w:val="24"/>
        </w:rPr>
      </w:pPr>
      <w:proofErr w:type="spellStart"/>
      <w:r w:rsidRPr="00DC7E4A">
        <w:rPr>
          <w:bCs/>
          <w:sz w:val="24"/>
          <w:szCs w:val="24"/>
        </w:rPr>
        <w:lastRenderedPageBreak/>
        <w:t>Navedenim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kupcima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prodane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kojima</w:t>
      </w:r>
      <w:proofErr w:type="spellEnd"/>
      <w:r w:rsidRPr="00DC7E4A">
        <w:rPr>
          <w:bCs/>
          <w:sz w:val="24"/>
          <w:szCs w:val="24"/>
        </w:rPr>
        <w:t xml:space="preserve"> je </w:t>
      </w:r>
      <w:proofErr w:type="spellStart"/>
      <w:r w:rsidRPr="00DC7E4A">
        <w:rPr>
          <w:bCs/>
          <w:sz w:val="24"/>
          <w:szCs w:val="24"/>
        </w:rPr>
        <w:t>upisano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razlučno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pravo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Reifeissen</w:t>
      </w:r>
      <w:proofErr w:type="spellEnd"/>
      <w:r w:rsidRPr="00DC7E4A">
        <w:rPr>
          <w:bCs/>
          <w:sz w:val="24"/>
          <w:szCs w:val="24"/>
        </w:rPr>
        <w:t xml:space="preserve"> bank </w:t>
      </w:r>
      <w:proofErr w:type="spellStart"/>
      <w:r w:rsidRPr="00DC7E4A">
        <w:rPr>
          <w:bCs/>
          <w:sz w:val="24"/>
          <w:szCs w:val="24"/>
        </w:rPr>
        <w:t>d.d</w:t>
      </w:r>
      <w:proofErr w:type="spellEnd"/>
      <w:r w:rsidRPr="00DC7E4A">
        <w:rPr>
          <w:bCs/>
          <w:sz w:val="24"/>
          <w:szCs w:val="24"/>
        </w:rPr>
        <w:t xml:space="preserve">. </w:t>
      </w:r>
      <w:proofErr w:type="spellStart"/>
      <w:r w:rsidRPr="00DC7E4A">
        <w:rPr>
          <w:bCs/>
          <w:sz w:val="24"/>
          <w:szCs w:val="24"/>
        </w:rPr>
        <w:t>prije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otvaranja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stečajnog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postupka</w:t>
      </w:r>
      <w:proofErr w:type="spellEnd"/>
      <w:r w:rsidRPr="00DC7E4A">
        <w:rPr>
          <w:bCs/>
          <w:sz w:val="24"/>
          <w:szCs w:val="24"/>
        </w:rPr>
        <w:t xml:space="preserve">, </w:t>
      </w:r>
      <w:proofErr w:type="spellStart"/>
      <w:r w:rsidRPr="00DC7E4A">
        <w:rPr>
          <w:bCs/>
          <w:sz w:val="24"/>
          <w:szCs w:val="24"/>
        </w:rPr>
        <w:t>prema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sklopljenim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kupoprodajnim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ugovorima</w:t>
      </w:r>
      <w:proofErr w:type="spellEnd"/>
      <w:r w:rsidRPr="00DC7E4A" w:rsidR="007F06A5">
        <w:rPr>
          <w:bCs/>
          <w:sz w:val="24"/>
          <w:szCs w:val="24"/>
        </w:rPr>
        <w:t xml:space="preserve"> a</w:t>
      </w:r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isplata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će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biti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nakon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prodaje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nekretnina</w:t>
      </w:r>
      <w:proofErr w:type="spellEnd"/>
      <w:r w:rsidRPr="00DC7E4A">
        <w:rPr>
          <w:bCs/>
          <w:sz w:val="24"/>
          <w:szCs w:val="24"/>
        </w:rPr>
        <w:t>.</w:t>
      </w:r>
    </w:p>
    <w:p w:rsidRPr="00DC7E4A" w:rsidR="00B7198E" w:rsidP="00B7198E" w:rsidRDefault="00B7198E">
      <w:pPr>
        <w:ind w:left="720"/>
        <w:jc w:val="both"/>
        <w:rPr>
          <w:bCs/>
          <w:sz w:val="24"/>
          <w:szCs w:val="24"/>
        </w:rPr>
      </w:pPr>
      <w:r w:rsidRPr="00DC7E4A">
        <w:rPr>
          <w:bCs/>
          <w:sz w:val="24"/>
          <w:szCs w:val="24"/>
        </w:rPr>
        <w:t xml:space="preserve">U </w:t>
      </w:r>
      <w:proofErr w:type="spellStart"/>
      <w:r w:rsidRPr="00DC7E4A">
        <w:rPr>
          <w:bCs/>
          <w:sz w:val="24"/>
          <w:szCs w:val="24"/>
        </w:rPr>
        <w:t>međuvremenu</w:t>
      </w:r>
      <w:proofErr w:type="spellEnd"/>
      <w:r w:rsidRPr="00DC7E4A">
        <w:rPr>
          <w:bCs/>
          <w:sz w:val="24"/>
          <w:szCs w:val="24"/>
        </w:rPr>
        <w:t xml:space="preserve"> je </w:t>
      </w:r>
      <w:proofErr w:type="spellStart"/>
      <w:r w:rsidRPr="00DC7E4A">
        <w:rPr>
          <w:bCs/>
          <w:sz w:val="24"/>
          <w:szCs w:val="24"/>
        </w:rPr>
        <w:t>prodan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dio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nekretnina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za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iste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sklapljeni</w:t>
      </w:r>
      <w:proofErr w:type="spellEnd"/>
      <w:r w:rsidRPr="00DC7E4A">
        <w:rPr>
          <w:bCs/>
          <w:sz w:val="24"/>
          <w:szCs w:val="24"/>
        </w:rPr>
        <w:t xml:space="preserve">  </w:t>
      </w:r>
      <w:proofErr w:type="spellStart"/>
      <w:r w:rsidRPr="00DC7E4A">
        <w:rPr>
          <w:bCs/>
          <w:sz w:val="24"/>
          <w:szCs w:val="24"/>
        </w:rPr>
        <w:t>Kupoprodajni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odnosno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ugovori</w:t>
      </w:r>
      <w:proofErr w:type="spellEnd"/>
      <w:r w:rsidRPr="00DC7E4A">
        <w:rPr>
          <w:bCs/>
          <w:sz w:val="24"/>
          <w:szCs w:val="24"/>
        </w:rPr>
        <w:t xml:space="preserve"> o </w:t>
      </w:r>
      <w:proofErr w:type="spellStart"/>
      <w:r w:rsidRPr="00DC7E4A">
        <w:rPr>
          <w:bCs/>
          <w:sz w:val="24"/>
          <w:szCs w:val="24"/>
        </w:rPr>
        <w:t>pristupu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dugu</w:t>
      </w:r>
      <w:proofErr w:type="spellEnd"/>
      <w:r w:rsidRPr="00DC7E4A">
        <w:rPr>
          <w:bCs/>
          <w:sz w:val="24"/>
          <w:szCs w:val="24"/>
        </w:rPr>
        <w:t xml:space="preserve"> s </w:t>
      </w:r>
      <w:proofErr w:type="spellStart"/>
      <w:r w:rsidRPr="00DC7E4A">
        <w:rPr>
          <w:bCs/>
          <w:sz w:val="24"/>
          <w:szCs w:val="24"/>
        </w:rPr>
        <w:t>kupcima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i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Reifeissenbank</w:t>
      </w:r>
      <w:proofErr w:type="spellEnd"/>
      <w:r w:rsidRPr="00DC7E4A">
        <w:rPr>
          <w:bCs/>
          <w:sz w:val="24"/>
          <w:szCs w:val="24"/>
        </w:rPr>
        <w:t xml:space="preserve"> Austria </w:t>
      </w:r>
      <w:proofErr w:type="spellStart"/>
      <w:r w:rsidRPr="00DC7E4A">
        <w:rPr>
          <w:bCs/>
          <w:sz w:val="24"/>
          <w:szCs w:val="24"/>
        </w:rPr>
        <w:t>d.d</w:t>
      </w:r>
      <w:proofErr w:type="spellEnd"/>
      <w:r w:rsidRPr="00DC7E4A">
        <w:rPr>
          <w:bCs/>
          <w:sz w:val="24"/>
          <w:szCs w:val="24"/>
        </w:rPr>
        <w:t xml:space="preserve">. </w:t>
      </w:r>
      <w:proofErr w:type="spellStart"/>
      <w:r w:rsidRPr="00DC7E4A">
        <w:rPr>
          <w:bCs/>
          <w:sz w:val="24"/>
          <w:szCs w:val="24"/>
        </w:rPr>
        <w:t>tako</w:t>
      </w:r>
      <w:proofErr w:type="spellEnd"/>
      <w:r w:rsidRPr="00DC7E4A">
        <w:rPr>
          <w:bCs/>
          <w:sz w:val="24"/>
          <w:szCs w:val="24"/>
        </w:rPr>
        <w:t xml:space="preserve"> da </w:t>
      </w:r>
      <w:proofErr w:type="spellStart"/>
      <w:r w:rsidRPr="00DC7E4A">
        <w:rPr>
          <w:bCs/>
          <w:sz w:val="24"/>
          <w:szCs w:val="24"/>
        </w:rPr>
        <w:t>isplata</w:t>
      </w:r>
      <w:proofErr w:type="spellEnd"/>
      <w:r w:rsidRPr="00DC7E4A">
        <w:rPr>
          <w:bCs/>
          <w:sz w:val="24"/>
          <w:szCs w:val="24"/>
        </w:rPr>
        <w:t xml:space="preserve"> ide </w:t>
      </w:r>
      <w:proofErr w:type="spellStart"/>
      <w:r w:rsidRPr="00DC7E4A">
        <w:rPr>
          <w:bCs/>
          <w:sz w:val="24"/>
          <w:szCs w:val="24"/>
        </w:rPr>
        <w:t>direktno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razlučnom</w:t>
      </w:r>
      <w:proofErr w:type="spellEnd"/>
      <w:r w:rsidRPr="00DC7E4A">
        <w:rPr>
          <w:bCs/>
          <w:sz w:val="24"/>
          <w:szCs w:val="24"/>
        </w:rPr>
        <w:t xml:space="preserve"> </w:t>
      </w:r>
      <w:proofErr w:type="spellStart"/>
      <w:r w:rsidRPr="00DC7E4A">
        <w:rPr>
          <w:bCs/>
          <w:sz w:val="24"/>
          <w:szCs w:val="24"/>
        </w:rPr>
        <w:t>vjerovniku</w:t>
      </w:r>
      <w:proofErr w:type="spellEnd"/>
      <w:r w:rsidRPr="00DC7E4A">
        <w:rPr>
          <w:bCs/>
          <w:sz w:val="24"/>
          <w:szCs w:val="24"/>
        </w:rPr>
        <w:t>.</w:t>
      </w:r>
    </w:p>
    <w:p w:rsidR="00B7198E" w:rsidP="00B7198E" w:rsidRDefault="00B7198E">
      <w:pPr>
        <w:ind w:left="720"/>
        <w:jc w:val="both"/>
        <w:rPr>
          <w:b/>
          <w:bCs/>
          <w:sz w:val="24"/>
          <w:szCs w:val="24"/>
        </w:rPr>
      </w:pPr>
    </w:p>
    <w:p w:rsidR="00B7198E" w:rsidP="00B7198E" w:rsidRDefault="00B7198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potraživanja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iznosu</w:t>
      </w:r>
      <w:proofErr w:type="spellEnd"/>
      <w:r>
        <w:rPr>
          <w:b/>
          <w:bCs/>
          <w:sz w:val="24"/>
          <w:szCs w:val="24"/>
        </w:rPr>
        <w:t xml:space="preserve"> od  </w:t>
      </w:r>
      <w:r w:rsidR="00D27E92">
        <w:rPr>
          <w:b/>
          <w:bCs/>
          <w:sz w:val="24"/>
          <w:szCs w:val="24"/>
        </w:rPr>
        <w:t>2.</w:t>
      </w:r>
      <w:r w:rsidR="00DC7E4A">
        <w:rPr>
          <w:b/>
          <w:bCs/>
          <w:sz w:val="24"/>
          <w:szCs w:val="24"/>
        </w:rPr>
        <w:t>740.801,00</w:t>
      </w:r>
      <w:r w:rsidR="00D27E92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 </w:t>
      </w:r>
      <w:proofErr w:type="spellStart"/>
      <w:r>
        <w:rPr>
          <w:b/>
          <w:bCs/>
          <w:sz w:val="24"/>
          <w:szCs w:val="24"/>
        </w:rPr>
        <w:t>kuna</w:t>
      </w:r>
      <w:proofErr w:type="spellEnd"/>
      <w:r w:rsidR="00D27E92">
        <w:rPr>
          <w:b/>
          <w:bCs/>
          <w:sz w:val="24"/>
          <w:szCs w:val="24"/>
        </w:rPr>
        <w:t xml:space="preserve">, </w:t>
      </w:r>
      <w:proofErr w:type="spellStart"/>
      <w:r w:rsidR="00D27E92">
        <w:rPr>
          <w:b/>
          <w:bCs/>
          <w:sz w:val="24"/>
          <w:szCs w:val="24"/>
        </w:rPr>
        <w:t>odnosno</w:t>
      </w:r>
      <w:proofErr w:type="spellEnd"/>
      <w:r w:rsidR="00D27E92">
        <w:rPr>
          <w:b/>
          <w:bCs/>
          <w:sz w:val="24"/>
          <w:szCs w:val="24"/>
        </w:rPr>
        <w:t xml:space="preserve"> 3</w:t>
      </w:r>
      <w:r w:rsidR="00DC7E4A">
        <w:rPr>
          <w:b/>
          <w:bCs/>
          <w:sz w:val="24"/>
          <w:szCs w:val="24"/>
        </w:rPr>
        <w:t>63</w:t>
      </w:r>
      <w:r w:rsidR="00D27E92">
        <w:rPr>
          <w:b/>
          <w:bCs/>
          <w:sz w:val="24"/>
          <w:szCs w:val="24"/>
        </w:rPr>
        <w:t>.</w:t>
      </w:r>
      <w:r w:rsidR="00DC7E4A">
        <w:rPr>
          <w:b/>
          <w:bCs/>
          <w:sz w:val="24"/>
          <w:szCs w:val="24"/>
        </w:rPr>
        <w:t>020</w:t>
      </w:r>
      <w:r w:rsidR="00D27E92">
        <w:rPr>
          <w:b/>
          <w:bCs/>
          <w:sz w:val="24"/>
          <w:szCs w:val="24"/>
        </w:rPr>
        <w:t>,00 EUR-</w:t>
      </w:r>
      <w:proofErr w:type="spellStart"/>
      <w:r w:rsidR="00D27E92"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>,</w:t>
      </w:r>
      <w:r w:rsidR="00D27E92">
        <w:rPr>
          <w:b/>
          <w:bCs/>
          <w:sz w:val="24"/>
          <w:szCs w:val="24"/>
        </w:rPr>
        <w:t>a</w:t>
      </w:r>
      <w:proofErr w:type="spellEnd"/>
      <w:r w:rsidR="00D27E92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odmah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uplaćena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žiro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račun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razlučnog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vjerovnika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Reiffeisenbank</w:t>
      </w:r>
      <w:proofErr w:type="spellEnd"/>
      <w:r>
        <w:rPr>
          <w:b/>
          <w:bCs/>
          <w:sz w:val="24"/>
          <w:szCs w:val="24"/>
        </w:rPr>
        <w:t xml:space="preserve">  Austria </w:t>
      </w:r>
      <w:proofErr w:type="spellStart"/>
      <w:r>
        <w:rPr>
          <w:b/>
          <w:bCs/>
          <w:sz w:val="24"/>
          <w:szCs w:val="24"/>
        </w:rPr>
        <w:t>d.d</w:t>
      </w:r>
      <w:proofErr w:type="spellEnd"/>
      <w:r>
        <w:rPr>
          <w:b/>
          <w:bCs/>
          <w:sz w:val="24"/>
          <w:szCs w:val="24"/>
        </w:rPr>
        <w:t>.,</w:t>
      </w:r>
    </w:p>
    <w:p w:rsidR="00B7198E" w:rsidP="00B7198E" w:rsidRDefault="00B7198E">
      <w:pPr>
        <w:ind w:left="72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Znači</w:t>
      </w:r>
      <w:proofErr w:type="spellEnd"/>
      <w:r>
        <w:rPr>
          <w:b/>
          <w:bCs/>
          <w:sz w:val="24"/>
          <w:szCs w:val="24"/>
        </w:rPr>
        <w:t xml:space="preserve"> do </w:t>
      </w:r>
      <w:proofErr w:type="spellStart"/>
      <w:r>
        <w:rPr>
          <w:b/>
          <w:bCs/>
          <w:sz w:val="24"/>
          <w:szCs w:val="24"/>
        </w:rPr>
        <w:t>sada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podmirene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obveze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raz</w:t>
      </w:r>
      <w:r w:rsidR="00D27E92">
        <w:rPr>
          <w:b/>
          <w:bCs/>
          <w:sz w:val="24"/>
          <w:szCs w:val="24"/>
        </w:rPr>
        <w:t>lučnom</w:t>
      </w:r>
      <w:proofErr w:type="spellEnd"/>
      <w:r w:rsidR="00D27E92">
        <w:rPr>
          <w:b/>
          <w:bCs/>
          <w:sz w:val="24"/>
          <w:szCs w:val="24"/>
        </w:rPr>
        <w:t xml:space="preserve"> </w:t>
      </w:r>
      <w:proofErr w:type="spellStart"/>
      <w:r w:rsidR="00D27E92">
        <w:rPr>
          <w:b/>
          <w:bCs/>
          <w:sz w:val="24"/>
          <w:szCs w:val="24"/>
        </w:rPr>
        <w:t>vjerovniku</w:t>
      </w:r>
      <w:proofErr w:type="spellEnd"/>
      <w:r w:rsidR="00D27E92">
        <w:rPr>
          <w:b/>
          <w:bCs/>
          <w:sz w:val="24"/>
          <w:szCs w:val="24"/>
        </w:rPr>
        <w:t xml:space="preserve"> u </w:t>
      </w:r>
      <w:proofErr w:type="spellStart"/>
      <w:r w:rsidR="00D27E92">
        <w:rPr>
          <w:b/>
          <w:bCs/>
          <w:sz w:val="24"/>
          <w:szCs w:val="24"/>
        </w:rPr>
        <w:t>iznosu</w:t>
      </w:r>
      <w:proofErr w:type="spellEnd"/>
      <w:r w:rsidR="00D27E92">
        <w:rPr>
          <w:b/>
          <w:bCs/>
          <w:sz w:val="24"/>
          <w:szCs w:val="24"/>
        </w:rPr>
        <w:t xml:space="preserve"> od </w:t>
      </w:r>
      <w:r w:rsidR="00DC7E4A">
        <w:rPr>
          <w:b/>
          <w:bCs/>
          <w:sz w:val="24"/>
          <w:szCs w:val="24"/>
        </w:rPr>
        <w:t xml:space="preserve">2.740.801 </w:t>
      </w:r>
      <w:proofErr w:type="spellStart"/>
      <w:r w:rsidR="00DC7E4A">
        <w:rPr>
          <w:b/>
          <w:bCs/>
          <w:sz w:val="24"/>
          <w:szCs w:val="24"/>
        </w:rPr>
        <w:t>kunu</w:t>
      </w:r>
      <w:proofErr w:type="spellEnd"/>
      <w:r w:rsidR="00DC7E4A">
        <w:rPr>
          <w:b/>
          <w:bCs/>
          <w:sz w:val="24"/>
          <w:szCs w:val="24"/>
        </w:rPr>
        <w:t>.</w:t>
      </w:r>
    </w:p>
    <w:p w:rsidRPr="00BE49BB" w:rsidR="00DC7E4A" w:rsidP="00B7198E" w:rsidRDefault="00DC7E4A">
      <w:pPr>
        <w:ind w:left="720"/>
        <w:jc w:val="both"/>
        <w:rPr>
          <w:bCs/>
          <w:sz w:val="24"/>
          <w:szCs w:val="24"/>
        </w:rPr>
      </w:pPr>
      <w:r w:rsidRPr="00BE49BB">
        <w:rPr>
          <w:bCs/>
          <w:sz w:val="24"/>
          <w:szCs w:val="24"/>
        </w:rPr>
        <w:t xml:space="preserve"> </w:t>
      </w:r>
      <w:proofErr w:type="spellStart"/>
      <w:r w:rsidRPr="00BE49BB">
        <w:rPr>
          <w:bCs/>
          <w:sz w:val="24"/>
          <w:szCs w:val="24"/>
        </w:rPr>
        <w:t>Pregled</w:t>
      </w:r>
      <w:proofErr w:type="spellEnd"/>
      <w:r w:rsidRPr="00BE49BB">
        <w:rPr>
          <w:bCs/>
          <w:sz w:val="24"/>
          <w:szCs w:val="24"/>
        </w:rPr>
        <w:t xml:space="preserve"> </w:t>
      </w:r>
      <w:proofErr w:type="spellStart"/>
      <w:r w:rsidRPr="00BE49BB">
        <w:rPr>
          <w:bCs/>
          <w:sz w:val="24"/>
          <w:szCs w:val="24"/>
        </w:rPr>
        <w:t>sklopljenih</w:t>
      </w:r>
      <w:proofErr w:type="spellEnd"/>
      <w:r w:rsidRPr="00BE49BB">
        <w:rPr>
          <w:bCs/>
          <w:sz w:val="24"/>
          <w:szCs w:val="24"/>
        </w:rPr>
        <w:t xml:space="preserve"> </w:t>
      </w:r>
      <w:proofErr w:type="spellStart"/>
      <w:r w:rsidRPr="00BE49BB">
        <w:rPr>
          <w:bCs/>
          <w:sz w:val="24"/>
          <w:szCs w:val="24"/>
        </w:rPr>
        <w:t>kupoprodajnih</w:t>
      </w:r>
      <w:proofErr w:type="spellEnd"/>
      <w:r w:rsidRPr="00BE49BB">
        <w:rPr>
          <w:bCs/>
          <w:sz w:val="24"/>
          <w:szCs w:val="24"/>
        </w:rPr>
        <w:t xml:space="preserve"> </w:t>
      </w:r>
      <w:proofErr w:type="spellStart"/>
      <w:r w:rsidRPr="00BE49BB">
        <w:rPr>
          <w:bCs/>
          <w:sz w:val="24"/>
          <w:szCs w:val="24"/>
        </w:rPr>
        <w:t>ugovora.</w:t>
      </w:r>
      <w:r w:rsidR="00BE49BB">
        <w:rPr>
          <w:bCs/>
          <w:sz w:val="24"/>
          <w:szCs w:val="24"/>
        </w:rPr>
        <w:t>predan</w:t>
      </w:r>
      <w:proofErr w:type="spellEnd"/>
      <w:r w:rsidR="00BE49BB">
        <w:rPr>
          <w:bCs/>
          <w:sz w:val="24"/>
          <w:szCs w:val="24"/>
        </w:rPr>
        <w:t xml:space="preserve"> </w:t>
      </w:r>
      <w:proofErr w:type="spellStart"/>
      <w:r w:rsidR="00BE49BB">
        <w:rPr>
          <w:bCs/>
          <w:sz w:val="24"/>
          <w:szCs w:val="24"/>
        </w:rPr>
        <w:t>uz</w:t>
      </w:r>
      <w:proofErr w:type="spellEnd"/>
      <w:r w:rsidR="00BE49BB">
        <w:rPr>
          <w:bCs/>
          <w:sz w:val="24"/>
          <w:szCs w:val="24"/>
        </w:rPr>
        <w:t xml:space="preserve"> </w:t>
      </w:r>
      <w:proofErr w:type="spellStart"/>
      <w:r w:rsidR="00BE49BB">
        <w:rPr>
          <w:bCs/>
          <w:sz w:val="24"/>
          <w:szCs w:val="24"/>
        </w:rPr>
        <w:t>prethodno</w:t>
      </w:r>
      <w:proofErr w:type="spellEnd"/>
      <w:r w:rsidR="00BE49BB">
        <w:rPr>
          <w:bCs/>
          <w:sz w:val="24"/>
          <w:szCs w:val="24"/>
        </w:rPr>
        <w:t xml:space="preserve"> </w:t>
      </w:r>
      <w:proofErr w:type="spellStart"/>
      <w:r w:rsidR="00BE49BB">
        <w:rPr>
          <w:bCs/>
          <w:sz w:val="24"/>
          <w:szCs w:val="24"/>
        </w:rPr>
        <w:t>izvješće</w:t>
      </w:r>
      <w:proofErr w:type="spellEnd"/>
      <w:r w:rsidR="00BE49BB">
        <w:rPr>
          <w:bCs/>
          <w:sz w:val="24"/>
          <w:szCs w:val="24"/>
        </w:rPr>
        <w:t>.</w:t>
      </w:r>
    </w:p>
    <w:p w:rsidR="00DC7E4A" w:rsidP="00B7198E" w:rsidRDefault="00DC7E4A">
      <w:pPr>
        <w:ind w:left="720"/>
        <w:jc w:val="both"/>
        <w:rPr>
          <w:b/>
          <w:bCs/>
          <w:sz w:val="24"/>
          <w:szCs w:val="24"/>
        </w:rPr>
      </w:pPr>
    </w:p>
    <w:p w:rsidRPr="000268DA" w:rsidR="00B7198E" w:rsidP="00B7198E" w:rsidRDefault="00B7198E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II. STANJE STEČAJNE MASE</w:t>
      </w:r>
    </w:p>
    <w:p w:rsidRPr="000268DA" w:rsidR="00B7198E" w:rsidP="00B7198E" w:rsidRDefault="00B7198E">
      <w:pPr>
        <w:ind w:left="720"/>
        <w:jc w:val="both"/>
        <w:rPr>
          <w:bCs/>
          <w:sz w:val="24"/>
          <w:szCs w:val="24"/>
        </w:rPr>
      </w:pPr>
    </w:p>
    <w:p w:rsidR="00B7198E" w:rsidP="00B7198E" w:rsidRDefault="00B7198E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 xml:space="preserve">Do </w:t>
      </w:r>
      <w:proofErr w:type="spellStart"/>
      <w:r w:rsidRPr="000268DA">
        <w:rPr>
          <w:bCs/>
          <w:sz w:val="24"/>
          <w:szCs w:val="24"/>
        </w:rPr>
        <w:t>sada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nije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ostvaren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nikakv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prihod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na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žiro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račun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od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unovčenja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imovine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stečajnog</w:t>
      </w:r>
      <w:proofErr w:type="spellEnd"/>
      <w:r w:rsidRPr="000268DA">
        <w:rPr>
          <w:bCs/>
          <w:sz w:val="24"/>
          <w:szCs w:val="24"/>
        </w:rPr>
        <w:t xml:space="preserve"> </w:t>
      </w:r>
      <w:proofErr w:type="spellStart"/>
      <w:r w:rsidRPr="000268DA">
        <w:rPr>
          <w:bCs/>
          <w:sz w:val="24"/>
          <w:szCs w:val="24"/>
        </w:rPr>
        <w:t>dužnika</w:t>
      </w:r>
      <w:proofErr w:type="spellEnd"/>
      <w:r w:rsidRPr="000268DA">
        <w:rPr>
          <w:bCs/>
          <w:sz w:val="24"/>
          <w:szCs w:val="24"/>
        </w:rPr>
        <w:t>.</w:t>
      </w:r>
    </w:p>
    <w:p w:rsidR="00615EDB" w:rsidP="00B7198E" w:rsidRDefault="00615EDB">
      <w:pPr>
        <w:ind w:left="720"/>
        <w:jc w:val="both"/>
        <w:rPr>
          <w:bCs/>
          <w:sz w:val="24"/>
          <w:szCs w:val="24"/>
        </w:rPr>
      </w:pPr>
    </w:p>
    <w:p w:rsidR="00615EDB" w:rsidP="00B7198E" w:rsidRDefault="00615EDB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Pregled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unovčene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imovine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vlasništvo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381735">
        <w:rPr>
          <w:bCs/>
          <w:sz w:val="24"/>
          <w:szCs w:val="24"/>
        </w:rPr>
        <w:t>tijekom</w:t>
      </w:r>
      <w:proofErr w:type="spellEnd"/>
      <w:r w:rsidR="0038173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</w:t>
      </w:r>
      <w:r w:rsidR="00381735">
        <w:rPr>
          <w:bCs/>
          <w:sz w:val="24"/>
          <w:szCs w:val="24"/>
        </w:rPr>
        <w:t>g</w:t>
      </w:r>
      <w:proofErr w:type="spellEnd"/>
      <w:r w:rsidR="00381735">
        <w:rPr>
          <w:bCs/>
          <w:sz w:val="24"/>
          <w:szCs w:val="24"/>
        </w:rPr>
        <w:t xml:space="preserve"> </w:t>
      </w:r>
      <w:proofErr w:type="spellStart"/>
      <w:r w:rsidR="00381735">
        <w:rPr>
          <w:bCs/>
          <w:sz w:val="24"/>
          <w:szCs w:val="24"/>
        </w:rPr>
        <w:t>postupka</w:t>
      </w:r>
      <w:proofErr w:type="spellEnd"/>
      <w:r w:rsidR="00381735">
        <w:rPr>
          <w:bCs/>
          <w:sz w:val="24"/>
          <w:szCs w:val="24"/>
        </w:rPr>
        <w:t>:</w:t>
      </w:r>
    </w:p>
    <w:p w:rsidR="00381735" w:rsidP="00B7198E" w:rsidRDefault="00381735">
      <w:pPr>
        <w:ind w:left="720"/>
        <w:jc w:val="both"/>
        <w:rPr>
          <w:bCs/>
          <w:sz w:val="24"/>
          <w:szCs w:val="24"/>
        </w:rPr>
      </w:pPr>
    </w:p>
    <w:p w:rsidRPr="00381735" w:rsidR="00381735" w:rsidP="00381735" w:rsidRDefault="00381735">
      <w:pPr>
        <w:numPr>
          <w:ilvl w:val="0"/>
          <w:numId w:val="11"/>
        </w:numPr>
        <w:suppressAutoHyphens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 w:rsidRPr="00381735">
        <w:rPr>
          <w:bCs/>
          <w:sz w:val="24"/>
          <w:szCs w:val="24"/>
        </w:rPr>
        <w:t>Prihod</w:t>
      </w:r>
      <w:proofErr w:type="spellEnd"/>
      <w:r w:rsidRPr="00381735">
        <w:rPr>
          <w:bCs/>
          <w:sz w:val="24"/>
          <w:szCs w:val="24"/>
        </w:rPr>
        <w:t xml:space="preserve"> od </w:t>
      </w:r>
      <w:proofErr w:type="spellStart"/>
      <w:r w:rsidRPr="00381735">
        <w:rPr>
          <w:bCs/>
          <w:sz w:val="24"/>
          <w:szCs w:val="24"/>
        </w:rPr>
        <w:t>prodaje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nekretnina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Oranica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Brod.Čaire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, </w:t>
      </w:r>
    </w:p>
    <w:p w:rsidRPr="00381735" w:rsidR="00381735" w:rsidP="00381735" w:rsidRDefault="00381735">
      <w:pPr>
        <w:suppressAutoHyphens/>
        <w:ind w:firstLine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   </w:t>
      </w: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površine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13.956 m2,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upisana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zk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ul.5292,k.č.br. 2046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k.o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</w:p>
    <w:p w:rsidRPr="001A62D6" w:rsidR="00381735" w:rsidP="00381735" w:rsidRDefault="00381735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   </w:t>
      </w: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Brodski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Varoš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Općinski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sud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Slavonskom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Brodu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r>
        <w:rPr>
          <w:rStyle w:val="Naglaeno"/>
          <w:rFonts w:ascii="Croswisnormal" w:hAnsi="Croswisnormal"/>
          <w:sz w:val="24"/>
          <w:szCs w:val="24"/>
        </w:rPr>
        <w:t>u</w:t>
      </w:r>
      <w:r w:rsidRPr="001A62D6">
        <w:rPr>
          <w:rStyle w:val="Naglaeno"/>
          <w:rFonts w:ascii="Croswisnormal" w:hAnsi="Croswisnormal"/>
          <w:sz w:val="24"/>
          <w:szCs w:val="24"/>
        </w:rPr>
        <w:t xml:space="preserve"> </w:t>
      </w:r>
      <w:proofErr w:type="spellStart"/>
      <w:r w:rsidRPr="001A62D6">
        <w:rPr>
          <w:rStyle w:val="Naglaeno"/>
          <w:rFonts w:ascii="Croswisnormal" w:hAnsi="Croswisnormal"/>
          <w:sz w:val="24"/>
          <w:szCs w:val="24"/>
        </w:rPr>
        <w:t>iznos</w:t>
      </w:r>
      <w:r>
        <w:rPr>
          <w:rStyle w:val="Naglaeno"/>
          <w:rFonts w:ascii="Croswisnormal" w:hAnsi="Croswisnormal"/>
          <w:sz w:val="24"/>
          <w:szCs w:val="24"/>
        </w:rPr>
        <w:t>u</w:t>
      </w:r>
      <w:proofErr w:type="spellEnd"/>
      <w:r w:rsidRPr="001A62D6">
        <w:rPr>
          <w:rStyle w:val="Naglaeno"/>
          <w:rFonts w:ascii="Croswisnormal" w:hAnsi="Croswisnormal"/>
          <w:sz w:val="24"/>
          <w:szCs w:val="24"/>
        </w:rPr>
        <w:t xml:space="preserve"> od</w:t>
      </w:r>
    </w:p>
    <w:p w:rsidRPr="001A62D6" w:rsidR="00381735" w:rsidP="00381735" w:rsidRDefault="00381735">
      <w:pPr>
        <w:suppressAutoHyphens/>
        <w:ind w:left="108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ab/>
        <w:t xml:space="preserve">       - 308.333,50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bCs/>
          <w:sz w:val="24"/>
          <w:szCs w:val="24"/>
        </w:rPr>
        <w:t xml:space="preserve">2. </w:t>
      </w:r>
      <w:proofErr w:type="spellStart"/>
      <w:r>
        <w:rPr>
          <w:bCs/>
          <w:sz w:val="24"/>
          <w:szCs w:val="24"/>
        </w:rPr>
        <w:t>Prihod</w:t>
      </w:r>
      <w:proofErr w:type="spellEnd"/>
      <w:r>
        <w:rPr>
          <w:bCs/>
          <w:sz w:val="24"/>
          <w:szCs w:val="24"/>
        </w:rPr>
        <w:t xml:space="preserve"> od </w:t>
      </w:r>
      <w:proofErr w:type="spellStart"/>
      <w:r>
        <w:rPr>
          <w:bCs/>
          <w:sz w:val="24"/>
          <w:szCs w:val="24"/>
        </w:rPr>
        <w:t>prodaje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S.Vraza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,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ukupne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površine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6.500 m2,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upisano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u </w:t>
      </w:r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zk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ul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11127, </w:t>
      </w: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k.o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.   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to: k.č.br. 4793/49 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1453 m2, k.č.br. </w:t>
      </w:r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   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4793/50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1364 m2, k.č.br. 4793/51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1430 m2, k.č.br. 4793/52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. </w:t>
      </w:r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 xml:space="preserve">    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1220 m2, k.č.br. 4793/53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pov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. 1033 m2</w:t>
      </w:r>
      <w:r>
        <w:rPr>
          <w:rStyle w:val="Naglaeno"/>
          <w:rFonts w:ascii="Croswisnormal" w:hAnsi="Croswisnormal"/>
          <w:sz w:val="24"/>
          <w:szCs w:val="24"/>
        </w:rPr>
        <w:t xml:space="preserve"> u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iznosu</w:t>
      </w:r>
      <w:proofErr w:type="spellEnd"/>
      <w:r>
        <w:rPr>
          <w:rStyle w:val="Naglaeno"/>
          <w:rFonts w:ascii="Croswisnormal" w:hAnsi="Croswisnormal"/>
          <w:sz w:val="24"/>
          <w:szCs w:val="24"/>
        </w:rPr>
        <w:t xml:space="preserve"> od </w:t>
      </w:r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              - 101.001,00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3</w:t>
      </w:r>
      <w:r>
        <w:rPr>
          <w:rStyle w:val="Naglaeno"/>
          <w:rFonts w:ascii="Croswisnormal" w:hAnsi="Croswisnormal"/>
          <w:sz w:val="24"/>
          <w:szCs w:val="24"/>
        </w:rPr>
        <w:t xml:space="preserve">.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Prihod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od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prodaje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stanova</w:t>
      </w:r>
      <w:proofErr w:type="spellEnd"/>
      <w:r>
        <w:rPr>
          <w:rStyle w:val="Naglaeno"/>
          <w:rFonts w:ascii="Croswisnormal" w:hAnsi="Croswisnormal"/>
          <w:sz w:val="24"/>
          <w:szCs w:val="24"/>
        </w:rPr>
        <w:t xml:space="preserve">  u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iznosu</w:t>
      </w:r>
      <w:proofErr w:type="spellEnd"/>
      <w:r>
        <w:rPr>
          <w:rStyle w:val="Naglaeno"/>
          <w:rFonts w:ascii="Croswisnormal" w:hAnsi="Croswisnormal"/>
          <w:sz w:val="24"/>
          <w:szCs w:val="24"/>
        </w:rPr>
        <w:t xml:space="preserve"> od</w:t>
      </w:r>
    </w:p>
    <w:p w:rsidR="00381735" w:rsidP="00381735" w:rsidRDefault="00381735">
      <w:pPr>
        <w:suppressAutoHyphens/>
        <w:ind w:left="720"/>
        <w:jc w:val="both"/>
        <w:rPr>
          <w:rFonts w:ascii="Croswisnormal" w:hAnsi="Croswisnormal"/>
          <w:b/>
          <w:bCs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ab/>
        <w:t xml:space="preserve">      - 2.740.801,00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Pr="00381735" w:rsidR="00381735" w:rsidP="00381735" w:rsidRDefault="00381735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b w:val="false"/>
          <w:sz w:val="24"/>
          <w:szCs w:val="24"/>
        </w:rPr>
        <w:t>4</w:t>
      </w:r>
      <w:r>
        <w:rPr>
          <w:rStyle w:val="Naglaeno"/>
          <w:rFonts w:ascii="Croswisnormal" w:hAnsi="Croswisnormal"/>
          <w:sz w:val="24"/>
          <w:szCs w:val="24"/>
        </w:rPr>
        <w:t xml:space="preserve">.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Prihod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od </w:t>
      </w:r>
      <w:proofErr w:type="spellStart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>prodaje</w:t>
      </w:r>
      <w:proofErr w:type="spellEnd"/>
      <w:r w:rsidRPr="00381735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če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tverosoban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stan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VIII-9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na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8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katu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, NKP 97,27 m2 </w:t>
      </w:r>
    </w:p>
    <w:p w:rsidRPr="00615EDB" w:rsidR="00381735" w:rsidP="00381735" w:rsidRDefault="00381735">
      <w:pPr>
        <w:suppressAutoHyphens/>
        <w:ind w:left="720" w:firstLine="360"/>
        <w:jc w:val="both"/>
        <w:rPr>
          <w:rStyle w:val="Naglaeno"/>
          <w:rFonts w:ascii="Croswisnormal" w:hAnsi="Croswisnormal"/>
          <w:b w:val="false"/>
          <w:sz w:val="24"/>
          <w:szCs w:val="24"/>
        </w:rPr>
      </w:pPr>
      <w:proofErr w:type="spellStart"/>
      <w:r>
        <w:rPr>
          <w:rStyle w:val="Naglaeno"/>
          <w:rFonts w:ascii="Croswisnormal" w:hAnsi="Croswisnormal"/>
          <w:b w:val="false"/>
          <w:sz w:val="24"/>
          <w:szCs w:val="24"/>
        </w:rPr>
        <w:t>p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arkirališno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mjesto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P-68 u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podrumu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, NKP 7,02m2</w:t>
      </w:r>
    </w:p>
    <w:p w:rsidR="00381735" w:rsidP="00381735" w:rsidRDefault="00381735">
      <w:pPr>
        <w:suppressAutoHyphens/>
        <w:ind w:firstLine="720"/>
        <w:jc w:val="both"/>
        <w:rPr>
          <w:rStyle w:val="Naglaeno"/>
          <w:rFonts w:ascii="Croswisnormal" w:hAnsi="Croswisnormal"/>
          <w:sz w:val="24"/>
          <w:szCs w:val="24"/>
        </w:rPr>
      </w:pP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     </w:t>
      </w:r>
      <w:r>
        <w:rPr>
          <w:rStyle w:val="Naglaeno"/>
          <w:rFonts w:ascii="Croswisnormal" w:hAnsi="Croswisnormal"/>
          <w:b w:val="false"/>
          <w:sz w:val="24"/>
          <w:szCs w:val="24"/>
        </w:rPr>
        <w:t>u</w:t>
      </w:r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Svačićevoj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ulici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1/B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Slavonski</w:t>
      </w:r>
      <w:proofErr w:type="spellEnd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 xml:space="preserve"> </w:t>
      </w:r>
      <w:proofErr w:type="spellStart"/>
      <w:r w:rsidRPr="00615EDB">
        <w:rPr>
          <w:rStyle w:val="Naglaeno"/>
          <w:rFonts w:ascii="Croswisnormal" w:hAnsi="Croswisnormal"/>
          <w:b w:val="false"/>
          <w:sz w:val="24"/>
          <w:szCs w:val="24"/>
        </w:rPr>
        <w:t>Brod</w:t>
      </w:r>
      <w:proofErr w:type="spellEnd"/>
      <w:r>
        <w:rPr>
          <w:rStyle w:val="Naglaeno"/>
          <w:rFonts w:ascii="Croswisnormal" w:hAnsi="Croswisnormal"/>
          <w:sz w:val="24"/>
          <w:szCs w:val="24"/>
        </w:rPr>
        <w:t xml:space="preserve">  u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iznosu</w:t>
      </w:r>
      <w:proofErr w:type="spellEnd"/>
      <w:r>
        <w:rPr>
          <w:rStyle w:val="Naglaeno"/>
          <w:rFonts w:ascii="Croswisnormal" w:hAnsi="Croswisnormal"/>
          <w:sz w:val="24"/>
          <w:szCs w:val="24"/>
        </w:rPr>
        <w:t xml:space="preserve"> od</w:t>
      </w:r>
    </w:p>
    <w:p w:rsidR="008235E6" w:rsidP="008235E6" w:rsidRDefault="008235E6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                   -  523.500,00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="008235E6" w:rsidP="008235E6" w:rsidRDefault="008235E6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</w:p>
    <w:p w:rsidR="008235E6" w:rsidP="008235E6" w:rsidRDefault="008235E6">
      <w:pPr>
        <w:suppressAutoHyphens/>
        <w:ind w:left="720"/>
        <w:jc w:val="both"/>
        <w:rPr>
          <w:rStyle w:val="Naglaeno"/>
          <w:rFonts w:ascii="Croswisnormal" w:hAnsi="Croswisnormal"/>
          <w:sz w:val="24"/>
          <w:szCs w:val="24"/>
        </w:rPr>
      </w:pPr>
      <w:r>
        <w:rPr>
          <w:rStyle w:val="Naglaeno"/>
          <w:rFonts w:ascii="Croswisnormal" w:hAnsi="Croswisnormal"/>
          <w:sz w:val="24"/>
          <w:szCs w:val="24"/>
        </w:rPr>
        <w:t xml:space="preserve">UKUPNO: 3.673.635,50 </w:t>
      </w:r>
      <w:proofErr w:type="spellStart"/>
      <w:r>
        <w:rPr>
          <w:rStyle w:val="Naglaeno"/>
          <w:rFonts w:ascii="Croswisnormal" w:hAnsi="Croswisnormal"/>
          <w:sz w:val="24"/>
          <w:szCs w:val="24"/>
        </w:rPr>
        <w:t>kuna</w:t>
      </w:r>
      <w:proofErr w:type="spellEnd"/>
    </w:p>
    <w:p w:rsidR="00615EDB" w:rsidP="008235E6" w:rsidRDefault="008235E6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</w:p>
    <w:p w:rsidR="001915B7" w:rsidP="00B7198E" w:rsidRDefault="001915B7">
      <w:pPr>
        <w:ind w:left="720"/>
        <w:jc w:val="both"/>
        <w:rPr>
          <w:bCs/>
          <w:sz w:val="24"/>
          <w:szCs w:val="24"/>
        </w:rPr>
      </w:pPr>
    </w:p>
    <w:p w:rsidR="008235E6" w:rsidP="00B7198E" w:rsidRDefault="008235E6">
      <w:pPr>
        <w:ind w:left="720"/>
        <w:jc w:val="both"/>
        <w:rPr>
          <w:bCs/>
          <w:sz w:val="24"/>
          <w:szCs w:val="24"/>
        </w:rPr>
      </w:pPr>
    </w:p>
    <w:p w:rsidR="008235E6" w:rsidP="00B7198E" w:rsidRDefault="008235E6">
      <w:pPr>
        <w:ind w:left="720"/>
        <w:jc w:val="both"/>
        <w:rPr>
          <w:bCs/>
          <w:sz w:val="24"/>
          <w:szCs w:val="24"/>
        </w:rPr>
      </w:pPr>
    </w:p>
    <w:p w:rsidR="008235E6" w:rsidP="00B7198E" w:rsidRDefault="008235E6">
      <w:pPr>
        <w:ind w:left="720"/>
        <w:jc w:val="both"/>
        <w:rPr>
          <w:bCs/>
          <w:sz w:val="24"/>
          <w:szCs w:val="24"/>
        </w:rPr>
      </w:pPr>
    </w:p>
    <w:p w:rsidRPr="000268DA" w:rsidR="008235E6" w:rsidP="00B7198E" w:rsidRDefault="008235E6">
      <w:pPr>
        <w:ind w:left="720"/>
        <w:jc w:val="both"/>
        <w:rPr>
          <w:bCs/>
          <w:sz w:val="24"/>
          <w:szCs w:val="24"/>
        </w:rPr>
      </w:pPr>
    </w:p>
    <w:p w:rsidR="00B7198E" w:rsidP="00B7198E" w:rsidRDefault="00B7198E">
      <w:pPr>
        <w:ind w:left="720"/>
        <w:jc w:val="both"/>
        <w:rPr>
          <w:bCs/>
          <w:sz w:val="24"/>
          <w:szCs w:val="24"/>
        </w:rPr>
      </w:pPr>
    </w:p>
    <w:p w:rsidR="00B7198E" w:rsidP="00B7198E" w:rsidRDefault="00B7198E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III. RADNJE KOJE ĆE SE PODUZETI U NAREDNOM RAZDOBLJU</w:t>
      </w:r>
    </w:p>
    <w:p w:rsidR="00B7198E" w:rsidP="00B7198E" w:rsidRDefault="00B7198E">
      <w:pPr>
        <w:ind w:left="720"/>
        <w:jc w:val="both"/>
        <w:rPr>
          <w:bCs/>
          <w:sz w:val="24"/>
          <w:szCs w:val="24"/>
        </w:rPr>
      </w:pPr>
    </w:p>
    <w:p w:rsidR="00BE49BB" w:rsidP="00B7198E" w:rsidRDefault="00BE49BB">
      <w:pPr>
        <w:ind w:left="720"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Obzirom</w:t>
      </w:r>
      <w:proofErr w:type="spellEnd"/>
      <w:r>
        <w:rPr>
          <w:bCs/>
          <w:sz w:val="24"/>
          <w:szCs w:val="24"/>
        </w:rPr>
        <w:t xml:space="preserve"> da je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svima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unovčenim</w:t>
      </w:r>
      <w:proofErr w:type="spellEnd"/>
      <w:r w:rsidR="008235E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nekretninama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vlasništvo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prvoupisani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razlučni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vjerovnik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Reiffeisen</w:t>
      </w:r>
      <w:proofErr w:type="spellEnd"/>
      <w:r>
        <w:rPr>
          <w:bCs/>
          <w:sz w:val="24"/>
          <w:szCs w:val="24"/>
        </w:rPr>
        <w:t xml:space="preserve"> bank </w:t>
      </w:r>
      <w:proofErr w:type="spellStart"/>
      <w:r>
        <w:rPr>
          <w:bCs/>
          <w:sz w:val="24"/>
          <w:szCs w:val="24"/>
        </w:rPr>
        <w:t>d.d</w:t>
      </w:r>
      <w:proofErr w:type="spellEnd"/>
      <w:r>
        <w:rPr>
          <w:bCs/>
          <w:sz w:val="24"/>
          <w:szCs w:val="24"/>
        </w:rPr>
        <w:t>.</w:t>
      </w:r>
      <w:r w:rsidR="001915B7"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prijedlog</w:t>
      </w:r>
      <w:proofErr w:type="spellEnd"/>
      <w:r w:rsidR="001915B7"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za</w:t>
      </w:r>
      <w:proofErr w:type="spellEnd"/>
      <w:r w:rsidR="001915B7"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diobu</w:t>
      </w:r>
      <w:proofErr w:type="spellEnd"/>
      <w:r w:rsidR="001915B7"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kupovnina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ću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predat</w:t>
      </w:r>
      <w:r w:rsidR="008235E6"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nakon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što</w:t>
      </w:r>
      <w:proofErr w:type="spellEnd"/>
      <w:r w:rsidR="008235E6">
        <w:rPr>
          <w:bCs/>
          <w:sz w:val="24"/>
          <w:szCs w:val="24"/>
        </w:rPr>
        <w:t xml:space="preserve"> FINA </w:t>
      </w:r>
      <w:proofErr w:type="spellStart"/>
      <w:r w:rsidR="008235E6">
        <w:rPr>
          <w:bCs/>
          <w:sz w:val="24"/>
          <w:szCs w:val="24"/>
        </w:rPr>
        <w:t>i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Općinski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sud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dostavi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kupovnine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na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Trgovački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sud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Vjerovnik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Reiffeisen</w:t>
      </w:r>
      <w:proofErr w:type="spellEnd"/>
      <w:r w:rsidR="001915B7">
        <w:rPr>
          <w:bCs/>
          <w:sz w:val="24"/>
          <w:szCs w:val="24"/>
        </w:rPr>
        <w:t xml:space="preserve"> bank </w:t>
      </w:r>
      <w:proofErr w:type="spellStart"/>
      <w:r w:rsidR="001915B7">
        <w:rPr>
          <w:bCs/>
          <w:sz w:val="24"/>
          <w:szCs w:val="24"/>
        </w:rPr>
        <w:t>d.d</w:t>
      </w:r>
      <w:proofErr w:type="spellEnd"/>
      <w:r w:rsidR="001915B7">
        <w:rPr>
          <w:bCs/>
          <w:sz w:val="24"/>
          <w:szCs w:val="24"/>
        </w:rPr>
        <w:t>.</w:t>
      </w:r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ima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potraživanja</w:t>
      </w:r>
      <w:proofErr w:type="spellEnd"/>
      <w:r w:rsidR="008235E6">
        <w:rPr>
          <w:bCs/>
          <w:sz w:val="24"/>
          <w:szCs w:val="24"/>
        </w:rPr>
        <w:t xml:space="preserve"> </w:t>
      </w:r>
      <w:proofErr w:type="spellStart"/>
      <w:r w:rsidR="008235E6">
        <w:rPr>
          <w:bCs/>
          <w:sz w:val="24"/>
          <w:szCs w:val="24"/>
        </w:rPr>
        <w:t>koja</w:t>
      </w:r>
      <w:proofErr w:type="spellEnd"/>
      <w:r w:rsidR="008235E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daleko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premašuju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iznose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 w:rsidR="001915B7">
        <w:rPr>
          <w:bCs/>
          <w:sz w:val="24"/>
          <w:szCs w:val="24"/>
        </w:rPr>
        <w:t>kupovnina</w:t>
      </w:r>
      <w:proofErr w:type="spellEnd"/>
      <w:r w:rsidR="001915B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1915B7" w:rsidP="00E80116" w:rsidRDefault="001915B7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="001915B7" w:rsidP="00E80116" w:rsidRDefault="001915B7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="00C97F8B" w:rsidP="00E80116" w:rsidRDefault="00504513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  <w:t xml:space="preserve">  U Zagrebu </w:t>
      </w:r>
      <w:r w:rsidR="0078273F">
        <w:rPr>
          <w:rFonts w:cs="Arial"/>
          <w:bCs/>
          <w:sz w:val="24"/>
          <w:szCs w:val="24"/>
          <w:lang w:val="hr-HR"/>
        </w:rPr>
        <w:t>28.0</w:t>
      </w:r>
      <w:r w:rsidR="008235E6">
        <w:rPr>
          <w:rFonts w:cs="Arial"/>
          <w:bCs/>
          <w:sz w:val="24"/>
          <w:szCs w:val="24"/>
          <w:lang w:val="hr-HR"/>
        </w:rPr>
        <w:t>8</w:t>
      </w:r>
      <w:r w:rsidR="0078273F">
        <w:rPr>
          <w:rFonts w:cs="Arial"/>
          <w:bCs/>
          <w:sz w:val="24"/>
          <w:szCs w:val="24"/>
          <w:lang w:val="hr-HR"/>
        </w:rPr>
        <w:t>.</w:t>
      </w:r>
      <w:r w:rsidR="00086F8C">
        <w:rPr>
          <w:rFonts w:cs="Arial"/>
          <w:bCs/>
          <w:sz w:val="24"/>
          <w:szCs w:val="24"/>
          <w:lang w:val="hr-HR"/>
        </w:rPr>
        <w:t>201</w:t>
      </w:r>
      <w:r w:rsidR="0078273F">
        <w:rPr>
          <w:rFonts w:cs="Arial"/>
          <w:bCs/>
          <w:sz w:val="24"/>
          <w:szCs w:val="24"/>
          <w:lang w:val="hr-HR"/>
        </w:rPr>
        <w:t>9</w:t>
      </w:r>
      <w:r w:rsidR="00086F8C">
        <w:rPr>
          <w:rFonts w:cs="Arial"/>
          <w:bCs/>
          <w:sz w:val="24"/>
          <w:szCs w:val="24"/>
          <w:lang w:val="hr-HR"/>
        </w:rPr>
        <w:t>.</w:t>
      </w:r>
      <w:r w:rsidRPr="009C4D9A" w:rsidR="00C97F8B">
        <w:rPr>
          <w:rFonts w:cs="Arial"/>
          <w:bCs/>
          <w:sz w:val="24"/>
          <w:szCs w:val="24"/>
          <w:lang w:val="hr-HR"/>
        </w:rPr>
        <w:tab/>
      </w:r>
      <w:r w:rsidRPr="009C4D9A" w:rsidR="00C97F8B">
        <w:rPr>
          <w:rFonts w:cs="Arial"/>
          <w:bCs/>
          <w:sz w:val="24"/>
          <w:szCs w:val="24"/>
          <w:lang w:val="hr-HR"/>
        </w:rPr>
        <w:tab/>
      </w:r>
      <w:r w:rsidRPr="009C4D9A" w:rsidR="008A5047">
        <w:rPr>
          <w:rFonts w:cs="Arial"/>
          <w:bCs/>
          <w:sz w:val="24"/>
          <w:szCs w:val="24"/>
          <w:lang w:val="hr-HR"/>
        </w:rPr>
        <w:t xml:space="preserve">            </w:t>
      </w:r>
    </w:p>
    <w:p w:rsidR="001004C7" w:rsidP="00E80116" w:rsidRDefault="001004C7">
      <w:pPr>
        <w:pStyle w:val="Tijeloteksta"/>
        <w:rPr>
          <w:rFonts w:cs="Arial"/>
          <w:bCs/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  <w:t>Stečajni upravitelj</w:t>
      </w:r>
    </w:p>
    <w:p w:rsidRPr="00461CE9" w:rsidR="001004C7" w:rsidP="00E80116" w:rsidRDefault="001004C7">
      <w:pPr>
        <w:pStyle w:val="Tijeloteksta"/>
        <w:rPr>
          <w:sz w:val="24"/>
          <w:szCs w:val="24"/>
          <w:lang w:val="hr-HR"/>
        </w:rPr>
      </w:pP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>
        <w:rPr>
          <w:rFonts w:cs="Arial"/>
          <w:bCs/>
          <w:sz w:val="24"/>
          <w:szCs w:val="24"/>
          <w:lang w:val="hr-HR"/>
        </w:rPr>
        <w:tab/>
      </w:r>
      <w:r w:rsidR="007B64D7">
        <w:rPr>
          <w:rFonts w:cs="Arial"/>
          <w:bCs/>
          <w:sz w:val="24"/>
          <w:szCs w:val="24"/>
          <w:lang w:val="hr-HR"/>
        </w:rPr>
        <w:t xml:space="preserve"> </w:t>
      </w:r>
      <w:r>
        <w:rPr>
          <w:rFonts w:cs="Arial"/>
          <w:bCs/>
          <w:sz w:val="24"/>
          <w:szCs w:val="24"/>
          <w:lang w:val="hr-HR"/>
        </w:rPr>
        <w:t xml:space="preserve">Branka </w:t>
      </w:r>
      <w:proofErr w:type="spellStart"/>
      <w:r>
        <w:rPr>
          <w:rFonts w:cs="Arial"/>
          <w:bCs/>
          <w:sz w:val="24"/>
          <w:szCs w:val="24"/>
          <w:lang w:val="hr-HR"/>
        </w:rPr>
        <w:t>Malbašić</w:t>
      </w:r>
      <w:proofErr w:type="spellEnd"/>
    </w:p>
    <w:sectPr w:rsidRPr="00461CE9" w:rsidR="001004C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43318"/>
    <w:multiLevelType w:val="hybridMultilevel"/>
    <w:tmpl w:val="AE6624A2"/>
    <w:lvl w:ilvl="0" w:tplc="06C2B426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AA7BA0"/>
    <w:multiLevelType w:val="hybridMultilevel"/>
    <w:tmpl w:val="39780C50"/>
    <w:lvl w:ilvl="0" w:tplc="DF4E6E0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08965CE"/>
    <w:multiLevelType w:val="hybridMultilevel"/>
    <w:tmpl w:val="6B2854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B3F43"/>
    <w:multiLevelType w:val="hybridMultilevel"/>
    <w:tmpl w:val="6D3E60DE"/>
    <w:lvl w:ilvl="0" w:tplc="5D3A0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4B1CC8"/>
    <w:multiLevelType w:val="hybridMultilevel"/>
    <w:tmpl w:val="294EEED6"/>
    <w:lvl w:ilvl="0" w:tplc="7E02AA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266CA9"/>
    <w:multiLevelType w:val="hybridMultilevel"/>
    <w:tmpl w:val="B930F9B2"/>
    <w:lvl w:ilvl="0" w:tplc="46628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7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FED08FB"/>
    <w:multiLevelType w:val="hybridMultilevel"/>
    <w:tmpl w:val="40C2B396"/>
    <w:lvl w:ilvl="0" w:tplc="90688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162A10"/>
    <w:multiLevelType w:val="hybridMultilevel"/>
    <w:tmpl w:val="3BB2ACAE"/>
    <w:lvl w:ilvl="0" w:tplc="AB3E01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27135E"/>
    <w:multiLevelType w:val="hybridMultilevel"/>
    <w:tmpl w:val="B930F9B2"/>
    <w:lvl w:ilvl="0" w:tplc="46628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268DA"/>
    <w:rsid w:val="00050E65"/>
    <w:rsid w:val="000564D1"/>
    <w:rsid w:val="00066827"/>
    <w:rsid w:val="00071823"/>
    <w:rsid w:val="00073A82"/>
    <w:rsid w:val="00086F8C"/>
    <w:rsid w:val="000C1B34"/>
    <w:rsid w:val="000C47F9"/>
    <w:rsid w:val="000D57EE"/>
    <w:rsid w:val="000E564C"/>
    <w:rsid w:val="000E7A11"/>
    <w:rsid w:val="001004C7"/>
    <w:rsid w:val="00116A07"/>
    <w:rsid w:val="00151EBA"/>
    <w:rsid w:val="001915B7"/>
    <w:rsid w:val="001A62D6"/>
    <w:rsid w:val="001F3170"/>
    <w:rsid w:val="001F4759"/>
    <w:rsid w:val="00203BB0"/>
    <w:rsid w:val="002239C0"/>
    <w:rsid w:val="00253A03"/>
    <w:rsid w:val="002768FB"/>
    <w:rsid w:val="002854B0"/>
    <w:rsid w:val="002908C9"/>
    <w:rsid w:val="00295B51"/>
    <w:rsid w:val="002A0235"/>
    <w:rsid w:val="002E0249"/>
    <w:rsid w:val="00301002"/>
    <w:rsid w:val="00301C73"/>
    <w:rsid w:val="00313EC2"/>
    <w:rsid w:val="0033669B"/>
    <w:rsid w:val="00351618"/>
    <w:rsid w:val="0036535E"/>
    <w:rsid w:val="00370390"/>
    <w:rsid w:val="00375E21"/>
    <w:rsid w:val="003764FA"/>
    <w:rsid w:val="00381735"/>
    <w:rsid w:val="003A5A55"/>
    <w:rsid w:val="003C2CA1"/>
    <w:rsid w:val="003E015E"/>
    <w:rsid w:val="003E2DFB"/>
    <w:rsid w:val="00461CE9"/>
    <w:rsid w:val="00464E8E"/>
    <w:rsid w:val="00470BDC"/>
    <w:rsid w:val="004D2C06"/>
    <w:rsid w:val="004F2708"/>
    <w:rsid w:val="004F7416"/>
    <w:rsid w:val="00504513"/>
    <w:rsid w:val="00517126"/>
    <w:rsid w:val="00571CDE"/>
    <w:rsid w:val="005812E7"/>
    <w:rsid w:val="005B5750"/>
    <w:rsid w:val="00606EF7"/>
    <w:rsid w:val="00615C1F"/>
    <w:rsid w:val="00615EDB"/>
    <w:rsid w:val="0063049E"/>
    <w:rsid w:val="0066786E"/>
    <w:rsid w:val="00671F11"/>
    <w:rsid w:val="006A7C04"/>
    <w:rsid w:val="006D4628"/>
    <w:rsid w:val="006E5394"/>
    <w:rsid w:val="0073436E"/>
    <w:rsid w:val="00763DF5"/>
    <w:rsid w:val="00780238"/>
    <w:rsid w:val="0078273F"/>
    <w:rsid w:val="007A6C57"/>
    <w:rsid w:val="007B64D7"/>
    <w:rsid w:val="007C06CA"/>
    <w:rsid w:val="007C156C"/>
    <w:rsid w:val="007F06A5"/>
    <w:rsid w:val="0080204E"/>
    <w:rsid w:val="008235E6"/>
    <w:rsid w:val="00825B82"/>
    <w:rsid w:val="00837955"/>
    <w:rsid w:val="00841DAB"/>
    <w:rsid w:val="008930A5"/>
    <w:rsid w:val="008A5047"/>
    <w:rsid w:val="008A5644"/>
    <w:rsid w:val="008C7C74"/>
    <w:rsid w:val="008D6F29"/>
    <w:rsid w:val="008D6F4C"/>
    <w:rsid w:val="008E1E4E"/>
    <w:rsid w:val="008E785A"/>
    <w:rsid w:val="00917A18"/>
    <w:rsid w:val="009211F3"/>
    <w:rsid w:val="00960B48"/>
    <w:rsid w:val="00967851"/>
    <w:rsid w:val="00985909"/>
    <w:rsid w:val="00985FC9"/>
    <w:rsid w:val="009B5E09"/>
    <w:rsid w:val="009C4D9A"/>
    <w:rsid w:val="009E2697"/>
    <w:rsid w:val="00A678A7"/>
    <w:rsid w:val="00A719CB"/>
    <w:rsid w:val="00A8389B"/>
    <w:rsid w:val="00A95EB6"/>
    <w:rsid w:val="00A97806"/>
    <w:rsid w:val="00AC5775"/>
    <w:rsid w:val="00B041FF"/>
    <w:rsid w:val="00B0470B"/>
    <w:rsid w:val="00B07E10"/>
    <w:rsid w:val="00B26916"/>
    <w:rsid w:val="00B35A1F"/>
    <w:rsid w:val="00B44E7D"/>
    <w:rsid w:val="00B45466"/>
    <w:rsid w:val="00B52F72"/>
    <w:rsid w:val="00B7198E"/>
    <w:rsid w:val="00B80AFB"/>
    <w:rsid w:val="00BA365B"/>
    <w:rsid w:val="00BB34BB"/>
    <w:rsid w:val="00BC07EC"/>
    <w:rsid w:val="00BD2B05"/>
    <w:rsid w:val="00BD72CF"/>
    <w:rsid w:val="00BE49BB"/>
    <w:rsid w:val="00BF75FA"/>
    <w:rsid w:val="00C02E58"/>
    <w:rsid w:val="00C06BD6"/>
    <w:rsid w:val="00C2698E"/>
    <w:rsid w:val="00C51711"/>
    <w:rsid w:val="00C675FD"/>
    <w:rsid w:val="00C71EA6"/>
    <w:rsid w:val="00C732F6"/>
    <w:rsid w:val="00C77935"/>
    <w:rsid w:val="00C90536"/>
    <w:rsid w:val="00C97F8B"/>
    <w:rsid w:val="00CB47DB"/>
    <w:rsid w:val="00D04B41"/>
    <w:rsid w:val="00D21A15"/>
    <w:rsid w:val="00D2410C"/>
    <w:rsid w:val="00D241CB"/>
    <w:rsid w:val="00D27E92"/>
    <w:rsid w:val="00DB19B5"/>
    <w:rsid w:val="00DC7E4A"/>
    <w:rsid w:val="00DD4719"/>
    <w:rsid w:val="00DF1FBD"/>
    <w:rsid w:val="00E37DB2"/>
    <w:rsid w:val="00E4715D"/>
    <w:rsid w:val="00E62F67"/>
    <w:rsid w:val="00E80116"/>
    <w:rsid w:val="00E93B2C"/>
    <w:rsid w:val="00EA29AA"/>
    <w:rsid w:val="00EB1C9D"/>
    <w:rsid w:val="00EB30E6"/>
    <w:rsid w:val="00EC0604"/>
    <w:rsid w:val="00EC18A8"/>
    <w:rsid w:val="00EC51C6"/>
    <w:rsid w:val="00EE1D13"/>
    <w:rsid w:val="00EF7050"/>
    <w:rsid w:val="00F14ED0"/>
    <w:rsid w:val="00F263DD"/>
    <w:rsid w:val="00F54183"/>
    <w:rsid w:val="00F545E3"/>
    <w:rsid w:val="00F714AA"/>
    <w:rsid w:val="00F74DA2"/>
    <w:rsid w:val="00F800D8"/>
    <w:rsid w:val="00FA6137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pPr>
      <w:jc w:val="both"/>
    </w:pPr>
    <w:rPr>
      <w:rFonts w:ascii="CRO_Swiss-Normal" w:hAnsi="CRO_Swiss-Normal"/>
      <w:sz w:val="22"/>
    </w:rPr>
  </w:style>
  <w:style w:type="character" w:styleId="Naglaeno">
    <w:name w:val="Strong"/>
    <w:qFormat/>
    <w:rsid w:val="004F7416"/>
    <w:rPr>
      <w:b/>
      <w:bCs/>
    </w:rPr>
  </w:style>
  <w:style w:type="paragraph" w:styleId="Tekstbalonia">
    <w:name w:val="Balloon Text"/>
    <w:basedOn w:val="Normal"/>
    <w:link w:val="TekstbaloniaChar"/>
    <w:rsid w:val="003E2DF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3E2DFB"/>
    <w:rPr>
      <w:rFonts w:ascii="Segoe UI" w:hAnsi="Segoe UI" w:cs="Segoe UI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C269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98E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698E"/>
    <w:rPr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698E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698E"/>
    <w:rPr>
      <w:rFonts w:ascii="Times New Roman" w:hAnsi="Times New Roman" w:cs="Times New Roman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26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98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98E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98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98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055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DTP studio</properties:Company>
  <properties:Pages>4</properties:Pages>
  <properties:Words>735</properties:Words>
  <properties:Characters>4233</properties:Characters>
  <properties:Lines>150</properties:Lines>
  <properties:Paragraphs>79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2019-08-28T07:22:00Z</dcterms:created>
  <dc:creator>Kresimir Kolonic</dc:creator>
  <cp:lastModifiedBy>Slavica Grbić</cp:lastModifiedBy>
  <cp:lastPrinted>2019-02-28T15:21:00Z</cp:lastPrinted>
  <dcterms:modified xmlns:xsi="http://www.w3.org/2001/XMLSchema-instance" xsi:type="dcterms:W3CDTF">2019-08-28T07:30:00Z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(Izvješće od 28.08.2019.docx)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