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9b96" w14:paraId="ba79b96" w:rsidRDefault="00480665" w:rsidP="00910611" w:rsidR="0048066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0665" w:rsidP="00910611" w:rsidR="00480665">
      <w:r>
        <w:rPr>
          <w:rFonts w:eastAsia="MS Mincho"/>
        </w:rPr>
        <w:t xml:space="preserve">   REPUBLIKA HRVATSKA</w:t>
      </w:r>
    </w:p>
    <w:p w:rsidRDefault="00480665" w:rsidP="00910611" w:rsidR="00480665">
      <w:r>
        <w:rPr>
          <w:rFonts w:eastAsia="MS Mincho"/>
        </w:rPr>
        <w:t>TRGOVAČKI SUD U RIJECI</w:t>
      </w:r>
    </w:p>
    <w:p w:rsidRDefault="00480665" w:rsidR="0048066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80665" w:rsidP="00910611" w:rsidR="00480665" w:rsidRPr="00910611"/>
    <w:p w:rsidRDefault="0055216B" w:rsidP="0030222D" w:rsidR="0055216B">
      <w:pPr>
        <w:jc w:val="both"/>
        <w:rPr>
          <w:b/>
        </w:rPr>
      </w:pPr>
    </w:p>
    <w:p w:rsidRDefault="007D47DC" w:rsidP="0030222D" w:rsidR="007D47DC">
      <w:pPr>
        <w:jc w:val="both"/>
        <w:rPr>
          <w:b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014BFD">
        <w:t>311/17-3</w:t>
      </w:r>
      <w:r w:rsidR="002D51E9">
        <w:t>9</w:t>
      </w:r>
    </w:p>
    <w:p w:rsidRDefault="00CD6D08" w:rsidP="0030222D" w:rsidR="00CD6D08" w:rsidRPr="00E2105B">
      <w:pPr>
        <w:jc w:val="both"/>
      </w:pPr>
    </w:p>
    <w:p w:rsidRDefault="00253D10" w:rsidP="0030222D" w:rsidR="00B23DF4" w:rsidRPr="00E2105B">
      <w:pPr>
        <w:pStyle w:val="Naslov1"/>
        <w:rPr>
          <w:b w:val="false"/>
          <w:sz w:val="24"/>
          <w:szCs w:val="24"/>
        </w:rPr>
      </w:pPr>
      <w:r w:rsidRPr="00E2105B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E2105B">
      <w:pPr>
        <w:rPr>
          <w:lang w:eastAsia="en-US"/>
        </w:rPr>
      </w:pPr>
    </w:p>
    <w:p w:rsidRDefault="0030222D" w:rsidP="0030222D" w:rsidR="0030222D" w:rsidRPr="00E2105B">
      <w:pPr>
        <w:pStyle w:val="Naslov1"/>
        <w:rPr>
          <w:b w:val="false"/>
          <w:sz w:val="24"/>
          <w:szCs w:val="24"/>
        </w:rPr>
      </w:pPr>
      <w:r w:rsidRPr="00E2105B">
        <w:rPr>
          <w:b w:val="false"/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2D51E9" w:rsidR="002D51E9">
      <w:pPr>
        <w:jc w:val="both"/>
      </w:pPr>
      <w:r>
        <w:tab/>
      </w:r>
      <w:r w:rsidR="002D51E9">
        <w:t xml:space="preserve">Trgovački sud u Rijeci, OIB 88785964957, po sucu pojedincu Danieli Korlević, u </w:t>
      </w:r>
      <w:r w:rsidR="00014BFD">
        <w:t>stečajnom postupku</w:t>
      </w:r>
      <w:r w:rsidR="002D51E9">
        <w:t xml:space="preserve"> </w:t>
      </w:r>
      <w:r w:rsidR="00014BFD">
        <w:t xml:space="preserve">nad dužnikom </w:t>
      </w:r>
      <w:r w:rsidR="00014BFD" w:rsidRPr="00F525B6">
        <w:t>AUTO UKIĆ d.o.o. za prodaju i servisiranje automobila, Rijeka, Dražice 121/c, OIB 90045704197</w:t>
      </w:r>
      <w:r w:rsidR="002D51E9">
        <w:rPr>
          <w:b/>
        </w:rPr>
        <w:t>,</w:t>
      </w:r>
      <w:r w:rsidR="002D51E9">
        <w:t xml:space="preserve"> dana </w:t>
      </w:r>
      <w:r w:rsidR="00014BFD">
        <w:t>6. ožujka</w:t>
      </w:r>
      <w:r w:rsidR="002D51E9">
        <w:t xml:space="preserve"> 2018.</w:t>
      </w:r>
    </w:p>
    <w:p w:rsidRDefault="00D26084" w:rsidP="0030222D" w:rsidR="00D26084">
      <w:pPr>
        <w:jc w:val="center"/>
        <w:rPr>
          <w:b/>
        </w:rPr>
      </w:pP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2D51E9" w:rsidP="00893C0C" w:rsidR="002B2B2A">
      <w:pPr>
        <w:pStyle w:val="Odlomakpopisa"/>
        <w:numPr>
          <w:ilvl w:val="0"/>
          <w:numId w:val="13"/>
        </w:numPr>
        <w:jc w:val="both"/>
      </w:pPr>
      <w:r>
        <w:t>Utvrđene su</w:t>
      </w:r>
      <w:r w:rsidR="00545CDD">
        <w:t xml:space="preserve"> </w:t>
      </w:r>
      <w:r w:rsidR="0030222D" w:rsidRPr="00253D10">
        <w:t>tražbin</w:t>
      </w:r>
      <w:r>
        <w:t>e</w:t>
      </w:r>
      <w:r w:rsidR="005A44BB">
        <w:t xml:space="preserve"> </w:t>
      </w:r>
      <w:r w:rsidR="00402E94">
        <w:t>stečajn</w:t>
      </w:r>
      <w:r w:rsidR="005A44BB">
        <w:t>og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 w:rsidRPr="00E2105B">
      <w:pPr>
        <w:jc w:val="both"/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014BFD" w:rsidRPr="00E2105B">
        <w:t>prvi</w:t>
      </w:r>
      <w:r w:rsidRPr="00E2105B">
        <w:t xml:space="preserve">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014BFD" w:rsidR="002D51E9">
      <w:pPr>
        <w:pStyle w:val="Odlomakpopisa"/>
        <w:ind w:left="0"/>
        <w:jc w:val="both"/>
      </w:pPr>
      <w:r>
        <w:rPr>
          <w:b/>
          <w:lang w:eastAsia="en-US"/>
        </w:rPr>
        <w:tab/>
      </w:r>
      <w:r w:rsidR="00014BFD">
        <w:t>REPUBLIKA HRVATSKA</w:t>
      </w:r>
      <w:r w:rsidR="002D51E9" w:rsidRPr="002D51E9">
        <w:t xml:space="preserve"> </w:t>
      </w:r>
      <w:r w:rsidR="00014BFD">
        <w:tab/>
      </w:r>
      <w:r w:rsidR="00014BFD">
        <w:tab/>
      </w:r>
      <w:r w:rsidR="00014BFD">
        <w:tab/>
      </w:r>
      <w:r w:rsidR="00014BFD">
        <w:tab/>
      </w:r>
      <w:r w:rsidR="00014BFD">
        <w:tab/>
      </w:r>
      <w:r w:rsidR="00014BFD">
        <w:tab/>
        <w:t xml:space="preserve">      77.406,42 kn</w:t>
      </w:r>
    </w:p>
    <w:p w:rsidRDefault="002D51E9" w:rsidP="002D51E9" w:rsidR="002D51E9" w:rsidRPr="002D51E9">
      <w:pPr>
        <w:pStyle w:val="Odlomakpopisa"/>
        <w:ind w:left="0"/>
        <w:jc w:val="both"/>
      </w:pPr>
      <w:r>
        <w:tab/>
      </w:r>
      <w:r w:rsidR="00014BFD">
        <w:t>OIB 52634238587</w:t>
      </w:r>
    </w:p>
    <w:p w:rsidRDefault="00893C0C" w:rsidP="00893C0C" w:rsidR="00893C0C">
      <w:pPr>
        <w:jc w:val="both"/>
        <w:rPr>
          <w:b/>
        </w:rPr>
      </w:pPr>
    </w:p>
    <w:p w:rsidRDefault="00014BFD" w:rsidP="00893C0C" w:rsidR="00014BFD" w:rsidRPr="004251FB">
      <w:pPr>
        <w:jc w:val="both"/>
      </w:pPr>
      <w:r>
        <w:rPr>
          <w:b/>
        </w:rPr>
        <w:tab/>
      </w:r>
      <w:r w:rsidR="004251FB">
        <w:t>SANJIN DUNOVIĆ, J. Moh</w:t>
      </w:r>
      <w:r w:rsidR="004251FB" w:rsidRPr="004251FB">
        <w:t>orića 10</w:t>
      </w:r>
      <w:r w:rsidR="004251FB">
        <w:t xml:space="preserve"> </w:t>
      </w:r>
      <w:r w:rsidR="004251FB">
        <w:tab/>
      </w:r>
      <w:r w:rsidR="004251FB">
        <w:tab/>
      </w:r>
      <w:r w:rsidR="004251FB">
        <w:tab/>
      </w:r>
      <w:r w:rsidR="004251FB">
        <w:tab/>
        <w:t xml:space="preserve">       26.125.50 kn</w:t>
      </w:r>
    </w:p>
    <w:p w:rsidRDefault="004251FB" w:rsidP="00893C0C" w:rsidR="004251FB">
      <w:pPr>
        <w:jc w:val="both"/>
      </w:pPr>
      <w:r w:rsidRPr="004251FB">
        <w:tab/>
        <w:t>Rijeka, OIB 31036648791</w:t>
      </w:r>
    </w:p>
    <w:p w:rsidRDefault="004251FB" w:rsidP="00893C0C" w:rsidR="004251FB">
      <w:pPr>
        <w:jc w:val="both"/>
      </w:pPr>
    </w:p>
    <w:p w:rsidRDefault="004251FB" w:rsidP="00893C0C" w:rsidR="004251FB">
      <w:pPr>
        <w:jc w:val="both"/>
      </w:pPr>
      <w:r>
        <w:tab/>
        <w:t xml:space="preserve">RAMIR KOZICA, Kastav, Jardasi 82 </w:t>
      </w:r>
      <w:r>
        <w:tab/>
      </w:r>
      <w:r>
        <w:tab/>
      </w:r>
      <w:r>
        <w:tab/>
      </w:r>
      <w:r>
        <w:tab/>
        <w:t xml:space="preserve">     40.855,50 kn</w:t>
      </w:r>
    </w:p>
    <w:p w:rsidRDefault="004251FB" w:rsidP="00893C0C" w:rsidR="004251FB">
      <w:pPr>
        <w:jc w:val="both"/>
      </w:pPr>
      <w:r>
        <w:tab/>
        <w:t>OIB 76037090413</w:t>
      </w:r>
    </w:p>
    <w:p w:rsidRDefault="004251FB" w:rsidP="00893C0C" w:rsidR="004251FB">
      <w:pPr>
        <w:jc w:val="both"/>
      </w:pPr>
    </w:p>
    <w:p w:rsidRDefault="004251FB" w:rsidP="00893C0C" w:rsidR="004251FB">
      <w:pPr>
        <w:jc w:val="both"/>
      </w:pPr>
      <w:r>
        <w:tab/>
        <w:t xml:space="preserve">IGOR MEĐUREČAN, Dražice, Podhum 261 </w:t>
      </w:r>
      <w:r w:rsidR="004B097B">
        <w:tab/>
      </w:r>
      <w:r w:rsidR="004B097B">
        <w:tab/>
      </w:r>
      <w:r w:rsidR="004B097B">
        <w:tab/>
        <w:t xml:space="preserve">      15.936,58 kn</w:t>
      </w:r>
    </w:p>
    <w:p w:rsidRDefault="004251FB" w:rsidP="00893C0C" w:rsidR="004251FB">
      <w:pPr>
        <w:jc w:val="both"/>
      </w:pPr>
      <w:r>
        <w:tab/>
        <w:t>OIB 32703408320</w:t>
      </w:r>
    </w:p>
    <w:p w:rsidRDefault="004B097B" w:rsidP="00893C0C" w:rsidR="004B097B">
      <w:pPr>
        <w:jc w:val="both"/>
      </w:pPr>
    </w:p>
    <w:p w:rsidRDefault="004B097B" w:rsidP="00893C0C" w:rsidR="004B097B">
      <w:pPr>
        <w:jc w:val="both"/>
      </w:pPr>
      <w:r>
        <w:tab/>
        <w:t>SANJA MRAVIĆ, Rijeka, Blaža Polića 16</w:t>
      </w:r>
      <w:r>
        <w:tab/>
      </w:r>
      <w:r>
        <w:tab/>
      </w:r>
      <w:r>
        <w:tab/>
      </w:r>
      <w:r>
        <w:tab/>
        <w:t xml:space="preserve">       20.271,68 kn</w:t>
      </w:r>
    </w:p>
    <w:p w:rsidRDefault="004B097B" w:rsidP="00893C0C" w:rsidR="004B097B">
      <w:pPr>
        <w:jc w:val="both"/>
      </w:pPr>
      <w:r>
        <w:tab/>
        <w:t>OIB 73803440561</w:t>
      </w:r>
    </w:p>
    <w:p w:rsidRDefault="004B097B" w:rsidP="00893C0C" w:rsidR="004B097B">
      <w:pPr>
        <w:jc w:val="both"/>
      </w:pPr>
    </w:p>
    <w:p w:rsidRDefault="004B097B" w:rsidP="00893C0C" w:rsidR="004B097B">
      <w:pPr>
        <w:jc w:val="both"/>
      </w:pPr>
      <w:r>
        <w:tab/>
        <w:t xml:space="preserve">VESNA PEČOVNIK DIMOVIĆ </w:t>
      </w:r>
      <w:r>
        <w:tab/>
      </w:r>
      <w:r>
        <w:tab/>
      </w:r>
      <w:r>
        <w:tab/>
      </w:r>
      <w:r>
        <w:tab/>
      </w:r>
      <w:r>
        <w:tab/>
        <w:t xml:space="preserve">        20.997,95 kn</w:t>
      </w:r>
    </w:p>
    <w:p w:rsidRDefault="004B097B" w:rsidP="00893C0C" w:rsidR="004B097B">
      <w:pPr>
        <w:jc w:val="both"/>
      </w:pPr>
      <w:r>
        <w:tab/>
        <w:t>Rijeka, Pionirska 14, OIB 69965406225</w:t>
      </w:r>
    </w:p>
    <w:p w:rsidRDefault="004B097B" w:rsidP="00893C0C" w:rsidR="004B097B">
      <w:pPr>
        <w:jc w:val="both"/>
      </w:pPr>
    </w:p>
    <w:p w:rsidRDefault="004B097B" w:rsidP="00893C0C" w:rsidR="004B097B">
      <w:pPr>
        <w:jc w:val="both"/>
      </w:pPr>
      <w:r>
        <w:tab/>
        <w:t xml:space="preserve">DOMAGOJ UKIĆ, Rijeka, Dražice 121/c </w:t>
      </w:r>
      <w:r>
        <w:tab/>
      </w:r>
      <w:r>
        <w:tab/>
      </w:r>
      <w:r>
        <w:tab/>
      </w:r>
      <w:r>
        <w:tab/>
        <w:t xml:space="preserve">       135.121,53 kn</w:t>
      </w:r>
    </w:p>
    <w:p w:rsidRDefault="004B097B" w:rsidP="00893C0C" w:rsidR="004B097B" w:rsidRPr="004251FB">
      <w:pPr>
        <w:jc w:val="both"/>
      </w:pPr>
      <w:r>
        <w:tab/>
        <w:t>OIB 80686914291</w:t>
      </w:r>
    </w:p>
    <w:p w:rsidRDefault="00D26084" w:rsidP="00294EFE" w:rsidR="00D26084">
      <w:pPr>
        <w:jc w:val="center"/>
      </w:pPr>
    </w:p>
    <w:p w:rsidRDefault="004B097B" w:rsidP="00294EFE" w:rsidR="004B097B">
      <w:pPr>
        <w:jc w:val="center"/>
      </w:pPr>
    </w:p>
    <w:p w:rsidRDefault="004B097B" w:rsidP="004B097B" w:rsidR="004B097B">
      <w:r>
        <w:tab/>
      </w:r>
    </w:p>
    <w:p w:rsidRDefault="004B097B" w:rsidP="004B097B" w:rsidR="004B097B" w:rsidRPr="00E2105B">
      <w:r>
        <w:tab/>
      </w:r>
      <w:r w:rsidRPr="00E2105B">
        <w:t>drugi viši isplatni red</w:t>
      </w:r>
    </w:p>
    <w:p w:rsidRDefault="004B097B" w:rsidP="004B097B" w:rsidR="004B097B">
      <w:pPr>
        <w:rPr>
          <w:b/>
        </w:rPr>
      </w:pPr>
    </w:p>
    <w:p w:rsidRDefault="004B097B" w:rsidP="004B097B" w:rsidR="004B097B">
      <w:r>
        <w:tab/>
        <w:t xml:space="preserve">EOS MATRIX d.o.o. Zagreb , Horvatova 82 </w:t>
      </w:r>
      <w:r>
        <w:tab/>
      </w:r>
      <w:r>
        <w:tab/>
      </w:r>
      <w:r>
        <w:tab/>
        <w:t xml:space="preserve">   </w:t>
      </w:r>
      <w:r w:rsidRPr="004B097B">
        <w:t>234.884,45 kn</w:t>
      </w:r>
    </w:p>
    <w:p w:rsidRDefault="004B097B" w:rsidP="004B097B" w:rsidR="004B097B">
      <w:r>
        <w:tab/>
        <w:t>OIB</w:t>
      </w:r>
      <w:r w:rsidRPr="00084C88">
        <w:rPr>
          <w:b/>
        </w:rPr>
        <w:t xml:space="preserve"> </w:t>
      </w:r>
      <w:r w:rsidRPr="004B097B">
        <w:t>76674680107</w:t>
      </w:r>
    </w:p>
    <w:p w:rsidRDefault="004B097B" w:rsidP="004B097B" w:rsidR="004B097B"/>
    <w:p w:rsidRDefault="004B097B" w:rsidP="004B097B" w:rsidR="004B097B">
      <w:r>
        <w:tab/>
      </w:r>
      <w:r w:rsidRPr="004B097B">
        <w:t xml:space="preserve">RAIFFEISENBANK AUSTRIA d.d. Zagreb, </w:t>
      </w:r>
      <w:r>
        <w:t xml:space="preserve"> </w:t>
      </w:r>
      <w:r>
        <w:tab/>
      </w:r>
      <w:r>
        <w:tab/>
      </w:r>
      <w:r>
        <w:tab/>
      </w:r>
      <w:r>
        <w:tab/>
        <w:t>537,29 kn</w:t>
      </w:r>
    </w:p>
    <w:p w:rsidRDefault="004B097B" w:rsidP="004B097B" w:rsidR="004B097B">
      <w:r>
        <w:tab/>
      </w:r>
      <w:r w:rsidRPr="004B097B">
        <w:t>Magazinska cesta 69, OIB 53056966535</w:t>
      </w:r>
    </w:p>
    <w:p w:rsidRDefault="004B097B" w:rsidP="004B097B" w:rsidR="004B097B"/>
    <w:p w:rsidRDefault="004B097B" w:rsidP="004B097B" w:rsidR="004B097B">
      <w:r>
        <w:tab/>
        <w:t xml:space="preserve">ADDIKO BANK d.d. Zagreb, Slavonska cesta 6 </w:t>
      </w:r>
      <w:r>
        <w:tab/>
      </w:r>
      <w:r>
        <w:tab/>
      </w:r>
      <w:r>
        <w:tab/>
        <w:t xml:space="preserve">   3.911.641,01 kn</w:t>
      </w:r>
    </w:p>
    <w:p w:rsidRDefault="004B097B" w:rsidP="004B097B" w:rsidR="004B097B">
      <w:r>
        <w:tab/>
        <w:t>OIB 14036333877</w:t>
      </w:r>
    </w:p>
    <w:p w:rsidRDefault="004B097B" w:rsidP="004B097B" w:rsidR="004B097B"/>
    <w:p w:rsidRDefault="004B097B" w:rsidP="004B097B" w:rsidR="004B097B">
      <w:r>
        <w:tab/>
        <w:t xml:space="preserve">SEC LUBES d.o.o. Zagreb, Kovinska 4/a </w:t>
      </w:r>
      <w:r>
        <w:tab/>
      </w:r>
      <w:r>
        <w:tab/>
      </w:r>
      <w:r>
        <w:tab/>
      </w:r>
      <w:r>
        <w:tab/>
        <w:t xml:space="preserve">         17.160,00 kn</w:t>
      </w:r>
    </w:p>
    <w:p w:rsidRDefault="004B097B" w:rsidP="004B097B" w:rsidR="004B097B">
      <w:r>
        <w:tab/>
        <w:t>OIB 90045704197</w:t>
      </w:r>
    </w:p>
    <w:p w:rsidRDefault="004B097B" w:rsidP="004B097B" w:rsidR="004B097B"/>
    <w:p w:rsidRDefault="004B097B" w:rsidP="004B097B" w:rsidR="004B097B">
      <w:r>
        <w:tab/>
        <w:t xml:space="preserve">FINANCIJSKA AGENCIJA Zagreb,  </w:t>
      </w:r>
      <w:r>
        <w:tab/>
      </w:r>
      <w:r>
        <w:tab/>
      </w:r>
      <w:r>
        <w:tab/>
      </w:r>
      <w:r>
        <w:tab/>
      </w:r>
      <w:r>
        <w:tab/>
        <w:t xml:space="preserve">   550,03 kn</w:t>
      </w:r>
    </w:p>
    <w:p w:rsidRDefault="004B097B" w:rsidP="004B097B" w:rsidR="004B097B">
      <w:r>
        <w:tab/>
        <w:t>Ulica grada Vukovara 70 OIB 85821130368</w:t>
      </w:r>
    </w:p>
    <w:p w:rsidRDefault="004B097B" w:rsidP="004B097B" w:rsidR="004B097B"/>
    <w:p w:rsidRDefault="004B097B" w:rsidP="004B097B" w:rsidR="004B097B">
      <w:r>
        <w:tab/>
        <w:t xml:space="preserve">KD ČISTOĆA d.o.o. Rijeka, Dolac 14 </w:t>
      </w:r>
      <w:r>
        <w:tab/>
      </w:r>
      <w:r>
        <w:tab/>
      </w:r>
      <w:r>
        <w:tab/>
      </w:r>
      <w:r>
        <w:tab/>
      </w:r>
      <w:r>
        <w:tab/>
        <w:t>9.356,30 kn</w:t>
      </w:r>
    </w:p>
    <w:p w:rsidRDefault="004B097B" w:rsidP="004B097B" w:rsidR="004B097B">
      <w:r>
        <w:tab/>
        <w:t>OIB 06531901714</w:t>
      </w:r>
    </w:p>
    <w:p w:rsidRDefault="004B097B" w:rsidP="004B097B" w:rsidR="004B097B"/>
    <w:p w:rsidRDefault="004B097B" w:rsidP="004B097B" w:rsidR="004B097B">
      <w:pPr>
        <w:pStyle w:val="Odlomakpopisa"/>
        <w:ind w:left="0"/>
        <w:jc w:val="both"/>
      </w:pPr>
      <w:r>
        <w:tab/>
        <w:t>REPUBLIKA HRVATSKA</w:t>
      </w:r>
      <w:r w:rsidRPr="002D51E9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5F4E">
        <w:t xml:space="preserve">       </w:t>
      </w:r>
      <w:r w:rsidRPr="005C5F4E">
        <w:t>629.321,72 kn</w:t>
      </w:r>
    </w:p>
    <w:p w:rsidRDefault="004B097B" w:rsidP="004B097B" w:rsidR="004B097B" w:rsidRPr="002D51E9">
      <w:pPr>
        <w:pStyle w:val="Odlomakpopisa"/>
        <w:ind w:left="0"/>
        <w:jc w:val="both"/>
      </w:pPr>
      <w:r>
        <w:tab/>
        <w:t>OIB 52634238587</w:t>
      </w:r>
    </w:p>
    <w:p w:rsidRDefault="004B097B" w:rsidP="004B097B" w:rsidR="004B097B"/>
    <w:p w:rsidRDefault="005C5F4E" w:rsidP="004B097B" w:rsidR="004B097B">
      <w:r>
        <w:tab/>
        <w:t xml:space="preserve">BERNER d.o.o. Zagreb, Majstorska 9   </w:t>
      </w:r>
      <w:r>
        <w:tab/>
      </w:r>
      <w:r>
        <w:tab/>
      </w:r>
      <w:r>
        <w:tab/>
      </w:r>
      <w:r>
        <w:tab/>
      </w:r>
      <w:r>
        <w:tab/>
        <w:t>5.100,35 kn</w:t>
      </w:r>
    </w:p>
    <w:p w:rsidRDefault="005C5F4E" w:rsidP="004B097B" w:rsidR="005C5F4E">
      <w:r>
        <w:tab/>
        <w:t>OIB 66471923099</w:t>
      </w:r>
    </w:p>
    <w:p w:rsidRDefault="005C5F4E" w:rsidP="004B097B" w:rsidR="005C5F4E"/>
    <w:p w:rsidRDefault="005C5F4E" w:rsidP="004B097B" w:rsidR="005C5F4E">
      <w:r>
        <w:tab/>
        <w:t xml:space="preserve">CWS-boco d.o.o. Zagreb, Kovinska 4/a </w:t>
      </w:r>
      <w:r>
        <w:tab/>
      </w:r>
      <w:r>
        <w:tab/>
      </w:r>
      <w:r>
        <w:tab/>
      </w:r>
      <w:r>
        <w:tab/>
      </w:r>
      <w:r>
        <w:tab/>
        <w:t>4.808,36 kn</w:t>
      </w:r>
    </w:p>
    <w:p w:rsidRDefault="005C5F4E" w:rsidP="004B097B" w:rsidR="005C5F4E" w:rsidRPr="004B097B">
      <w:r>
        <w:tab/>
        <w:t>OIB 51026536351</w:t>
      </w:r>
    </w:p>
    <w:p w:rsidRDefault="005C5F4E" w:rsidP="00294EFE" w:rsidR="005C5F4E">
      <w:pPr>
        <w:jc w:val="center"/>
      </w:pPr>
    </w:p>
    <w:p w:rsidRDefault="005C5F4E" w:rsidP="005C5F4E" w:rsidR="005C5F4E">
      <w:r>
        <w:tab/>
        <w:t xml:space="preserve">JASMIN MAZIVA d.o.o. Kukuljanovo, Kukuljanovo 415 </w:t>
      </w:r>
      <w:r>
        <w:tab/>
      </w:r>
      <w:r>
        <w:tab/>
        <w:t xml:space="preserve">          10.413,06 kn</w:t>
      </w:r>
    </w:p>
    <w:p w:rsidRDefault="005C5F4E" w:rsidP="005C5F4E" w:rsidR="005C5F4E">
      <w:r>
        <w:tab/>
        <w:t>OIB 81942015552</w:t>
      </w:r>
    </w:p>
    <w:p w:rsidRDefault="005C5F4E" w:rsidP="00294EFE" w:rsidR="005C5F4E">
      <w:pPr>
        <w:jc w:val="center"/>
      </w:pPr>
    </w:p>
    <w:p w:rsidRDefault="005C5F4E" w:rsidP="005C5F4E" w:rsidR="005C5F4E">
      <w:r>
        <w:tab/>
        <w:t xml:space="preserve">HRVATSKO DRUŠTVO SKLADATELJA, Zagreb, </w:t>
      </w:r>
      <w:r>
        <w:tab/>
      </w:r>
      <w:r>
        <w:tab/>
      </w:r>
      <w:r>
        <w:tab/>
        <w:t xml:space="preserve">   409,54 kn</w:t>
      </w:r>
    </w:p>
    <w:p w:rsidRDefault="005C5F4E" w:rsidP="005C5F4E" w:rsidR="005C5F4E">
      <w:r>
        <w:tab/>
        <w:t>Berislavićeva 9, OIB 56668956985</w:t>
      </w:r>
    </w:p>
    <w:p w:rsidRDefault="005C5F4E" w:rsidP="00294EFE" w:rsidR="005C5F4E">
      <w:pPr>
        <w:jc w:val="center"/>
      </w:pPr>
    </w:p>
    <w:p w:rsidRDefault="005C5F4E" w:rsidP="005C5F4E" w:rsidR="005C5F4E">
      <w:r>
        <w:tab/>
        <w:t xml:space="preserve">SAVA OSIGURANJE d.d., Podružnica Hrvatska, Zagreb </w:t>
      </w:r>
      <w:r>
        <w:tab/>
      </w:r>
      <w:r>
        <w:tab/>
      </w:r>
      <w:r>
        <w:tab/>
        <w:t>8.484,42 kn</w:t>
      </w:r>
    </w:p>
    <w:p w:rsidRDefault="005C5F4E" w:rsidP="005C5F4E" w:rsidR="005C5F4E">
      <w:r>
        <w:tab/>
        <w:t>Savska 144a, OIB 45237012600</w:t>
      </w:r>
    </w:p>
    <w:p w:rsidRDefault="005C5F4E" w:rsidP="00294EFE" w:rsidR="005C5F4E">
      <w:pPr>
        <w:jc w:val="center"/>
      </w:pPr>
    </w:p>
    <w:p w:rsidRDefault="005C5F4E" w:rsidP="005C5F4E" w:rsidR="005C5F4E">
      <w:r>
        <w:tab/>
        <w:t xml:space="preserve">EKOTEX d.o.o. Zagreb, Remete 99 </w:t>
      </w:r>
      <w:r>
        <w:tab/>
      </w:r>
      <w:r>
        <w:tab/>
      </w:r>
      <w:r>
        <w:tab/>
      </w:r>
      <w:r>
        <w:tab/>
      </w:r>
      <w:r>
        <w:tab/>
      </w:r>
      <w:r>
        <w:tab/>
        <w:t>3.406,43 kn</w:t>
      </w:r>
    </w:p>
    <w:p w:rsidRDefault="005C5F4E" w:rsidP="005C5F4E" w:rsidR="005C5F4E">
      <w:r>
        <w:tab/>
        <w:t>OIB 07941830049</w:t>
      </w:r>
    </w:p>
    <w:p w:rsidRDefault="005C5F4E" w:rsidP="005C5F4E" w:rsidR="005C5F4E"/>
    <w:p w:rsidRDefault="005C5F4E" w:rsidP="005C5F4E" w:rsidR="005C5F4E">
      <w:r>
        <w:tab/>
      </w:r>
      <w:r w:rsidR="00AB4B6D">
        <w:t xml:space="preserve">WURTH-HRVATSKA d.o.o. Zagreb </w:t>
      </w:r>
      <w:r w:rsidR="00AB4B6D">
        <w:tab/>
      </w:r>
      <w:r w:rsidR="00AB4B6D">
        <w:tab/>
      </w:r>
      <w:r w:rsidR="00AB4B6D">
        <w:tab/>
      </w:r>
      <w:r w:rsidR="00AB4B6D">
        <w:tab/>
        <w:t xml:space="preserve">          25.860,21 kn</w:t>
      </w:r>
    </w:p>
    <w:p w:rsidRDefault="00AB4B6D" w:rsidP="005C5F4E" w:rsidR="00AB4B6D">
      <w:r>
        <w:tab/>
        <w:t>Franje Lučića 32, OIB 52641439848</w:t>
      </w:r>
    </w:p>
    <w:p w:rsidRDefault="005C5F4E" w:rsidP="00294EFE" w:rsidR="005C5F4E">
      <w:pPr>
        <w:jc w:val="center"/>
      </w:pPr>
    </w:p>
    <w:p w:rsidRDefault="005C5F4E" w:rsidP="005C5F4E" w:rsidR="005C5F4E">
      <w:r>
        <w:tab/>
      </w:r>
      <w:r w:rsidR="00A02D6E">
        <w:t xml:space="preserve">EOS MATRIX d.o.o. Zagreb, Horvatova 82 </w:t>
      </w:r>
      <w:r w:rsidR="00595489">
        <w:tab/>
      </w:r>
      <w:r w:rsidR="00595489">
        <w:tab/>
      </w:r>
      <w:r w:rsidR="00595489">
        <w:tab/>
      </w:r>
      <w:r w:rsidR="00595489">
        <w:tab/>
      </w:r>
      <w:r w:rsidR="00595489">
        <w:tab/>
        <w:t>3.130,77 kn</w:t>
      </w:r>
    </w:p>
    <w:p w:rsidRDefault="00A02D6E" w:rsidP="005C5F4E" w:rsidR="00A02D6E">
      <w:r>
        <w:tab/>
        <w:t>OIB 76674680107</w:t>
      </w:r>
    </w:p>
    <w:p w:rsidRDefault="005C5F4E" w:rsidP="00294EFE" w:rsidR="005C5F4E">
      <w:pPr>
        <w:jc w:val="center"/>
      </w:pPr>
    </w:p>
    <w:p w:rsidRDefault="00595489" w:rsidP="00595489" w:rsidR="005C5F4E">
      <w:r>
        <w:tab/>
        <w:t xml:space="preserve">ERSTE CARD CLUB d.o.o. Zagreb, Praška 5 </w:t>
      </w:r>
      <w:r>
        <w:tab/>
      </w:r>
      <w:r>
        <w:tab/>
      </w:r>
      <w:r>
        <w:tab/>
        <w:t xml:space="preserve">          24.950,94 kn</w:t>
      </w:r>
    </w:p>
    <w:p w:rsidRDefault="00595489" w:rsidP="00595489" w:rsidR="00595489">
      <w:r>
        <w:lastRenderedPageBreak/>
        <w:tab/>
        <w:t>OIB 85941596441</w:t>
      </w:r>
    </w:p>
    <w:p w:rsidRDefault="00595489" w:rsidP="00595489" w:rsidR="00595489"/>
    <w:p w:rsidRDefault="00595489" w:rsidP="00595489" w:rsidR="00595489">
      <w:r>
        <w:tab/>
        <w:t xml:space="preserve">HRVATSKA RADIOTELEVIZIJA, Zagreb, Prisavlje 3 </w:t>
      </w:r>
      <w:r w:rsidR="00694E64">
        <w:tab/>
      </w:r>
      <w:r w:rsidR="00694E64">
        <w:tab/>
      </w:r>
      <w:r w:rsidR="00694E64">
        <w:tab/>
        <w:t>3.365,30 kn</w:t>
      </w:r>
    </w:p>
    <w:p w:rsidRDefault="00595489" w:rsidP="00595489" w:rsidR="00595489">
      <w:r>
        <w:tab/>
        <w:t>OIB 68419124305</w:t>
      </w:r>
    </w:p>
    <w:p w:rsidRDefault="005C5F4E" w:rsidP="00294EFE" w:rsidR="005C5F4E">
      <w:pPr>
        <w:jc w:val="center"/>
      </w:pPr>
    </w:p>
    <w:p w:rsidRDefault="00694E64" w:rsidP="00694E64" w:rsidR="005C5F4E">
      <w:r>
        <w:tab/>
        <w:t xml:space="preserve">GRAD RIJEKA, Rijeka, Korzo 16 </w:t>
      </w:r>
      <w:r>
        <w:tab/>
      </w:r>
      <w:r>
        <w:tab/>
      </w:r>
      <w:r>
        <w:tab/>
      </w:r>
      <w:r>
        <w:tab/>
      </w:r>
      <w:r>
        <w:tab/>
        <w:t xml:space="preserve">        160.905,97 kn</w:t>
      </w:r>
    </w:p>
    <w:p w:rsidRDefault="00694E64" w:rsidP="00694E64" w:rsidR="00694E64">
      <w:r>
        <w:tab/>
        <w:t>OIB 54382731928</w:t>
      </w:r>
    </w:p>
    <w:p w:rsidRDefault="00694E64" w:rsidP="00294EFE" w:rsidR="00694E64">
      <w:pPr>
        <w:jc w:val="center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694E64">
        <w:rPr>
          <w:rFonts w:eastAsiaTheme="minorHAnsi"/>
          <w:lang w:eastAsia="en-US"/>
        </w:rPr>
        <w:t>6. ožujka</w:t>
      </w:r>
      <w:r w:rsidR="00BB0A43">
        <w:rPr>
          <w:rFonts w:eastAsiaTheme="minorHAnsi"/>
          <w:lang w:eastAsia="en-US"/>
        </w:rPr>
        <w:t xml:space="preserve"> 2018.</w:t>
      </w:r>
      <w:r w:rsidR="002D51E9">
        <w:rPr>
          <w:rFonts w:eastAsiaTheme="minorHAnsi"/>
          <w:lang w:eastAsia="en-US"/>
        </w:rPr>
        <w:t xml:space="preserve"> ispitane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2D51E9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>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4D7F63">
        <w:rPr>
          <w:rFonts w:eastAsiaTheme="minorHAnsi"/>
          <w:lang w:eastAsia="en-US"/>
        </w:rPr>
        <w:t>.</w:t>
      </w:r>
    </w:p>
    <w:p w:rsidRDefault="00155301" w:rsidP="00C02DCF" w:rsidR="00C02DCF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2D51E9">
        <w:rPr>
          <w:rFonts w:eastAsiaTheme="minorHAnsi"/>
          <w:lang w:eastAsia="en-US"/>
        </w:rPr>
        <w:t>Tražbine označene</w:t>
      </w:r>
      <w:r w:rsidRPr="00155301">
        <w:rPr>
          <w:rFonts w:eastAsiaTheme="minorHAnsi"/>
          <w:lang w:eastAsia="en-US"/>
        </w:rPr>
        <w:t xml:space="preserve"> u </w:t>
      </w:r>
      <w:r w:rsidR="002D51E9">
        <w:rPr>
          <w:rFonts w:eastAsiaTheme="minorHAnsi"/>
          <w:lang w:eastAsia="en-US"/>
        </w:rPr>
        <w:t>izreci</w:t>
      </w:r>
      <w:r w:rsidR="005A44BB">
        <w:rPr>
          <w:rFonts w:eastAsiaTheme="minorHAnsi"/>
          <w:lang w:eastAsia="en-US"/>
        </w:rPr>
        <w:t xml:space="preserve"> rješenja smatra</w:t>
      </w:r>
      <w:r w:rsidR="002D51E9">
        <w:rPr>
          <w:rFonts w:eastAsiaTheme="minorHAnsi"/>
          <w:lang w:eastAsia="en-US"/>
        </w:rPr>
        <w:t>ju</w:t>
      </w:r>
      <w:r w:rsidRPr="00155301">
        <w:rPr>
          <w:rFonts w:eastAsiaTheme="minorHAnsi"/>
          <w:lang w:eastAsia="en-US"/>
        </w:rPr>
        <w:t xml:space="preserve"> se na temelju članka 263. SZ-a, u</w:t>
      </w:r>
      <w:r w:rsidR="002D51E9">
        <w:rPr>
          <w:rFonts w:eastAsiaTheme="minorHAnsi"/>
          <w:lang w:eastAsia="en-US"/>
        </w:rPr>
        <w:t>tvrđeni</w:t>
      </w:r>
      <w:r w:rsidR="005A44BB">
        <w:rPr>
          <w:rFonts w:eastAsiaTheme="minorHAnsi"/>
          <w:lang w:eastAsia="en-US"/>
        </w:rPr>
        <w:t xml:space="preserve">m, budući </w:t>
      </w:r>
      <w:r w:rsidR="00694E64">
        <w:rPr>
          <w:rFonts w:eastAsiaTheme="minorHAnsi"/>
          <w:lang w:eastAsia="en-US"/>
        </w:rPr>
        <w:t xml:space="preserve">ih </w:t>
      </w:r>
      <w:r w:rsidRPr="00155301">
        <w:rPr>
          <w:rFonts w:eastAsiaTheme="minorHAnsi"/>
          <w:lang w:eastAsia="en-US"/>
        </w:rPr>
        <w:t xml:space="preserve">nije osporio stečajni upravitelj niti koji od stečajnih vjerovnika. </w:t>
      </w:r>
      <w:r w:rsidR="00C02DCF">
        <w:t xml:space="preserve"> </w:t>
      </w:r>
    </w:p>
    <w:p w:rsidRDefault="00C02DCF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694E64">
        <w:rPr>
          <w:rFonts w:eastAsiaTheme="minorHAnsi"/>
          <w:lang w:eastAsia="en-US"/>
        </w:rPr>
        <w:t>6. ožujka</w:t>
      </w:r>
      <w:r w:rsidR="00423DDE">
        <w:rPr>
          <w:rFonts w:eastAsiaTheme="minorHAnsi"/>
          <w:lang w:eastAsia="en-US"/>
        </w:rPr>
        <w:t xml:space="preserve"> 2018.</w:t>
      </w: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225782" w:rsidR="00606364" w:rsidRPr="00952CB3">
      <w:pPr>
        <w:ind w:firstLine="708" w:left="1416"/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5A44BB" w:rsidP="005A44BB" w:rsidR="005A44BB">
      <w:pPr>
        <w:ind w:firstLine="708" w:left="1416"/>
        <w:jc w:val="right"/>
        <w:rPr>
          <w:rFonts w:eastAsiaTheme="minorHAnsi"/>
          <w:lang w:eastAsia="en-US"/>
        </w:rPr>
      </w:pPr>
    </w:p>
    <w:p w:rsidRDefault="00DD6453" w:rsidP="005A44BB" w:rsidR="00DD6453">
      <w:pPr>
        <w:ind w:firstLine="708" w:left="1416"/>
        <w:jc w:val="right"/>
        <w:rPr>
          <w:rFonts w:eastAsiaTheme="minorHAnsi"/>
          <w:lang w:eastAsia="en-US"/>
        </w:rPr>
      </w:pPr>
    </w:p>
    <w:p w:rsidRDefault="00C42FB8" w:rsidP="005A44BB" w:rsidR="00C42FB8" w:rsidRPr="00E2105B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E2105B">
      <w:pPr>
        <w:rPr>
          <w:rFonts w:eastAsiaTheme="minorHAnsi"/>
          <w:lang w:eastAsia="en-US"/>
        </w:rPr>
      </w:pPr>
      <w:r w:rsidRPr="00E2105B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6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E2105B">
      <w:t>311/17-3</w:t>
    </w:r>
    <w:r w:rsidR="002D51E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14BFD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681B"/>
    <w:rsid w:val="00217819"/>
    <w:rsid w:val="00225782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23DDE"/>
    <w:rsid w:val="004251FB"/>
    <w:rsid w:val="00430F3D"/>
    <w:rsid w:val="00437EDD"/>
    <w:rsid w:val="0044036A"/>
    <w:rsid w:val="004645C9"/>
    <w:rsid w:val="0046522B"/>
    <w:rsid w:val="00480665"/>
    <w:rsid w:val="004828A8"/>
    <w:rsid w:val="004A57D1"/>
    <w:rsid w:val="004B097B"/>
    <w:rsid w:val="004B143B"/>
    <w:rsid w:val="004D3354"/>
    <w:rsid w:val="004D7F63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95489"/>
    <w:rsid w:val="005A0FC5"/>
    <w:rsid w:val="005A3D36"/>
    <w:rsid w:val="005A3D41"/>
    <w:rsid w:val="005A44BB"/>
    <w:rsid w:val="005B4621"/>
    <w:rsid w:val="005C3473"/>
    <w:rsid w:val="005C5F4E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94E64"/>
    <w:rsid w:val="006A2F2D"/>
    <w:rsid w:val="006A5C1A"/>
    <w:rsid w:val="006B5DF1"/>
    <w:rsid w:val="006C2A9B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5563"/>
    <w:rsid w:val="007F7351"/>
    <w:rsid w:val="00820C66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2CB3"/>
    <w:rsid w:val="009546C0"/>
    <w:rsid w:val="009755AA"/>
    <w:rsid w:val="009A0770"/>
    <w:rsid w:val="009A4F4C"/>
    <w:rsid w:val="009B59E6"/>
    <w:rsid w:val="009E0FB6"/>
    <w:rsid w:val="009E2D0A"/>
    <w:rsid w:val="00A02D6E"/>
    <w:rsid w:val="00A03719"/>
    <w:rsid w:val="00A067C3"/>
    <w:rsid w:val="00A10AF1"/>
    <w:rsid w:val="00A31707"/>
    <w:rsid w:val="00A70134"/>
    <w:rsid w:val="00A879DD"/>
    <w:rsid w:val="00AA45B9"/>
    <w:rsid w:val="00AB4B6D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2FB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06C9"/>
    <w:rsid w:val="00CD6D08"/>
    <w:rsid w:val="00CF248C"/>
    <w:rsid w:val="00D049A5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2105B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0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66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66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66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66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0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66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66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66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66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AAD99-6351-44D6-99D1-41D181000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505</properties:Words>
  <properties:Characters>2791</properties:Characters>
  <properties:Lines>132</properties:Lines>
  <properties:Paragraphs>70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2018-03-06T12:18:00Z</dcterms:created>
  <dc:creator>rcerneka</dc:creator>
  <cp:lastModifiedBy>Jasna Radulović</cp:lastModifiedBy>
  <cp:lastPrinted>2018-02-21T12:45:00Z</cp:lastPrinted>
  <dcterms:modified xmlns:xsi="http://www.w3.org/2001/XMLSchema-instance" xsi:type="dcterms:W3CDTF">2018-03-06T12:43:00Z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(311-17 utvrđeno NOVO 6.3..docx)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