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96f2" w14:paraId="0cf96f2" w:rsidRDefault="00C5407A" w:rsidP="00910611" w:rsidR="00C5407A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07A" w:rsidP="00910611" w:rsidR="00C5407A">
      <w:r>
        <w:rPr>
          <w:rFonts w:eastAsia="MS Mincho"/>
        </w:rPr>
        <w:t xml:space="preserve">  REPUBLIKA HRVATSKA</w:t>
      </w:r>
    </w:p>
    <w:p w:rsidRDefault="00C5407A" w:rsidP="00910611" w:rsidR="00C5407A">
      <w:r>
        <w:rPr>
          <w:rFonts w:eastAsia="MS Mincho"/>
        </w:rPr>
        <w:t>TRGOVAČKI SUD U RIJECI</w:t>
      </w:r>
    </w:p>
    <w:p w:rsidRDefault="00C5407A" w:rsidR="00C5407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5407A" w:rsidP="00910611" w:rsidR="00C5407A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271766">
        <w:t>utvrđivanja pretpostavki</w:t>
      </w:r>
      <w:r w:rsidR="005F450A" w:rsidRPr="005F450A">
        <w:t xml:space="preserve"> za otvaranje stečajnog postupka nad dužnikom </w:t>
      </w:r>
      <w:r w:rsidR="00271766">
        <w:rPr>
          <w:b/>
        </w:rPr>
        <w:t>RIBICA BAŠKA j.d.o.o. Baška, Zagrebačka 3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A0703C">
        <w:t>14</w:t>
      </w:r>
      <w:r w:rsidR="00271766">
        <w:t>. lipnja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ED5AF5">
        <w:t>5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271766">
        <w:t>1.</w:t>
      </w:r>
      <w:r w:rsidR="00A0703C">
        <w:t>190</w:t>
      </w:r>
      <w:r w:rsidR="00271766">
        <w:t>,60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791320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91320" w:rsidRPr="00F53256">
        <w:t>Lili</w:t>
      </w:r>
      <w:r w:rsidR="00791320">
        <w:t>j</w:t>
      </w:r>
      <w:r w:rsidR="00791320" w:rsidRPr="00F53256">
        <w:t>an</w:t>
      </w:r>
      <w:r w:rsidR="00791320">
        <w:t>e</w:t>
      </w:r>
      <w:r w:rsidR="00791320" w:rsidRPr="00F53256">
        <w:t xml:space="preserve"> Augustin iz Matulja, Šmogorska 43, OIB 12365783008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HR79 2340 0093 1009 5349 0</w:t>
      </w:r>
      <w:r w:rsidR="005B64E7">
        <w:t xml:space="preserve">, </w:t>
      </w:r>
      <w:r w:rsidR="00F6302D">
        <w:t xml:space="preserve">a iz sredstava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A0703C">
        <w:rPr>
          <w:bCs/>
        </w:rPr>
        <w:t>343</w:t>
      </w:r>
      <w:r w:rsidR="003A0D93">
        <w:rPr>
          <w:bCs/>
        </w:rPr>
        <w:t>/16-</w:t>
      </w:r>
      <w:r w:rsidR="00A0703C">
        <w:rPr>
          <w:bCs/>
        </w:rPr>
        <w:t>4</w:t>
      </w:r>
      <w:r w:rsidR="00C65432">
        <w:rPr>
          <w:bCs/>
        </w:rPr>
        <w:t xml:space="preserve"> od </w:t>
      </w:r>
      <w:r w:rsidR="00A0703C">
        <w:rPr>
          <w:bCs/>
        </w:rPr>
        <w:t>07. travnja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A0703C" w:rsidRPr="00A0703C">
        <w:rPr>
          <w:bCs/>
        </w:rPr>
        <w:t>RIBICA BAŠKA j.d.o.o. Baška, Zagrebačka 3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791320" w:rsidRPr="00791320">
        <w:rPr>
          <w:bCs/>
        </w:rPr>
        <w:t xml:space="preserve">Lilijana Augustin iz Matulja, Šmogorska 43.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DE5B76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A0703C">
        <w:rPr>
          <w:bCs/>
        </w:rPr>
        <w:t>1.190,60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odnose na </w:t>
      </w:r>
      <w:r w:rsidR="00A0703C">
        <w:rPr>
          <w:bCs/>
        </w:rPr>
        <w:t xml:space="preserve">trošak naknade za usluge FINE </w:t>
      </w:r>
      <w:r w:rsidR="00A0703C">
        <w:rPr>
          <w:bCs/>
        </w:rPr>
        <w:lastRenderedPageBreak/>
        <w:t xml:space="preserve">u iznosu 53,75 kn, poštanski troškovi u iznosu 74,35 kn, trošak fotokopiranja u iznosu 68,50 kn, trošak telefona u iznosu 55,00 kn, putni trošak loko vožnje na relaciji Matulji – Rijeka – Matulji (28 km x 8 vožnji = 224 km) i Matulji – Rijeka – Krk – Baška – Rijeka – Matulji  (190 km) sveukupno 414 km x 2,00 kn/km u iznosu 818,00 kn, trošak mostarine 35,00 kn, </w:t>
      </w:r>
      <w:r w:rsidR="00D920E9">
        <w:rPr>
          <w:bCs/>
        </w:rPr>
        <w:t xml:space="preserve">trošak parkirne naknade u iznosu </w:t>
      </w:r>
      <w:r w:rsidR="00A0703C">
        <w:rPr>
          <w:bCs/>
        </w:rPr>
        <w:t>11</w:t>
      </w:r>
      <w:r w:rsidR="00D920E9">
        <w:rPr>
          <w:bCs/>
        </w:rPr>
        <w:t xml:space="preserve">,00 kn, </w:t>
      </w:r>
      <w:r w:rsidR="00A0703C">
        <w:rPr>
          <w:bCs/>
        </w:rPr>
        <w:t xml:space="preserve">trošak ½ dnevnice 75,00 kn,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82818">
        <w:t>14. lipnja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B35D11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</w:t>
      </w:r>
      <w:r w:rsidR="00B35D11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B35D11">
        <w:rPr>
          <w:sz w:val="20"/>
          <w:szCs w:val="20"/>
        </w:rPr>
        <w:t>24.5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0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71766">
      <w:t>343/16-</w:t>
    </w:r>
    <w:r w:rsidR="00A0703C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37298"/>
    <w:rsid w:val="001937F7"/>
    <w:rsid w:val="00206C63"/>
    <w:rsid w:val="00214472"/>
    <w:rsid w:val="00271766"/>
    <w:rsid w:val="002909CE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712C4"/>
    <w:rsid w:val="005B64E7"/>
    <w:rsid w:val="005F450A"/>
    <w:rsid w:val="006268A4"/>
    <w:rsid w:val="00682818"/>
    <w:rsid w:val="006F74A6"/>
    <w:rsid w:val="007863DC"/>
    <w:rsid w:val="00791320"/>
    <w:rsid w:val="007D2B49"/>
    <w:rsid w:val="00850331"/>
    <w:rsid w:val="008B6081"/>
    <w:rsid w:val="008D25AF"/>
    <w:rsid w:val="0095082E"/>
    <w:rsid w:val="0098264F"/>
    <w:rsid w:val="009A5E54"/>
    <w:rsid w:val="009E169F"/>
    <w:rsid w:val="009F3C0A"/>
    <w:rsid w:val="00A0703C"/>
    <w:rsid w:val="00A50178"/>
    <w:rsid w:val="00A52130"/>
    <w:rsid w:val="00AD3E2E"/>
    <w:rsid w:val="00B032AC"/>
    <w:rsid w:val="00B35D11"/>
    <w:rsid w:val="00B60DCD"/>
    <w:rsid w:val="00BA591A"/>
    <w:rsid w:val="00C5407A"/>
    <w:rsid w:val="00C623A8"/>
    <w:rsid w:val="00C65432"/>
    <w:rsid w:val="00C82526"/>
    <w:rsid w:val="00CB0C14"/>
    <w:rsid w:val="00CC57E2"/>
    <w:rsid w:val="00D771D7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540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407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540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407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RIBICA BAŠKA j.d.o.o.</izvorni_sadrzaj>
    <derivirana_varijabla naziv="DomainObject.Predmet.ProtustrankaFormated_1">  RIBICA BAŠKA j.d.o.o.</derivirana_varijabla>
  </DomainObject.Predmet.ProtustrankaFormated>
  <DomainObject.Predmet.ProtustrankaFormatedOIB>
    <izvorni_sadrzaj>  RIBICA BAŠKA j.d.o.o., OIB 21980268068</izvorni_sadrzaj>
    <derivirana_varijabla naziv="DomainObject.Predmet.ProtustrankaFormatedOIB_1">  RIBICA BAŠKA j.d.o.o., OIB 21980268068</derivirana_varijabla>
  </DomainObject.Predmet.ProtustrankaFormatedOIB>
  <DomainObject.Predmet.ProtustrankaFormatedWithAdress>
    <izvorni_sadrzaj> RIBICA BAŠKA j.d.o.o., Zagrebačka 3, 51523 Baška</izvorni_sadrzaj>
    <derivirana_varijabla naziv="DomainObject.Predmet.ProtustrankaFormatedWithAdress_1"> RIBICA BAŠKA j.d.o.o., Zagrebačka 3, 51523 Baška</derivirana_varijabla>
  </DomainObject.Predmet.ProtustrankaFormatedWithAdress>
  <DomainObject.Predmet.ProtustrankaFormatedWithAdressOIB>
    <izvorni_sadrzaj> RIBICA BAŠKA j.d.o.o., OIB 21980268068, Zagrebačka 3, 51523 Baška</izvorni_sadrzaj>
    <derivirana_varijabla naziv="DomainObject.Predmet.ProtustrankaFormatedWithAdressOIB_1"> RIBICA BAŠKA j.d.o.o., OIB 21980268068, Zagrebačka 3, 51523 Baška</derivirana_varijabla>
  </DomainObject.Predmet.ProtustrankaFormatedWithAdressOIB>
  <DomainObject.Predmet.ProtustrankaWithAdress>
    <izvorni_sadrzaj>RIBICA BAŠKA j.d.o.o. Zagrebačka 3, 51523 Baška</izvorni_sadrzaj>
    <derivirana_varijabla naziv="DomainObject.Predmet.ProtustrankaWithAdress_1">RIBICA BAŠKA j.d.o.o. Zagrebačka 3, 51523 Baška</derivirana_varijabla>
  </DomainObject.Predmet.ProtustrankaWithAdress>
  <DomainObject.Predmet.ProtustrankaWithAdressOIB>
    <izvorni_sadrzaj>RIBICA BAŠKA j.d.o.o., OIB 21980268068, Zagrebačka 3, 51523 Baška</izvorni_sadrzaj>
    <derivirana_varijabla naziv="DomainObject.Predmet.ProtustrankaWithAdressOIB_1">RIBICA BAŠKA j.d.o.o., OIB 21980268068, Zagrebačka 3, 51523 Baška</derivirana_varijabla>
  </DomainObject.Predmet.ProtustrankaWithAdressOIB>
  <DomainObject.Predmet.ProtustrankaNazivFormated>
    <izvorni_sadrzaj>RIBICA BAŠKA j.d.o.o.</izvorni_sadrzaj>
    <derivirana_varijabla naziv="DomainObject.Predmet.ProtustrankaNazivFormated_1">RIBICA BAŠKA j.d.o.o.</derivirana_varijabla>
  </DomainObject.Predmet.ProtustrankaNazivFormated>
  <DomainObject.Predmet.ProtustrankaNazivFormatedOIB>
    <izvorni_sadrzaj>RIBICA BAŠKA j.d.o.o., OIB 21980268068</izvorni_sadrzaj>
    <derivirana_varijabla naziv="DomainObject.Predmet.ProtustrankaNazivFormatedOIB_1">RIBICA BAŠKA j.d.o.o., OIB 21980268068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RIBICA BAŠKA j.d.o.o.</item>
    </izvorni_sadrzaj>
    <derivirana_varijabla naziv="DomainObject.Predmet.ProtuStrankaListFormated_1">
      <item>RIBICA BAŠKA j.d.o.o.</item>
    </derivirana_varijabla>
  </DomainObject.Predmet.ProtuStrankaListFormated>
  <DomainObject.Predmet.ProtuStrankaListFormatedOIB>
    <izvorni_sadrzaj>
      <item>RIBICA BAŠKA j.d.o.o., OIB 21980268068</item>
    </izvorni_sadrzaj>
    <derivirana_varijabla naziv="DomainObject.Predmet.ProtuStrankaListFormatedOIB_1">
      <item>RIBICA BAŠKA j.d.o.o., OIB 21980268068</item>
    </derivirana_varijabla>
  </DomainObject.Predmet.ProtuStrankaListFormatedOIB>
  <DomainObject.Predmet.ProtuStrankaListFormatedWithAdress>
    <izvorni_sadrzaj>
      <item>RIBICA BAŠKA j.d.o.o., Zagrebačka 3, 51523 Baška</item>
    </izvorni_sadrzaj>
    <derivirana_varijabla naziv="DomainObject.Predmet.ProtuStrankaListFormatedWithAdress_1">
      <item>RIBICA BAŠKA j.d.o.o., Zagrebačka 3, 51523 Baška</item>
    </derivirana_varijabla>
  </DomainObject.Predmet.ProtuStrankaListFormatedWithAdress>
  <DomainObject.Predmet.ProtuStrankaListFormatedWithAdressOIB>
    <izvorni_sadrzaj>
      <item>RIBICA BAŠKA j.d.o.o., OIB 21980268068, Zagrebačka 3, 51523 Baška</item>
    </izvorni_sadrzaj>
    <derivirana_varijabla naziv="DomainObject.Predmet.ProtuStrankaListFormatedWithAdressOIB_1">
      <item>RIBICA BAŠKA j.d.o.o., OIB 21980268068, Zagrebačka 3, 51523 Baška</item>
    </derivirana_varijabla>
  </DomainObject.Predmet.ProtuStrankaListFormatedWithAdressOIB>
  <DomainObject.Predmet.ProtuStrankaListNazivFormated>
    <izvorni_sadrzaj>
      <item>RIBICA BAŠKA j.d.o.o.</item>
    </izvorni_sadrzaj>
    <derivirana_varijabla naziv="DomainObject.Predmet.ProtuStrankaListNazivFormated_1">
      <item>RIBICA BAŠKA j.d.o.o.</item>
    </derivirana_varijabla>
  </DomainObject.Predmet.ProtuStrankaListNazivFormated>
  <DomainObject.Predmet.ProtuStrankaListNazivFormatedOIB>
    <izvorni_sadrzaj>
      <item>RIBICA BAŠKA j.d.o.o., OIB 21980268068</item>
    </izvorni_sadrzaj>
    <derivirana_varijabla naziv="DomainObject.Predmet.ProtuStrankaListNazivFormatedOIB_1">
      <item>RIBICA BAŠKA j.d.o.o., OIB 21980268068</item>
    </derivirana_varijabla>
  </DomainObject.Predmet.ProtuStrankaListNazivFormatedOIB>
  <DomainObject.Predmet.OstaliListFormated>
    <izvorni_sadrzaj>
      <item>LILIJANA AUGUSTIN</item>
      <item>SINIŠA RADOVIĆ</item>
    </izvorni_sadrzaj>
    <derivirana_varijabla naziv="DomainObject.Predmet.OstaliListFormated_1">
      <item>LILIJANA AUGUSTIN</item>
      <item>SINIŠA RADOVIĆ</item>
    </derivirana_varijabla>
  </DomainObject.Predmet.OstaliListFormated>
  <DomainObject.Predmet.OstaliListFormatedOIB>
    <izvorni_sadrzaj>
      <item>LILIJANA AUGUSTIN</item>
      <item>SINIŠA RADOVIĆ</item>
    </izvorni_sadrzaj>
    <derivirana_varijabla naziv="DomainObject.Predmet.OstaliListFormatedOIB_1">
      <item>LILIJANA AUGUSTIN</item>
      <item>SINIŠA RADOVIĆ</item>
    </derivirana_varijabla>
  </DomainObject.Predmet.OstaliListFormatedOIB>
  <DomainObject.Predmet.OstaliListFormatedWithAdress>
    <izvorni_sadrzaj>
      <item>LILIJANA AUGUSTIN</item>
      <item>SINIŠA RADOVIĆ, Zagrebačka 3, 51523 Baška</item>
    </izvorni_sadrzaj>
    <derivirana_varijabla naziv="DomainObject.Predmet.OstaliListFormatedWithAdress_1">
      <item>LILIJANA AUGUSTIN</item>
      <item>SINIŠA RADOVIĆ, Zagrebačka 3, 51523 Baška</item>
    </derivirana_varijabla>
  </DomainObject.Predmet.OstaliListFormatedWithAdress>
  <DomainObject.Predmet.OstaliListFormatedWithAdressOIB>
    <izvorni_sadrzaj>
      <item>LILIJANA AUGUSTIN</item>
      <item>SINIŠA RADOVIĆ, Zagrebačka 3, 51523 Baška</item>
    </izvorni_sadrzaj>
    <derivirana_varijabla naziv="DomainObject.Predmet.OstaliListFormatedWithAdressOIB_1">
      <item>LILIJANA AUGUSTIN</item>
      <item>SINIŠA RADOVIĆ, Zagrebačka 3, 51523 Baška</item>
    </derivirana_varijabla>
  </DomainObject.Predmet.OstaliListFormatedWithAdressOIB>
  <DomainObject.Predmet.OstaliListNazivFormated>
    <izvorni_sadrzaj>
      <item>LILIJANA AUGUSTIN</item>
      <item>SINIŠA RADOVIĆ</item>
    </izvorni_sadrzaj>
    <derivirana_varijabla naziv="DomainObject.Predmet.OstaliListNazivFormated_1">
      <item>LILIJANA AUGUSTIN</item>
      <item>SINIŠA RADOVIĆ</item>
    </derivirana_varijabla>
  </DomainObject.Predmet.OstaliListNazivFormated>
  <DomainObject.Predmet.OstaliListNazivFormatedOIB>
    <izvorni_sadrzaj>
      <item>LILIJANA AUGUSTIN</item>
      <item>SINIŠA RADOVIĆ</item>
    </izvorni_sadrzaj>
    <derivirana_varijabla naziv="DomainObject.Predmet.OstaliListNazivFormatedOIB_1">
      <item>LILIJANA AUGUSTIN</item>
      <item>SINIŠA 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RIBICA BAŠKA j.d.o.o.</izvorni_sadrzaj>
    <derivirana_varijabla naziv="DomainObject.Predmet.ProtustrankaIDrugi_1">RIBICA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RIBICA BAŠKA j.d.o.o., OIB 21980268068, Zagrebačka 3, 51523 Baška</izvorni_sadrzaj>
    <derivirana_varijabla naziv="DomainObject.Predmet.ProtustrankaIDrugiAdressOIB_1">RIBICA BAŠKA j.d.o.o., OIB 21980268068, Zagrebačka 3,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RIBICA BAŠKA j.d.o.o.</item>
      <item>LILIJANA AUGUSTIN</item>
      <item>SINIŠA RADOVIĆ</item>
    </izvorni_sadrzaj>
    <derivirana_varijabla naziv="DomainObject.Predmet.SudioniciListNaziv_1">
      <item>FINA  Rijeka</item>
      <item>RIBICA BAŠKA j.d.o.o.</item>
      <item>LILIJANA AUGUSTIN</item>
      <item>SINIŠA RADOVIĆ</item>
    </derivirana_varijabla>
  </DomainObject.Predmet.SudioniciListNaziv>
  <DomainObject.Predmet.SudioniciListAdressOIB>
    <izvorni_sadrzaj>
      <item>FINA  Rijeka, OIB 85821130368, Frana Kurelca 8,51000 Rijeka</item>
      <item>RIBICA BAŠKA j.d.o.o., OIB 21980268068, Zagrebačka 3,51523 Baška</item>
      <item>LILIJANA AUGUSTIN</item>
      <item>SINIŠA RADOVIĆ, Zagrebačka 3,51523 Baška</item>
    </izvorni_sadrzaj>
    <derivirana_varijabla naziv="DomainObject.Predmet.SudioniciListAdressOIB_1">
      <item>FINA  Rijeka, OIB 85821130368, Frana Kurelca 8,51000 Rijeka</item>
      <item>RIBICA BAŠKA j.d.o.o., OIB 21980268068, Zagrebačka 3,51523 Baška</item>
      <item>LILIJANA AUGUSTIN</item>
      <item>SINIŠA RADOVIĆ, Zagrebačka 3,51523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21980268068</item>
      <item>, OIB null</item>
      <item>, OIB null</item>
    </izvorni_sadrzaj>
    <derivirana_varijabla naziv="DomainObject.Predmet.SudioniciListNazivOIB_1">
      <item>, OIB 85821130368</item>
      <item>, OIB 21980268068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60A2C-D364-4634-BB95-51511731B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2903</properties:Characters>
  <properties:Lines>84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2016-06-07T12:53:00Z</dcterms:created>
  <dc:creator>dcmelik</dc:creator>
  <cp:lastModifiedBy>Jasna Radulović</cp:lastModifiedBy>
  <cp:lastPrinted>2016-06-14T09:15:00Z</cp:lastPrinted>
  <dcterms:modified xmlns:xsi="http://www.w3.org/2001/XMLSchema-instance" xsi:type="dcterms:W3CDTF">2016-06-14T09:16:00Z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