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c43a" w14:paraId="32cc43a" w:rsidRDefault="003634FE" w:rsidP="00910611" w:rsidR="003634F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34FE" w:rsidP="00910611" w:rsidR="003634FE">
      <w:r>
        <w:rPr>
          <w:rFonts w:eastAsia="MS Mincho"/>
        </w:rPr>
        <w:t xml:space="preserve">   REPUBLIKA HRVATSKA</w:t>
      </w:r>
    </w:p>
    <w:p w:rsidRDefault="003634FE" w:rsidP="00910611" w:rsidR="003634FE">
      <w:r>
        <w:rPr>
          <w:rFonts w:eastAsia="MS Mincho"/>
        </w:rPr>
        <w:t>TRGOVAČKI SUD U RIJECI</w:t>
      </w:r>
    </w:p>
    <w:p w:rsidRDefault="003634FE" w:rsidR="003634FE" w:rsidRPr="00910611">
      <w:pPr>
        <w:rPr>
          <w:rFonts w:eastAsia="MS Mincho"/>
        </w:rPr>
      </w:pPr>
      <w:r>
        <w:rPr>
          <w:rFonts w:eastAsia="MS Mincho"/>
        </w:rPr>
        <w:t xml:space="preserve">       Rijeka, Zadarska 1 i 3</w:t>
      </w:r>
    </w:p>
    <w:p w:rsidRDefault="003634FE" w:rsidP="00910611" w:rsidR="003634FE" w:rsidRPr="00910611"/>
    <w:p w:rsidRDefault="00A076D9" w:rsidP="003634FE" w:rsidR="00C342A5" w:rsidRPr="003634FE">
      <w:pPr>
        <w:rPr>
          <w:rFonts w:hAnsi="Times New Roman" w:ascii="Times New Roman"/>
          <w:b w:val="false"/>
        </w:rPr>
      </w:pPr>
      <w:r>
        <w:rPr>
          <w:rFonts w:hAnsi="Times New Roman" w:ascii="Times New Roman"/>
          <w:b w:val="false"/>
        </w:rPr>
        <w:t xml:space="preserve">     </w:t>
      </w:r>
    </w:p>
    <w:p w:rsidRDefault="00E3789D" w:rsidP="00E854D2" w:rsidR="00E3789D">
      <w:pPr>
        <w:jc w:val="both"/>
        <w:rPr>
          <w:rFonts w:hAnsi="Times New Roman" w:ascii="Times New Roman"/>
        </w:rPr>
      </w:pPr>
    </w:p>
    <w:p w:rsidRDefault="00BD3E30" w:rsidP="00E854D2" w:rsidR="00BD3E30"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CC37CC">
        <w:rPr>
          <w:rFonts w:hAnsi="Times New Roman" w:ascii="Times New Roman"/>
          <w:b w:val="false"/>
        </w:rPr>
        <w:tab/>
      </w:r>
      <w:r w:rsidR="00CC37CC" w:rsidRPr="00CC37CC">
        <w:rPr>
          <w:rFonts w:hAnsi="Times New Roman" w:ascii="Times New Roman"/>
          <w:b w:val="false"/>
        </w:rPr>
        <w:t xml:space="preserve">Trgovački sud u Rijeci, OIB 88785964957, po sucu pojedincu Danieli Korlević, </w:t>
      </w:r>
      <w:r w:rsidR="00DE7F3E">
        <w:rPr>
          <w:rFonts w:hAnsi="Times New Roman" w:ascii="Times New Roman"/>
          <w:b w:val="false"/>
        </w:rPr>
        <w:t xml:space="preserve">u prethodnom postupku radi utvrđivanja pretpostavki za otvaranje </w:t>
      </w:r>
      <w:r w:rsidR="00CC37CC" w:rsidRPr="00CC37CC">
        <w:rPr>
          <w:rFonts w:hAnsi="Times New Roman" w:ascii="Times New Roman"/>
          <w:b w:val="false"/>
        </w:rPr>
        <w:t xml:space="preserve">za otvaranje stečajnog postupka nad dužnikom </w:t>
      </w:r>
      <w:r w:rsidR="00251545" w:rsidRPr="00657B00">
        <w:rPr>
          <w:rFonts w:hAnsi="Times New Roman" w:ascii="Times New Roman"/>
        </w:rPr>
        <w:t>LOŠINJ - MONT klima uređaji j. d. o. o.</w:t>
      </w:r>
      <w:r w:rsidR="00251545">
        <w:rPr>
          <w:rFonts w:hAnsi="Times New Roman" w:ascii="Times New Roman"/>
        </w:rPr>
        <w:t xml:space="preserve">, Mali Lošinj, Predjel Kaštel 13, OIB </w:t>
      </w:r>
      <w:r w:rsidR="00251545" w:rsidRPr="00657B00">
        <w:rPr>
          <w:rFonts w:hAnsi="Times New Roman" w:ascii="Times New Roman"/>
        </w:rPr>
        <w:t>10884939319</w:t>
      </w:r>
      <w:r w:rsidR="00CC37CC" w:rsidRPr="00CC37CC">
        <w:rPr>
          <w:rFonts w:hAnsi="Times New Roman" w:ascii="Times New Roman"/>
          <w:b w:val="false"/>
        </w:rPr>
        <w:t xml:space="preserve">, dana </w:t>
      </w:r>
      <w:r w:rsidR="00DE7F3E">
        <w:rPr>
          <w:rFonts w:hAnsi="Times New Roman" w:ascii="Times New Roman"/>
          <w:b w:val="false"/>
        </w:rPr>
        <w:t>1</w:t>
      </w:r>
      <w:r w:rsidR="009614D1">
        <w:rPr>
          <w:rFonts w:hAnsi="Times New Roman" w:ascii="Times New Roman"/>
          <w:b w:val="false"/>
        </w:rPr>
        <w:t>5</w:t>
      </w:r>
      <w:r w:rsidR="00CC37CC" w:rsidRPr="00CC37CC">
        <w:rPr>
          <w:rFonts w:hAnsi="Times New Roman" w:ascii="Times New Roman"/>
          <w:b w:val="false"/>
        </w:rPr>
        <w:t>. veljače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251545">
        <w:rPr>
          <w:rFonts w:hAnsi="Times New Roman" w:ascii="Times New Roman"/>
          <w:b w:val="false"/>
          <w:bCs/>
          <w:noProof/>
          <w:lang w:eastAsia="hr-HR"/>
        </w:rPr>
        <w:t>Boris Zadk</w:t>
      </w:r>
      <w:r w:rsidR="007E262C">
        <w:rPr>
          <w:rFonts w:hAnsi="Times New Roman" w:ascii="Times New Roman"/>
          <w:b w:val="false"/>
          <w:bCs/>
          <w:noProof/>
          <w:lang w:eastAsia="hr-HR"/>
        </w:rPr>
        <w:t>ović, Buzet, Sportska 2, OIB 90786626685</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251545" w:rsidP="000E7287" w:rsidR="000E7287" w:rsidRPr="000E7287">
      <w:pPr>
        <w:pStyle w:val="Odlomakpopisa"/>
        <w:ind w:left="1080"/>
        <w:jc w:val="center"/>
        <w:rPr>
          <w:rFonts w:hAnsi="Times New Roman" w:ascii="Times New Roman"/>
          <w:bCs/>
        </w:rPr>
      </w:pPr>
      <w:r>
        <w:rPr>
          <w:rFonts w:hAnsi="Times New Roman" w:ascii="Times New Roman"/>
          <w:bCs/>
        </w:rPr>
        <w:t>3</w:t>
      </w:r>
      <w:r w:rsidR="00E3789D">
        <w:rPr>
          <w:rFonts w:hAnsi="Times New Roman" w:ascii="Times New Roman"/>
          <w:bCs/>
        </w:rPr>
        <w:t xml:space="preserve">. </w:t>
      </w:r>
      <w:r w:rsidR="009614D1">
        <w:rPr>
          <w:rFonts w:hAnsi="Times New Roman" w:ascii="Times New Roman"/>
          <w:bCs/>
        </w:rPr>
        <w:t>svibnja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Pr>
          <w:rFonts w:hAnsi="Times New Roman" w:ascii="Times New Roman"/>
          <w:bCs/>
        </w:rPr>
        <w:t>09</w:t>
      </w:r>
      <w:r w:rsidR="00837C3C">
        <w:rPr>
          <w:rFonts w:hAnsi="Times New Roman" w:ascii="Times New Roman"/>
          <w:bCs/>
        </w:rPr>
        <w:t>:</w:t>
      </w:r>
      <w:r>
        <w:rPr>
          <w:rFonts w:hAnsi="Times New Roman" w:ascii="Times New Roman"/>
          <w:bCs/>
        </w:rPr>
        <w:t>0</w:t>
      </w:r>
      <w:r w:rsidR="007E262C">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lastRenderedPageBreak/>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251545" w:rsidR="00B44967" w:rsidRPr="009614D1">
      <w:pPr>
        <w:jc w:val="both"/>
        <w:rPr>
          <w:rFonts w:hAnsi="Times New Roman" w:ascii="Times New Roman"/>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251545">
        <w:rPr>
          <w:rFonts w:hAnsi="Times New Roman" w:ascii="Times New Roman"/>
          <w:b w:val="false"/>
          <w:lang w:eastAsia="hr-HR"/>
        </w:rPr>
        <w:t>470</w:t>
      </w:r>
      <w:r w:rsidR="00D95E7D">
        <w:rPr>
          <w:rFonts w:hAnsi="Times New Roman" w:ascii="Times New Roman"/>
          <w:b w:val="false"/>
          <w:lang w:eastAsia="hr-HR"/>
        </w:rPr>
        <w:t>/17-</w:t>
      </w:r>
      <w:r w:rsidR="007E262C">
        <w:rPr>
          <w:rFonts w:hAnsi="Times New Roman" w:ascii="Times New Roman"/>
          <w:b w:val="false"/>
          <w:lang w:eastAsia="hr-HR"/>
        </w:rPr>
        <w:t>2</w:t>
      </w:r>
      <w:r w:rsidR="000E7287">
        <w:rPr>
          <w:rFonts w:hAnsi="Times New Roman" w:ascii="Times New Roman"/>
          <w:b w:val="false"/>
          <w:lang w:eastAsia="hr-HR"/>
        </w:rPr>
        <w:t xml:space="preserve"> 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251545" w:rsidRPr="00657B00">
        <w:rPr>
          <w:rFonts w:hAnsi="Times New Roman" w:ascii="Times New Roman"/>
        </w:rPr>
        <w:t>LOŠINJ - MONT klima uređaji j. d. o. o.</w:t>
      </w:r>
      <w:r w:rsidR="00251545">
        <w:rPr>
          <w:rFonts w:hAnsi="Times New Roman" w:ascii="Times New Roman"/>
        </w:rPr>
        <w:t xml:space="preserve">, Mali Lošinj, Predjel Kaštel 13, OIB </w:t>
      </w:r>
      <w:r w:rsidR="00251545" w:rsidRPr="00657B00">
        <w:rPr>
          <w:rFonts w:hAnsi="Times New Roman" w:ascii="Times New Roman"/>
        </w:rPr>
        <w:t>10884939319</w:t>
      </w:r>
      <w:r w:rsidR="00251545">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E7F3E">
        <w:rPr>
          <w:rFonts w:hAnsi="Times New Roman" w:ascii="Times New Roman"/>
          <w:b w:val="false"/>
          <w:lang w:eastAsia="hr-HR"/>
        </w:rPr>
        <w:t xml:space="preserve">po zakonu </w:t>
      </w:r>
      <w:r w:rsidR="00251545">
        <w:rPr>
          <w:rFonts w:hAnsi="Times New Roman" w:ascii="Times New Roman"/>
          <w:b w:val="false"/>
        </w:rPr>
        <w:t>Damjan Jurčević</w:t>
      </w:r>
      <w:r w:rsidR="00DE7F3E">
        <w:rPr>
          <w:rFonts w:hAnsi="Times New Roman" w:ascii="Times New Roman"/>
          <w:b w:val="false"/>
          <w:lang w:eastAsia="hr-HR"/>
        </w:rPr>
        <w:t xml:space="preserve">, </w:t>
      </w:r>
      <w:r w:rsidR="00251545">
        <w:rPr>
          <w:rFonts w:hAnsi="Times New Roman" w:ascii="Times New Roman"/>
          <w:b w:val="false"/>
          <w:lang w:eastAsia="hr-HR"/>
        </w:rPr>
        <w:t>Mali Lošinj, Predjel Kaštel 13</w:t>
      </w:r>
      <w:r w:rsidR="00CC37CC" w:rsidRPr="00CC37CC">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E7F3E">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E7F3E">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CC37CC">
        <w:rPr>
          <w:rFonts w:hAnsi="Times New Roman" w:ascii="Times New Roman"/>
          <w:b w:val="false"/>
          <w:lang w:eastAsia="hr-HR"/>
        </w:rPr>
        <w:t>2017.</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DE7F3E">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CC37CC">
        <w:rPr>
          <w:rFonts w:hAnsi="Times New Roman" w:ascii="Times New Roman"/>
          <w:b w:val="false"/>
          <w:lang w:eastAsia="hr-HR"/>
        </w:rPr>
        <w:t>1</w:t>
      </w:r>
      <w:r w:rsidR="009614D1">
        <w:rPr>
          <w:rFonts w:hAnsi="Times New Roman" w:ascii="Times New Roman"/>
          <w:b w:val="false"/>
          <w:lang w:eastAsia="hr-HR"/>
        </w:rPr>
        <w:t>5</w:t>
      </w:r>
      <w:r w:rsidR="00CC37CC">
        <w:rPr>
          <w:rFonts w:hAnsi="Times New Roman" w:ascii="Times New Roman"/>
          <w:b w:val="false"/>
          <w:lang w:eastAsia="hr-HR"/>
        </w:rPr>
        <w:t>. veljače</w:t>
      </w:r>
      <w:r w:rsidR="00B9105D">
        <w:rPr>
          <w:rFonts w:hAnsi="Times New Roman" w:ascii="Times New Roman"/>
          <w:b w:val="false"/>
          <w:lang w:eastAsia="hr-HR"/>
        </w:rPr>
        <w:t xml:space="preserve"> 2018.</w:t>
      </w:r>
      <w:r w:rsidR="0079735D">
        <w:rPr>
          <w:rFonts w:hAnsi="Times New Roman" w:ascii="Times New Roman"/>
          <w:b w:val="false"/>
          <w:lang w:eastAsia="hr-HR"/>
        </w:rPr>
        <w:t>,</w:t>
      </w:r>
      <w:r w:rsidR="008F631B">
        <w:rPr>
          <w:rFonts w:hAnsi="Times New Roman" w:ascii="Times New Roman"/>
          <w:b w:val="false"/>
          <w:lang w:eastAsia="hr-HR"/>
        </w:rPr>
        <w:t xml:space="preserve"> a svoj izostanak nije opravda</w:t>
      </w:r>
      <w:r w:rsidR="00DE7F3E">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CC37CC">
        <w:rPr>
          <w:rFonts w:hAnsi="Times New Roman" w:ascii="Times New Roman"/>
          <w:b w:val="false"/>
        </w:rPr>
        <w:t>1</w:t>
      </w:r>
      <w:r w:rsidR="009614D1">
        <w:rPr>
          <w:rFonts w:hAnsi="Times New Roman" w:ascii="Times New Roman"/>
          <w:b w:val="false"/>
        </w:rPr>
        <w:t>5</w:t>
      </w:r>
      <w:r w:rsidR="00CC37CC">
        <w:rPr>
          <w:rFonts w:hAnsi="Times New Roman" w:ascii="Times New Roman"/>
          <w:b w:val="false"/>
        </w:rPr>
        <w:t>. veljače</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9614D1" w:rsidR="00864CB5" w:rsidRPr="00864CB5">
      <w:pPr>
        <w:ind w:firstLine="708" w:left="1416"/>
        <w:jc w:val="right"/>
        <w:rPr>
          <w:rFonts w:hAnsi="Times New Roman" w:ascii="Times New Roman"/>
          <w:b w:val="false"/>
          <w:lang w:eastAsia="hr-HR"/>
        </w:rPr>
      </w:pPr>
      <w:r w:rsidRPr="00085D9F">
        <w:rPr>
          <w:rFonts w:hAnsi="Times New Roman" w:ascii="Times New Roman"/>
          <w:b w:val="false"/>
        </w:rPr>
        <w:t>Daniela Korlević</w:t>
      </w:r>
    </w:p>
    <w:p w:rsidRDefault="00AC27F5" w:rsidP="00467DF8" w:rsidR="00AC27F5" w:rsidRPr="0071027A">
      <w:pPr>
        <w:ind w:firstLine="708" w:left="1416"/>
        <w:jc w:val="right"/>
        <w:rPr>
          <w:rFonts w:hAnsi="Times New Roman" w:ascii="Times New Roman"/>
          <w:b w:val="false"/>
          <w:sz w:val="32"/>
        </w:rPr>
      </w:pPr>
      <w:r>
        <w:rPr>
          <w:rFonts w:hAnsi="Times New Roman" w:ascii="Times New Roman"/>
          <w:b w:val="false"/>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sectPr w:rsidSect="00C967CD" w:rsidR="00EF48DE">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215" w:rsidR="00447215">
      <w:r>
        <w:separator/>
      </w:r>
    </w:p>
  </w:endnote>
  <w:endnote w:id="0" w:type="continuationSeparator">
    <w:p w:rsidRDefault="00447215" w:rsidR="004472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34FE">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215" w:rsidR="00447215">
      <w:r>
        <w:separator/>
      </w:r>
    </w:p>
  </w:footnote>
  <w:footnote w:id="0" w:type="continuationSeparator">
    <w:p w:rsidRDefault="00447215" w:rsidR="004472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251545">
      <w:rPr>
        <w:rFonts w:hAnsi="Times New Roman" w:ascii="Times New Roman"/>
        <w:b w:val="false"/>
      </w:rPr>
      <w:t>470</w:t>
    </w:r>
    <w:r w:rsidR="002A0207">
      <w:rPr>
        <w:rFonts w:hAnsi="Times New Roman" w:ascii="Times New Roman"/>
        <w:b w:val="false"/>
      </w:rPr>
      <w:t>/17-</w:t>
    </w:r>
    <w:r w:rsidR="00251545">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928F0"/>
    <w:rsid w:val="000B2736"/>
    <w:rsid w:val="000C4540"/>
    <w:rsid w:val="000E2B1B"/>
    <w:rsid w:val="000E7287"/>
    <w:rsid w:val="00110393"/>
    <w:rsid w:val="00117816"/>
    <w:rsid w:val="001531B6"/>
    <w:rsid w:val="00177C33"/>
    <w:rsid w:val="001815A4"/>
    <w:rsid w:val="001B6ED5"/>
    <w:rsid w:val="001F51FB"/>
    <w:rsid w:val="00203C27"/>
    <w:rsid w:val="00225EDB"/>
    <w:rsid w:val="00251545"/>
    <w:rsid w:val="00265535"/>
    <w:rsid w:val="00272AD6"/>
    <w:rsid w:val="00284DBB"/>
    <w:rsid w:val="002A0207"/>
    <w:rsid w:val="002B5CA4"/>
    <w:rsid w:val="002F5A6B"/>
    <w:rsid w:val="002F5AED"/>
    <w:rsid w:val="00301B00"/>
    <w:rsid w:val="00314955"/>
    <w:rsid w:val="00342DFE"/>
    <w:rsid w:val="003464FC"/>
    <w:rsid w:val="003634FE"/>
    <w:rsid w:val="00397115"/>
    <w:rsid w:val="003A1BBC"/>
    <w:rsid w:val="003C6B78"/>
    <w:rsid w:val="003E5FD3"/>
    <w:rsid w:val="004179A4"/>
    <w:rsid w:val="00443ED8"/>
    <w:rsid w:val="00444F62"/>
    <w:rsid w:val="00447215"/>
    <w:rsid w:val="00463ABA"/>
    <w:rsid w:val="00467DF8"/>
    <w:rsid w:val="00477004"/>
    <w:rsid w:val="004A37F2"/>
    <w:rsid w:val="004E2169"/>
    <w:rsid w:val="0052031C"/>
    <w:rsid w:val="00564EF3"/>
    <w:rsid w:val="005742A3"/>
    <w:rsid w:val="00581C3C"/>
    <w:rsid w:val="0059456C"/>
    <w:rsid w:val="005A1586"/>
    <w:rsid w:val="005E7B14"/>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62C"/>
    <w:rsid w:val="007E2A93"/>
    <w:rsid w:val="0081488F"/>
    <w:rsid w:val="0083667F"/>
    <w:rsid w:val="00837C3C"/>
    <w:rsid w:val="008634C3"/>
    <w:rsid w:val="00864CB5"/>
    <w:rsid w:val="00865200"/>
    <w:rsid w:val="008940CA"/>
    <w:rsid w:val="008A6A74"/>
    <w:rsid w:val="008C32A2"/>
    <w:rsid w:val="008D7824"/>
    <w:rsid w:val="008E3FCD"/>
    <w:rsid w:val="008E4C4D"/>
    <w:rsid w:val="008F631B"/>
    <w:rsid w:val="00900E66"/>
    <w:rsid w:val="00916A76"/>
    <w:rsid w:val="0094107F"/>
    <w:rsid w:val="00944687"/>
    <w:rsid w:val="009614D1"/>
    <w:rsid w:val="009B5DF6"/>
    <w:rsid w:val="009D42CB"/>
    <w:rsid w:val="009D53C6"/>
    <w:rsid w:val="009F0954"/>
    <w:rsid w:val="009F7072"/>
    <w:rsid w:val="00A076D9"/>
    <w:rsid w:val="00A13EAF"/>
    <w:rsid w:val="00A300FC"/>
    <w:rsid w:val="00A46548"/>
    <w:rsid w:val="00A50178"/>
    <w:rsid w:val="00A503D4"/>
    <w:rsid w:val="00AC27F5"/>
    <w:rsid w:val="00AD5097"/>
    <w:rsid w:val="00AF2544"/>
    <w:rsid w:val="00B05D44"/>
    <w:rsid w:val="00B155D3"/>
    <w:rsid w:val="00B24471"/>
    <w:rsid w:val="00B44967"/>
    <w:rsid w:val="00B52440"/>
    <w:rsid w:val="00B72502"/>
    <w:rsid w:val="00B9105D"/>
    <w:rsid w:val="00BD3E30"/>
    <w:rsid w:val="00BE09B6"/>
    <w:rsid w:val="00BE1E27"/>
    <w:rsid w:val="00C342A5"/>
    <w:rsid w:val="00C90A6A"/>
    <w:rsid w:val="00C967CD"/>
    <w:rsid w:val="00CB55FD"/>
    <w:rsid w:val="00CC37CC"/>
    <w:rsid w:val="00CE2DB1"/>
    <w:rsid w:val="00D10827"/>
    <w:rsid w:val="00D13EAF"/>
    <w:rsid w:val="00D168C8"/>
    <w:rsid w:val="00D21D43"/>
    <w:rsid w:val="00D52662"/>
    <w:rsid w:val="00D87DFC"/>
    <w:rsid w:val="00D95E7D"/>
    <w:rsid w:val="00DE13D1"/>
    <w:rsid w:val="00DE7F3E"/>
    <w:rsid w:val="00DF2F79"/>
    <w:rsid w:val="00E010EF"/>
    <w:rsid w:val="00E16234"/>
    <w:rsid w:val="00E3789D"/>
    <w:rsid w:val="00E37A21"/>
    <w:rsid w:val="00E56C70"/>
    <w:rsid w:val="00E854D2"/>
    <w:rsid w:val="00EB1387"/>
    <w:rsid w:val="00EC316B"/>
    <w:rsid w:val="00EF48DE"/>
    <w:rsid w:val="00EF69FF"/>
    <w:rsid w:val="00F34CD1"/>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3634FE"/>
    <w:rPr>
      <w:color w:val="808080"/>
      <w:bdr w:space="0" w:sz="0" w:color="auto" w:val="none"/>
      <w:shd w:fill="auto" w:color="auto" w:val="clear"/>
    </w:rPr>
  </w:style>
  <w:style w:customStyle="true" w:styleId="eSPISCCParagraphDefaultFont" w:type="character">
    <w:name w:val="eSPIS_CC_Paragraph Default Font"/>
    <w:basedOn w:val="Zadanifontodlomka"/>
    <w:rsid w:val="003634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34F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634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34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3634FE"/>
    <w:rPr>
      <w:color w:val="808080"/>
      <w:bdr w:color="auto" w:space="0" w:sz="0" w:val="none"/>
      <w:shd w:color="auto" w:fill="auto" w:val="clear"/>
    </w:rPr>
  </w:style>
  <w:style w:customStyle="1" w:styleId="eSPISCCParagraphDefaultFont" w:type="character">
    <w:name w:val="eSPIS_CC_Paragraph Default Font"/>
    <w:basedOn w:val="Zadanifontodlomka"/>
    <w:rsid w:val="003634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34F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634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34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663678">
      <w:bodyDiv w:val="true"/>
      <w:marLeft w:val="0"/>
      <w:marRight w:val="0"/>
      <w:marTop w:val="0"/>
      <w:marBottom w:val="0"/>
      <w:divBdr>
        <w:top w:space="0" w:sz="0" w:color="auto" w:val="none"/>
        <w:left w:space="0" w:sz="0" w:color="auto" w:val="none"/>
        <w:bottom w:space="0" w:sz="0" w:color="auto" w:val="none"/>
        <w:right w:space="0" w:sz="0" w:color="auto" w:val="none"/>
      </w:divBdr>
    </w:div>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St-470/2017</izvorni_sadrzaj>
    <derivirana_varijabla naziv="DomainObject.Predmet.OznakaBroj_1">St-470/2017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LOŠINJ - MONT klima uređaji j. d. o. o.</izvorni_sadrzaj>
    <derivirana_varijabla naziv="DomainObject.Predmet.ProtustrankaFormated_1">  LOŠINJ - MONT klima uređaji j. d. o. o.</derivirana_varijabla>
  </DomainObject.Predmet.ProtustrankaFormated>
  <DomainObject.Predmet.ProtustrankaFormatedOIB>
    <izvorni_sadrzaj>  LOŠINJ - MONT klima uređaji j. d. o. o., OIB 10884939319</izvorni_sadrzaj>
    <derivirana_varijabla naziv="DomainObject.Predmet.ProtustrankaFormatedOIB_1">  LOŠINJ - MONT klima uređaji j. d. o. o., OIB 10884939319</derivirana_varijabla>
  </DomainObject.Predmet.ProtustrankaFormatedOIB>
  <DomainObject.Predmet.ProtustrankaFormatedWithAdress>
    <izvorni_sadrzaj> LOŠINJ - MONT klima uređaji j. d. o. o., Predjel Kaštel 13, 51550 Mali Lošinj</izvorni_sadrzaj>
    <derivirana_varijabla naziv="DomainObject.Predmet.ProtustrankaFormatedWithAdress_1"> LOŠINJ - MONT klima uređaji j. d. o. o., Predjel Kaštel 13, 51550 Mali Lošinj</derivirana_varijabla>
  </DomainObject.Predmet.ProtustrankaFormatedWithAdress>
  <DomainObject.Predmet.ProtustrankaFormatedWithAdressOIB>
    <izvorni_sadrzaj> LOŠINJ - MONT klima uređaji j. d. o. o., OIB 10884939319, Predjel Kaštel 13, 51550 Mali Lošinj</izvorni_sadrzaj>
    <derivirana_varijabla naziv="DomainObject.Predmet.ProtustrankaFormatedWithAdressOIB_1"> LOŠINJ - MONT klima uređaji j. d. o. o., OIB 10884939319, Predjel Kaštel 13, 51550 Mali Lošinj</derivirana_varijabla>
  </DomainObject.Predmet.ProtustrankaFormatedWithAdressOIB>
  <DomainObject.Predmet.ProtustrankaWithAdress>
    <izvorni_sadrzaj>LOŠINJ - MONT klima uređaji j. d. o. o. Predjel Kaštel 13, 51550 Mali Lošinj</izvorni_sadrzaj>
    <derivirana_varijabla naziv="DomainObject.Predmet.ProtustrankaWithAdress_1">LOŠINJ - MONT klima uređaji j. d. o. o. Predjel Kaštel 13, 51550 Mali Lošinj</derivirana_varijabla>
  </DomainObject.Predmet.ProtustrankaWithAdress>
  <DomainObject.Predmet.ProtustrankaWithAdressOIB>
    <izvorni_sadrzaj>LOŠINJ - MONT klima uređaji j. d. o. o., OIB 10884939319, Predjel Kaštel 13, 51550 Mali Lošinj</izvorni_sadrzaj>
    <derivirana_varijabla naziv="DomainObject.Predmet.ProtustrankaWithAdressOIB_1">LOŠINJ - MONT klima uređaji j. d. o. o., OIB 10884939319, Predjel Kaštel 13, 51550 Mali Lošinj</derivirana_varijabla>
  </DomainObject.Predmet.ProtustrankaWithAdressOIB>
  <DomainObject.Predmet.ProtustrankaNazivFormated>
    <izvorni_sadrzaj>LOŠINJ - MONT klima uređaji j. d. o. o.</izvorni_sadrzaj>
    <derivirana_varijabla naziv="DomainObject.Predmet.ProtustrankaNazivFormated_1">LOŠINJ - MONT klima uređaji j. d. o. o.</derivirana_varijabla>
  </DomainObject.Predmet.ProtustrankaNazivFormated>
  <DomainObject.Predmet.ProtustrankaNazivFormatedOIB>
    <izvorni_sadrzaj>LOŠINJ - MONT klima uređaji j. d. o. o., OIB 10884939319</izvorni_sadrzaj>
    <derivirana_varijabla naziv="DomainObject.Predmet.ProtustrankaNazivFormatedOIB_1">LOŠINJ - MONT klima uređaji j. d. o. o., OIB 10884939319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LOŠINJ - MONT klima uređaji j. d. o. o.</item>
    </izvorni_sadrzaj>
    <derivirana_varijabla naziv="DomainObject.Predmet.ProtuStrankaListFormated_1">
      <item>LOŠINJ - MONT klima uređaji j. d. o. o.</item>
    </derivirana_varijabla>
  </DomainObject.Predmet.ProtuStrankaListFormated>
  <DomainObject.Predmet.ProtuStrankaListFormatedOIB>
    <izvorni_sadrzaj>
      <item>LOŠINJ - MONT klima uređaji j. d. o. o., OIB 10884939319</item>
    </izvorni_sadrzaj>
    <derivirana_varijabla naziv="DomainObject.Predmet.ProtuStrankaListFormatedOIB_1">
      <item>LOŠINJ - MONT klima uređaji j. d. o. o., OIB 10884939319</item>
    </derivirana_varijabla>
  </DomainObject.Predmet.ProtuStrankaListFormatedOIB>
  <DomainObject.Predmet.ProtuStrankaListFormatedWithAdress>
    <izvorni_sadrzaj>
      <item>LOŠINJ - MONT klima uređaji j. d. o. o., Predjel Kaštel 13, 51550 Mali Lošinj</item>
    </izvorni_sadrzaj>
    <derivirana_varijabla naziv="DomainObject.Predmet.ProtuStrankaListFormatedWithAdress_1">
      <item>LOŠINJ - MONT klima uređaji j. d. o. o., Predjel Kaštel 13, 51550 Mali Lošinj</item>
    </derivirana_varijabla>
  </DomainObject.Predmet.ProtuStrankaListFormatedWithAdress>
  <DomainObject.Predmet.ProtuStrankaListFormatedWithAdressOIB>
    <izvorni_sadrzaj>
      <item>LOŠINJ - MONT klima uređaji j. d. o. o., OIB 10884939319, Predjel Kaštel 13, 51550 Mali Lošinj</item>
    </izvorni_sadrzaj>
    <derivirana_varijabla naziv="DomainObject.Predmet.ProtuStrankaListFormatedWithAdressOIB_1">
      <item>LOŠINJ - MONT klima uređaji j. d. o. o., OIB 10884939319, Predjel Kaštel 13, 51550 Mali Lošinj</item>
    </derivirana_varijabla>
  </DomainObject.Predmet.ProtuStrankaListFormatedWithAdressOIB>
  <DomainObject.Predmet.ProtuStrankaListNazivFormated>
    <izvorni_sadrzaj>
      <item>LOŠINJ - MONT klima uređaji j. d. o. o.</item>
    </izvorni_sadrzaj>
    <derivirana_varijabla naziv="DomainObject.Predmet.ProtuStrankaListNazivFormated_1">
      <item>LOŠINJ - MONT klima uređaji j. d. o. o.</item>
    </derivirana_varijabla>
  </DomainObject.Predmet.ProtuStrankaListNazivFormated>
  <DomainObject.Predmet.ProtuStrankaListNazivFormatedOIB>
    <izvorni_sadrzaj>
      <item>LOŠINJ - MONT klima uređaji j. d. o. o., OIB 10884939319</item>
    </izvorni_sadrzaj>
    <derivirana_varijabla naziv="DomainObject.Predmet.ProtuStrankaListNazivFormatedOIB_1">
      <item>LOŠINJ - MONT klima uređaji j. d. o. o., OIB 10884939319</item>
    </derivirana_varijabla>
  </DomainObject.Predmet.ProtuStrankaListNazivFormatedOIB>
  <DomainObject.Predmet.OstaliListFormated>
    <izvorni_sadrzaj>
      <item>Damjan Jurčević</item>
    </izvorni_sadrzaj>
    <derivirana_varijabla naziv="DomainObject.Predmet.OstaliListFormated_1">
      <item>Damjan Jurčević</item>
    </derivirana_varijabla>
  </DomainObject.Predmet.OstaliListFormated>
  <DomainObject.Predmet.OstaliListFormatedOIB>
    <izvorni_sadrzaj>
      <item>Damjan Jurčević, OIB 87682473919</item>
    </izvorni_sadrzaj>
    <derivirana_varijabla naziv="DomainObject.Predmet.OstaliListFormatedOIB_1">
      <item>Damjan Jurčević, OIB 87682473919</item>
    </derivirana_varijabla>
  </DomainObject.Predmet.OstaliListFormatedOIB>
  <DomainObject.Predmet.OstaliListFormatedWithAdress>
    <izvorni_sadrzaj>
      <item>Damjan Jurčević, Predjel Kaštel 13, 51550 Mali Lošinj</item>
    </izvorni_sadrzaj>
    <derivirana_varijabla naziv="DomainObject.Predmet.OstaliListFormatedWithAdress_1">
      <item>Damjan Jurčević, Predjel Kaštel 13, 51550 Mali Lošinj</item>
    </derivirana_varijabla>
  </DomainObject.Predmet.OstaliListFormatedWithAdress>
  <DomainObject.Predmet.OstaliListFormatedWithAdressOIB>
    <izvorni_sadrzaj>
      <item>Damjan Jurčević, OIB 87682473919, Predjel Kaštel 13, 51550 Mali Lošinj</item>
    </izvorni_sadrzaj>
    <derivirana_varijabla naziv="DomainObject.Predmet.OstaliListFormatedWithAdressOIB_1">
      <item>Damjan Jurčević, OIB 87682473919, Predjel Kaštel 13, 51550 Mali Lošinj</item>
    </derivirana_varijabla>
  </DomainObject.Predmet.OstaliListFormatedWithAdressOIB>
  <DomainObject.Predmet.OstaliListNazivFormated>
    <izvorni_sadrzaj>
      <item>Damjan Jurčević</item>
    </izvorni_sadrzaj>
    <derivirana_varijabla naziv="DomainObject.Predmet.OstaliListNazivFormated_1">
      <item>Damjan Jurčević</item>
    </derivirana_varijabla>
  </DomainObject.Predmet.OstaliListNazivFormated>
  <DomainObject.Predmet.OstaliListNazivFormatedOIB>
    <izvorni_sadrzaj>
      <item>Damjan Jurčević, OIB 87682473919</item>
    </izvorni_sadrzaj>
    <derivirana_varijabla naziv="DomainObject.Predmet.OstaliListNazivFormatedOIB_1">
      <item>Damjan Jurčević, OIB 87682473919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LOŠINJ - MONT klima uređaji j. d. o. o.</izvorni_sadrzaj>
    <derivirana_varijabla naziv="DomainObject.Predmet.ProtustrankaIDrugi_1">LOŠINJ - MONT klima uređaji j.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LOŠINJ - MONT klima uređaji j. d. o. o., OIB 10884939319, Predjel Kaštel 13, 51550 Mali Lošinj</izvorni_sadrzaj>
    <derivirana_varijabla naziv="DomainObject.Predmet.ProtustrankaIDrugiAdressOIB_1">LOŠINJ - MONT klima uređaji j. d. o. o., OIB 10884939319,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LOŠINJ - MONT klima uređaji j. d. o. o.</item>
      <item>Damjan Jurčević</item>
    </izvorni_sadrzaj>
    <derivirana_varijabla naziv="DomainObject.Predmet.SudioniciListNaziv_1">
      <item>FINA  Rijeka</item>
      <item>LOŠINJ - MONT klima uređaji j. d. o. o.</item>
      <item>Damjan Jurčević</item>
    </derivirana_varijabla>
  </DomainObject.Predmet.SudioniciListNaziv>
  <DomainObject.Predmet.SudioniciListAdressOIB>
    <izvorni_sadrzaj>
      <item>FINA  Rijeka, OIB 85821130368, Frana Kurelca 8,51000 Rijeka</item>
      <item>LOŠINJ - MONT klima uređaji j. d. o. o., OIB 10884939319, Predjel Kaštel 13,51550 Mali Lošinj</item>
      <item>Damjan Jurčević, OIB 87682473919, Predjel Kaštel 13,51550 Mali Lošinj</item>
    </izvorni_sadrzaj>
    <derivirana_varijabla naziv="DomainObject.Predmet.SudioniciListAdressOIB_1">
      <item>FINA  Rijeka, OIB 85821130368, Frana Kurelca 8,51000 Rijeka</item>
      <item>LOŠINJ - MONT klima uređaji j. d. o. o., OIB 10884939319, Predjel Kaštel 13,51550 Mali Lošinj</item>
      <item>Damjan Jurčević, OIB 87682473919, Predjel Kaštel 13,51550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10884939319</item>
      <item>, OIB 87682473919</item>
    </izvorni_sadrzaj>
    <derivirana_varijabla naziv="DomainObject.Predmet.SudioniciListNazivOIB_1">
      <item>, OIB 85821130368</item>
      <item>, OIB 10884939319</item>
      <item>, OIB 87682473919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383CC5-2C78-4FBC-AAA3-F200400315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570</properties:Words>
  <properties:Characters>3047</properties:Characters>
  <properties:Lines>89</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2018-02-15T10:14:00Z</dcterms:created>
  <dc:creator>dcmelik</dc:creator>
  <cp:lastModifiedBy>Jasna Radulović</cp:lastModifiedBy>
  <cp:lastPrinted>2018-02-15T10:22:00Z</cp:lastPrinted>
  <dcterms:modified xmlns:xsi="http://www.w3.org/2001/XMLSchema-instance" xsi:type="dcterms:W3CDTF">2018-02-15T10:52:00Z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