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fee0" w14:paraId="734fee0" w:rsidRDefault="009756E4" w:rsidP="0077445F" w:rsidR="009756E4" w:rsidRPr="00181DF9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181DF9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181DF9">
      <w:pPr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181DF9">
      <w:pPr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181DF9">
      <w:pPr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>Zagreb, Amruševa 2/II</w:t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="00C2497F"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>7 St-</w:t>
      </w:r>
      <w:r w:rsidR="007B22AF" w:rsidRPr="00181DF9">
        <w:rPr>
          <w:rFonts w:hAnsi="Times New Roman" w:ascii="Times New Roman"/>
          <w:sz w:val="24"/>
        </w:rPr>
        <w:t>837</w:t>
      </w:r>
      <w:r w:rsidR="0078522D" w:rsidRPr="00181DF9">
        <w:rPr>
          <w:rFonts w:hAnsi="Times New Roman" w:ascii="Times New Roman"/>
          <w:sz w:val="24"/>
        </w:rPr>
        <w:t>/15</w:t>
      </w:r>
      <w:r w:rsidR="005D04AC" w:rsidRPr="00181DF9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181DF9">
      <w:pPr>
        <w:rPr>
          <w:rFonts w:hAnsi="Times New Roman" w:ascii="Times New Roman"/>
          <w:sz w:val="24"/>
        </w:rPr>
      </w:pPr>
    </w:p>
    <w:p w:rsidRDefault="0046167C" w:rsidP="0077445F" w:rsidR="009756E4" w:rsidRPr="00181DF9">
      <w:pPr>
        <w:jc w:val="center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181DF9">
      <w:pPr>
        <w:jc w:val="center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181DF9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181DF9">
      <w:pPr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ab/>
      </w:r>
      <w:r w:rsidR="009756E4" w:rsidRPr="00181DF9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181DF9">
        <w:rPr>
          <w:rFonts w:hAnsi="Times New Roman" w:ascii="Times New Roman"/>
          <w:sz w:val="24"/>
        </w:rPr>
        <w:t xml:space="preserve">prijedlogu </w:t>
      </w:r>
      <w:r w:rsidR="009756E4" w:rsidRPr="00181DF9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181DF9">
        <w:rPr>
          <w:rFonts w:hAnsi="Times New Roman" w:ascii="Times New Roman"/>
          <w:sz w:val="24"/>
        </w:rPr>
        <w:t>Zagreb, Trg Svibanjskih žrtava 1995. 1, Zagreb</w:t>
      </w:r>
      <w:r w:rsidR="009756E4" w:rsidRPr="00181DF9">
        <w:rPr>
          <w:rFonts w:hAnsi="Times New Roman" w:ascii="Times New Roman"/>
          <w:sz w:val="24"/>
        </w:rPr>
        <w:t xml:space="preserve">, </w:t>
      </w:r>
      <w:r w:rsidR="0046167C" w:rsidRPr="00181DF9">
        <w:rPr>
          <w:rFonts w:hAnsi="Times New Roman" w:ascii="Times New Roman"/>
          <w:sz w:val="24"/>
        </w:rPr>
        <w:t xml:space="preserve">OIB 85821130368, </w:t>
      </w:r>
      <w:r w:rsidR="009756E4" w:rsidRPr="00181DF9">
        <w:rPr>
          <w:rFonts w:hAnsi="Times New Roman" w:ascii="Times New Roman"/>
          <w:sz w:val="24"/>
        </w:rPr>
        <w:t xml:space="preserve">radi </w:t>
      </w:r>
      <w:r w:rsidR="00332C5C" w:rsidRPr="00181DF9">
        <w:rPr>
          <w:rFonts w:hAnsi="Times New Roman" w:ascii="Times New Roman"/>
          <w:sz w:val="24"/>
        </w:rPr>
        <w:t>prijedloga</w:t>
      </w:r>
      <w:r w:rsidR="009756E4" w:rsidRPr="00181DF9">
        <w:rPr>
          <w:rFonts w:hAnsi="Times New Roman" w:ascii="Times New Roman"/>
          <w:sz w:val="24"/>
        </w:rPr>
        <w:t xml:space="preserve"> za </w:t>
      </w:r>
      <w:r w:rsidR="00332C5C" w:rsidRPr="00181DF9">
        <w:rPr>
          <w:rFonts w:hAnsi="Times New Roman" w:ascii="Times New Roman"/>
          <w:sz w:val="24"/>
        </w:rPr>
        <w:t>otvaranje</w:t>
      </w:r>
      <w:r w:rsidR="009756E4" w:rsidRPr="00181DF9">
        <w:rPr>
          <w:rFonts w:hAnsi="Times New Roman" w:ascii="Times New Roman"/>
          <w:sz w:val="24"/>
        </w:rPr>
        <w:t xml:space="preserve"> stečajnog postupka nad dužnikom </w:t>
      </w:r>
      <w:r w:rsidR="00181DF9" w:rsidRPr="00181DF9">
        <w:rPr>
          <w:rFonts w:hAnsi="Times New Roman" w:ascii="Times New Roman"/>
          <w:sz w:val="24"/>
        </w:rPr>
        <w:t>LINEA INTIMA d. o. o., Kvaternikova 140 b, Zagreb, OIB 00040817622</w:t>
      </w:r>
      <w:r w:rsidR="0078522D" w:rsidRPr="00181DF9">
        <w:rPr>
          <w:rFonts w:hAnsi="Times New Roman" w:ascii="Times New Roman"/>
          <w:sz w:val="24"/>
        </w:rPr>
        <w:t>, 9</w:t>
      </w:r>
      <w:r w:rsidR="00FC4C69" w:rsidRPr="00181DF9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181DF9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181DF9">
      <w:pPr>
        <w:jc w:val="center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>r i j</w:t>
      </w:r>
      <w:r w:rsidR="007F6759" w:rsidRPr="00181DF9">
        <w:rPr>
          <w:rFonts w:hAnsi="Times New Roman" w:ascii="Times New Roman"/>
          <w:sz w:val="24"/>
        </w:rPr>
        <w:t xml:space="preserve"> </w:t>
      </w:r>
      <w:r w:rsidRPr="00181DF9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181DF9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181DF9">
      <w:pPr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ab/>
      </w:r>
      <w:r w:rsidR="00FC4C69" w:rsidRPr="00181DF9">
        <w:rPr>
          <w:rFonts w:hAnsi="Times New Roman" w:ascii="Times New Roman"/>
          <w:sz w:val="24"/>
        </w:rPr>
        <w:t xml:space="preserve">1. Otvara se stečajni postupak nad dužnikom </w:t>
      </w:r>
      <w:r w:rsidR="00181DF9" w:rsidRPr="00181DF9">
        <w:rPr>
          <w:rFonts w:hAnsi="Times New Roman" w:ascii="Times New Roman"/>
          <w:sz w:val="24"/>
        </w:rPr>
        <w:t>LINEA INTIMA d. o. o., Kvaternikova 140 b, Zagreb, OIB 00040817622</w:t>
      </w:r>
      <w:r w:rsidR="00FC4C69" w:rsidRPr="00181DF9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181DF9">
      <w:pPr>
        <w:ind w:firstLine="708"/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 xml:space="preserve">2. </w:t>
      </w:r>
      <w:r w:rsidR="00FC4C69" w:rsidRPr="00181DF9">
        <w:rPr>
          <w:rFonts w:hAnsi="Times New Roman" w:ascii="Times New Roman"/>
          <w:sz w:val="24"/>
        </w:rPr>
        <w:t xml:space="preserve">Stečajni postupak otvoren je dana </w:t>
      </w:r>
      <w:r w:rsidR="00546E7F" w:rsidRPr="00181DF9">
        <w:rPr>
          <w:rFonts w:hAnsi="Times New Roman" w:ascii="Times New Roman"/>
          <w:sz w:val="24"/>
        </w:rPr>
        <w:t>9</w:t>
      </w:r>
      <w:r w:rsidR="007F6759" w:rsidRPr="00181DF9">
        <w:rPr>
          <w:rFonts w:hAnsi="Times New Roman" w:ascii="Times New Roman"/>
          <w:sz w:val="24"/>
        </w:rPr>
        <w:t>. veljače 2016.</w:t>
      </w:r>
      <w:r w:rsidR="00FC4C69" w:rsidRPr="00181DF9">
        <w:rPr>
          <w:rFonts w:hAnsi="Times New Roman" w:ascii="Times New Roman"/>
          <w:sz w:val="24"/>
        </w:rPr>
        <w:t xml:space="preserve">, u </w:t>
      </w:r>
      <w:r w:rsidR="00181DF9" w:rsidRPr="00181DF9">
        <w:rPr>
          <w:rFonts w:hAnsi="Times New Roman" w:ascii="Times New Roman"/>
          <w:sz w:val="24"/>
        </w:rPr>
        <w:t>14,5</w:t>
      </w:r>
      <w:r w:rsidR="007F6759" w:rsidRPr="00181DF9">
        <w:rPr>
          <w:rFonts w:hAnsi="Times New Roman" w:ascii="Times New Roman"/>
          <w:sz w:val="24"/>
        </w:rPr>
        <w:t>0 sati</w:t>
      </w:r>
      <w:r w:rsidR="00FC4C69" w:rsidRPr="00181DF9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883F1E" w:rsidRPr="00181DF9">
      <w:pPr>
        <w:ind w:firstLine="708"/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>3</w:t>
      </w:r>
      <w:r w:rsidR="00FC4C69" w:rsidRPr="00181DF9">
        <w:rPr>
          <w:rFonts w:hAnsi="Times New Roman" w:ascii="Times New Roman"/>
          <w:sz w:val="24"/>
        </w:rPr>
        <w:t>. Za stečajnog upravitelja imenuje se</w:t>
      </w:r>
      <w:r w:rsidR="00546E7F" w:rsidRPr="00181DF9">
        <w:rPr>
          <w:rFonts w:hAnsi="Times New Roman" w:ascii="Times New Roman"/>
          <w:sz w:val="24"/>
        </w:rPr>
        <w:t xml:space="preserve"> </w:t>
      </w:r>
      <w:r w:rsidR="00883F1E" w:rsidRPr="00181DF9">
        <w:rPr>
          <w:rFonts w:hAnsi="Times New Roman" w:ascii="Times New Roman"/>
          <w:sz w:val="24"/>
        </w:rPr>
        <w:t>Berislav Maksimović, Hrašćica, Braće Radića 1, OIB 57300759557.</w:t>
      </w:r>
    </w:p>
    <w:p w:rsidRDefault="009E7C1B" w:rsidP="00FC4C69" w:rsidR="00FC4C69" w:rsidRPr="00181DF9">
      <w:pPr>
        <w:ind w:firstLine="708"/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>4</w:t>
      </w:r>
      <w:r w:rsidR="00FC4C69" w:rsidRPr="00181DF9">
        <w:rPr>
          <w:rFonts w:hAnsi="Times New Roman" w:ascii="Times New Roman"/>
          <w:sz w:val="24"/>
        </w:rPr>
        <w:t xml:space="preserve">. Zaključuje se stečajni postupak nad dužnikom </w:t>
      </w:r>
      <w:r w:rsidR="00181DF9" w:rsidRPr="00181DF9">
        <w:rPr>
          <w:rFonts w:hAnsi="Times New Roman" w:ascii="Times New Roman"/>
          <w:sz w:val="24"/>
        </w:rPr>
        <w:t>LINEA INTIMA d. o. o., Kvaternikova 140 b, Zagreb, OIB 00040817622</w:t>
      </w:r>
      <w:r w:rsidR="00FC4C69" w:rsidRPr="00181DF9">
        <w:rPr>
          <w:rFonts w:hAnsi="Times New Roman" w:ascii="Times New Roman"/>
          <w:sz w:val="24"/>
        </w:rPr>
        <w:t>.</w:t>
      </w:r>
    </w:p>
    <w:p w:rsidRDefault="009E7C1B" w:rsidP="00FC4C69" w:rsidR="00FC4C69" w:rsidRPr="00181DF9">
      <w:pPr>
        <w:ind w:firstLine="708"/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>5</w:t>
      </w:r>
      <w:r w:rsidR="00FC4C69" w:rsidRPr="00181DF9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181DF9">
      <w:pPr>
        <w:ind w:firstLine="708"/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181DF9">
      <w:pPr>
        <w:jc w:val="center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181DF9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181DF9">
      <w:pPr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181DF9">
      <w:pPr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ab/>
        <w:t>Oglasom od 26</w:t>
      </w:r>
      <w:r w:rsidR="007F6759" w:rsidRPr="00181DF9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181DF9">
      <w:pPr>
        <w:ind w:firstLine="720"/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181DF9">
      <w:pPr>
        <w:ind w:firstLine="720"/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181DF9">
      <w:pPr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181DF9">
      <w:pPr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181DF9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181DF9">
      <w:pPr>
        <w:jc w:val="center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 xml:space="preserve">Zagreb, </w:t>
      </w:r>
      <w:r w:rsidR="0078522D" w:rsidRPr="00181DF9">
        <w:rPr>
          <w:rFonts w:hAnsi="Times New Roman" w:ascii="Times New Roman"/>
          <w:sz w:val="24"/>
        </w:rPr>
        <w:t>9</w:t>
      </w:r>
      <w:r w:rsidR="002B369F" w:rsidRPr="00181DF9">
        <w:rPr>
          <w:rFonts w:hAnsi="Times New Roman" w:ascii="Times New Roman"/>
          <w:sz w:val="24"/>
        </w:rPr>
        <w:t xml:space="preserve">. </w:t>
      </w:r>
      <w:r w:rsidR="00B830BA" w:rsidRPr="00181DF9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181DF9">
      <w:pPr>
        <w:ind w:firstLine="708" w:left="5664"/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  <w:lang w:val="pl-PL"/>
        </w:rPr>
        <w:t>SUDAC</w:t>
      </w:r>
      <w:r w:rsidRPr="00181DF9">
        <w:rPr>
          <w:rFonts w:hAnsi="Times New Roman" w:ascii="Times New Roman"/>
          <w:sz w:val="24"/>
        </w:rPr>
        <w:t>:</w:t>
      </w:r>
    </w:p>
    <w:p w:rsidRDefault="00956F41" w:rsidP="00995CE9" w:rsidR="00956F41" w:rsidRPr="00181DF9">
      <w:pPr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  <w:lang w:val="pl-PL"/>
        </w:rPr>
        <w:t>Vesna</w:t>
      </w:r>
      <w:r w:rsidRPr="00181DF9">
        <w:rPr>
          <w:rFonts w:hAnsi="Times New Roman" w:ascii="Times New Roman"/>
          <w:sz w:val="24"/>
        </w:rPr>
        <w:t xml:space="preserve"> </w:t>
      </w:r>
      <w:r w:rsidRPr="00181DF9">
        <w:rPr>
          <w:rFonts w:hAnsi="Times New Roman" w:ascii="Times New Roman"/>
          <w:sz w:val="24"/>
          <w:lang w:val="pl-PL"/>
        </w:rPr>
        <w:t>Malenica</w:t>
      </w:r>
      <w:r w:rsidRPr="00181DF9">
        <w:rPr>
          <w:rFonts w:hAnsi="Times New Roman" w:ascii="Times New Roman"/>
          <w:sz w:val="24"/>
        </w:rPr>
        <w:t xml:space="preserve"> </w:t>
      </w:r>
      <w:r w:rsidR="00BC0B3D">
        <w:rPr>
          <w:rFonts w:hAnsi="Times New Roman" w:ascii="Times New Roman"/>
          <w:sz w:val="24"/>
        </w:rPr>
        <w:t xml:space="preserve">v. r. </w:t>
      </w:r>
      <w:r w:rsidRPr="00181DF9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181DF9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181DF9">
      <w:pPr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181DF9">
      <w:pPr>
        <w:jc w:val="both"/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181DF9">
      <w:pPr>
        <w:rPr>
          <w:rFonts w:hAnsi="Times New Roman" w:ascii="Times New Roman"/>
          <w:sz w:val="24"/>
        </w:rPr>
      </w:pP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Pr="00181DF9">
        <w:rPr>
          <w:rFonts w:hAnsi="Times New Roman" w:ascii="Times New Roman"/>
          <w:sz w:val="24"/>
        </w:rPr>
        <w:tab/>
      </w:r>
      <w:r w:rsidR="00956F41" w:rsidRPr="00181DF9">
        <w:rPr>
          <w:rFonts w:hAnsi="Times New Roman" w:ascii="Times New Roman"/>
          <w:sz w:val="24"/>
          <w:lang w:val="pl-PL"/>
        </w:rPr>
        <w:t xml:space="preserve"> </w:t>
      </w:r>
    </w:p>
    <w:p w:rsidRDefault="00BC0B3D" w:rsidP="00AB7A2F" w:rsidR="00BC0B3D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BC0B3D" w:rsidP="00995CE9" w:rsidR="00BC0B3D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181DF9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181DF9">
      <w:pPr>
        <w:rPr>
          <w:rFonts w:hAnsi="Times New Roman" w:ascii="Times New Roman"/>
          <w:sz w:val="24"/>
        </w:rPr>
      </w:pPr>
    </w:p>
    <w:p w:rsidRDefault="00BC5661" w:rsidR="00BC5661" w:rsidRPr="00181DF9">
      <w:pPr>
        <w:rPr>
          <w:rFonts w:hAnsi="Times New Roman" w:ascii="Times New Roman"/>
          <w:sz w:val="24"/>
        </w:rPr>
      </w:pPr>
    </w:p>
    <w:sectPr w:rsidSect="009756E4" w:rsidR="00BC5661" w:rsidRPr="00181DF9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0B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7B22AF">
      <w:t>837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181DF9"/>
    <w:rsid w:val="002B369F"/>
    <w:rsid w:val="002E3236"/>
    <w:rsid w:val="00326FDA"/>
    <w:rsid w:val="00332C5C"/>
    <w:rsid w:val="003725E8"/>
    <w:rsid w:val="003D09AD"/>
    <w:rsid w:val="003D5BF1"/>
    <w:rsid w:val="00400EEF"/>
    <w:rsid w:val="00457BC2"/>
    <w:rsid w:val="0046167C"/>
    <w:rsid w:val="004819C0"/>
    <w:rsid w:val="0051634A"/>
    <w:rsid w:val="00546E7F"/>
    <w:rsid w:val="00584E89"/>
    <w:rsid w:val="00587951"/>
    <w:rsid w:val="005D04AC"/>
    <w:rsid w:val="005D295B"/>
    <w:rsid w:val="006341D0"/>
    <w:rsid w:val="0067437F"/>
    <w:rsid w:val="006949AE"/>
    <w:rsid w:val="00697E22"/>
    <w:rsid w:val="007043C0"/>
    <w:rsid w:val="00762815"/>
    <w:rsid w:val="0077445F"/>
    <w:rsid w:val="0078522D"/>
    <w:rsid w:val="007B22AF"/>
    <w:rsid w:val="007F6759"/>
    <w:rsid w:val="008539D3"/>
    <w:rsid w:val="00883F1E"/>
    <w:rsid w:val="008D14CD"/>
    <w:rsid w:val="00956F41"/>
    <w:rsid w:val="00966A94"/>
    <w:rsid w:val="009756E4"/>
    <w:rsid w:val="00983D65"/>
    <w:rsid w:val="009E7C1B"/>
    <w:rsid w:val="00A43C4C"/>
    <w:rsid w:val="00AA5CA7"/>
    <w:rsid w:val="00AC3274"/>
    <w:rsid w:val="00AF1E61"/>
    <w:rsid w:val="00B26523"/>
    <w:rsid w:val="00B653F2"/>
    <w:rsid w:val="00B830BA"/>
    <w:rsid w:val="00BC0B3D"/>
    <w:rsid w:val="00BC5661"/>
    <w:rsid w:val="00C00EC0"/>
    <w:rsid w:val="00C01819"/>
    <w:rsid w:val="00C2497F"/>
    <w:rsid w:val="00C6231B"/>
    <w:rsid w:val="00C94946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0FFE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BC0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B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B3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B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B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BC0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B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B3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B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B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St-837/2015</izvorni_sadrzaj>
    <derivirana_varijabla naziv="DomainObject.Predmet.OznakaBroj_1">St-837/2015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INTIMA d.o.o.</izvorni_sadrzaj>
    <derivirana_varijabla naziv="DomainObject.Predmet.ProtustrankaFormated_1">  LINEA INTIMA d.o.o.</derivirana_varijabla>
  </DomainObject.Predmet.ProtustrankaFormated>
  <DomainObject.Predmet.ProtustrankaFormatedOIB>
    <izvorni_sadrzaj>  LINEA INTIMA d.o.o., OIB 00040817622</izvorni_sadrzaj>
    <derivirana_varijabla naziv="DomainObject.Predmet.ProtustrankaFormatedOIB_1">  LINEA INTIMA d.o.o., OIB 00040817622</derivirana_varijabla>
  </DomainObject.Predmet.ProtustrankaFormatedOIB>
  <DomainObject.Predmet.ProtustrankaFormatedWithAdress>
    <izvorni_sadrzaj> LINEA INTIMA d.o.o., Kvaternikova 140/b, 10000 Zagreb</izvorni_sadrzaj>
    <derivirana_varijabla naziv="DomainObject.Predmet.ProtustrankaFormatedWithAdress_1"> LINEA INTIMA d.o.o., Kvaternikova 140/b, 10000 Zagreb</derivirana_varijabla>
  </DomainObject.Predmet.ProtustrankaFormatedWithAdress>
  <DomainObject.Predmet.ProtustrankaFormatedWithAdressOIB>
    <izvorni_sadrzaj> LINEA INTIMA d.o.o., OIB 00040817622, Kvaternikova 140/b, 10000 Zagreb</izvorni_sadrzaj>
    <derivirana_varijabla naziv="DomainObject.Predmet.ProtustrankaFormatedWithAdressOIB_1"> LINEA INTIMA d.o.o., OIB 00040817622, Kvaternikova 140/b, 10000 Zagreb</derivirana_varijabla>
  </DomainObject.Predmet.ProtustrankaFormatedWithAdressOIB>
  <DomainObject.Predmet.ProtustrankaWithAdress>
    <izvorni_sadrzaj>LINEA INTIMA d.o.o. Kvaternikova 140/b, 10000 Zagreb</izvorni_sadrzaj>
    <derivirana_varijabla naziv="DomainObject.Predmet.ProtustrankaWithAdress_1">LINEA INTIMA d.o.o. Kvaternikova 140/b, 10000 Zagreb</derivirana_varijabla>
  </DomainObject.Predmet.ProtustrankaWithAdress>
  <DomainObject.Predmet.ProtustrankaWithAdressOIB>
    <izvorni_sadrzaj>LINEA INTIMA d.o.o., OIB 00040817622, Kvaternikova 140/b, 10000 Zagreb</izvorni_sadrzaj>
    <derivirana_varijabla naziv="DomainObject.Predmet.ProtustrankaWithAdressOIB_1">LINEA INTIMA d.o.o., OIB 00040817622, Kvaternikova 140/b, 10000 Zagreb</derivirana_varijabla>
  </DomainObject.Predmet.ProtustrankaWithAdressOIB>
  <DomainObject.Predmet.ProtustrankaNazivFormated>
    <izvorni_sadrzaj>LINEA INTIMA d.o.o.</izvorni_sadrzaj>
    <derivirana_varijabla naziv="DomainObject.Predmet.ProtustrankaNazivFormated_1">LINEA INTIMA d.o.o.</derivirana_varijabla>
  </DomainObject.Predmet.ProtustrankaNazivFormated>
  <DomainObject.Predmet.ProtustrankaNazivFormatedOIB>
    <izvorni_sadrzaj>LINEA INTIMA d.o.o., OIB 00040817622</izvorni_sadrzaj>
    <derivirana_varijabla naziv="DomainObject.Predmet.ProtustrankaNazivFormatedOIB_1">LINEA INTIMA d.o.o., OIB 00040817622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 INTIMA d.o.o.</item>
    </izvorni_sadrzaj>
    <derivirana_varijabla naziv="DomainObject.Predmet.ProtuStrankaListFormated_1">
      <item>LINEA INTIMA d.o.o.</item>
    </derivirana_varijabla>
  </DomainObject.Predmet.ProtuStrankaListFormated>
  <DomainObject.Predmet.ProtuStrankaListFormatedOIB>
    <izvorni_sadrzaj>
      <item>LINEA INTIMA d.o.o., OIB 00040817622</item>
    </izvorni_sadrzaj>
    <derivirana_varijabla naziv="DomainObject.Predmet.ProtuStrankaListFormatedOIB_1">
      <item>LINEA INTIMA d.o.o., OIB 00040817622</item>
    </derivirana_varijabla>
  </DomainObject.Predmet.ProtuStrankaListFormatedOIB>
  <DomainObject.Predmet.ProtuStrankaListFormatedWithAdress>
    <izvorni_sadrzaj>
      <item>LINEA INTIMA d.o.o., Kvaternikova 140/b, 10000 Zagreb</item>
    </izvorni_sadrzaj>
    <derivirana_varijabla naziv="DomainObject.Predmet.ProtuStrankaListFormatedWithAdress_1">
      <item>LINEA INTIMA d.o.o., Kvaternikova 140/b, 10000 Zagreb</item>
    </derivirana_varijabla>
  </DomainObject.Predmet.ProtuStrankaListFormatedWithAdress>
  <DomainObject.Predmet.ProtuStrankaListFormatedWithAdressOIB>
    <izvorni_sadrzaj>
      <item>LINEA INTIMA d.o.o., OIB 00040817622, Kvaternikova 140/b, 10000 Zagreb</item>
    </izvorni_sadrzaj>
    <derivirana_varijabla naziv="DomainObject.Predmet.ProtuStrankaListFormatedWithAdressOIB_1">
      <item>LINEA INTIMA d.o.o., OIB 00040817622, Kvaternikova 140/b, 10000 Zagreb</item>
    </derivirana_varijabla>
  </DomainObject.Predmet.ProtuStrankaListFormatedWithAdressOIB>
  <DomainObject.Predmet.ProtuStrankaListNazivFormated>
    <izvorni_sadrzaj>
      <item>LINEA INTIMA d.o.o.</item>
    </izvorni_sadrzaj>
    <derivirana_varijabla naziv="DomainObject.Predmet.ProtuStrankaListNazivFormated_1">
      <item>LINEA INTIMA d.o.o.</item>
    </derivirana_varijabla>
  </DomainObject.Predmet.ProtuStrankaListNazivFormated>
  <DomainObject.Predmet.ProtuStrankaListNazivFormatedOIB>
    <izvorni_sadrzaj>
      <item>LINEA INTIMA d.o.o., OIB 00040817622</item>
    </izvorni_sadrzaj>
    <derivirana_varijabla naziv="DomainObject.Predmet.ProtuStrankaListNazivFormatedOIB_1">
      <item>LINEA INTIMA d.o.o., OIB 00040817622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 INTIMA d.o.o.</izvorni_sadrzaj>
    <derivirana_varijabla naziv="DomainObject.Predmet.ProtustrankaIDrugi_1">LINEA INTIMA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LINEA INTIMA d.o.o., OIB 00040817622, Kvaternikova 140/b, 10000 Zagreb</izvorni_sadrzaj>
    <derivirana_varijabla naziv="DomainObject.Predmet.ProtustrankaIDrugiAdressOIB_1">LINEA INTIMA d.o.o., OIB 00040817622, Kvaternikova 140/b,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 INTIMA d.o.o.</item>
    </izvorni_sadrzaj>
    <derivirana_varijabla naziv="DomainObject.Predmet.SudioniciListNaziv_1">
      <item>FINA Regionalni centar Zagreb</item>
      <item>LINEA INTIMA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 INTIMA d.o.o., OIB 00040817622, Kvaternikova 140/b,10000 Zagreb</item>
    </izvorni_sadrzaj>
    <derivirana_varijabla naziv="DomainObject.Predmet.SudioniciListAdressOIB_1">
      <item>FINA Regionalni centar Zagreb, OIB 85821130368, Trg svibanjskih žrtava 1995. 1,10000 Zagreb</item>
      <item>LINEA INTIMA d.o.o., OIB 00040817622, Kvaternikova 140/b,10000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00040817622</item>
    </izvorni_sadrzaj>
    <derivirana_varijabla naziv="DomainObject.Predmet.SudioniciListNazivOIB_1">
      <item>, OIB 85821130368</item>
      <item>, OIB 00040817622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2516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2016-02-09T13:54:00Z</dcterms:created>
  <dc:creator>ksvajger</dc:creator>
  <cp:lastModifiedBy>Kristina Švajger</cp:lastModifiedBy>
  <cp:lastPrinted>2016-02-09T13:56:00Z</cp:lastPrinted>
  <dcterms:modified xmlns:xsi="http://www.w3.org/2001/XMLSchema-instance" xsi:type="dcterms:W3CDTF">2016-02-09T13:56:00Z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