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e726" w14:paraId="fd6e726" w:rsidRDefault="00935B4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5B47" w:rsidP="00935B47" w:rsidR="00AE649C">
      <w:pPr>
        <w:pStyle w:val="NormaleSPIS"/>
        <w:spacing w:after="0"/>
      </w:pPr>
      <w:r>
        <w:t xml:space="preserve">        Republika Hrvatska</w:t>
      </w:r>
    </w:p>
    <w:p w:rsidRDefault="00935B47" w:rsidP="00935B47" w:rsidR="00935B47">
      <w:pPr>
        <w:pStyle w:val="NormaleSPIS"/>
        <w:spacing w:after="0"/>
      </w:pPr>
      <w:r>
        <w:t xml:space="preserve">     Trgovački sud u Bjelovaru</w:t>
      </w:r>
    </w:p>
    <w:p w:rsidRDefault="00935B47" w:rsidP="00935B47" w:rsidR="00935B47">
      <w:pPr>
        <w:pStyle w:val="NormaleSPIS"/>
        <w:spacing w:after="0"/>
      </w:pPr>
      <w:r>
        <w:t>Bjelovar, Šetalište dr.I.Lebovića 42.</w:t>
      </w:r>
    </w:p>
    <w:p w:rsidRDefault="00935B47" w:rsidP="00935B47" w:rsidR="00935B47">
      <w:pPr>
        <w:pStyle w:val="NormaleSPIS"/>
        <w:jc w:val="right"/>
      </w:pPr>
      <w:r>
        <w:t>Poslovni broj:7 St-280/2016-97</w:t>
      </w:r>
    </w:p>
    <w:p w:rsidRDefault="00935B47" w:rsidP="00935B47" w:rsidR="00935B47">
      <w:pPr>
        <w:jc w:val="center"/>
      </w:pPr>
      <w:r>
        <w:t>R E P U B L I K A   H R V A T S K A</w:t>
      </w:r>
    </w:p>
    <w:p w:rsidRDefault="00935B47" w:rsidP="00935B47" w:rsidR="00935B47">
      <w:pPr>
        <w:jc w:val="center"/>
        <w:rPr>
          <w:b/>
        </w:rPr>
      </w:pPr>
      <w:r>
        <w:t>R J E Š E N J E</w:t>
      </w:r>
    </w:p>
    <w:p w:rsidRDefault="00935B47" w:rsidP="00935B47" w:rsidR="00935B47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kojeg zastupa stečajni upravitelj Branko Valentić iz Virovitice, Ferde Rusana 100, 19. prosinca 2018.</w:t>
      </w:r>
    </w:p>
    <w:p w:rsidRDefault="00935B47" w:rsidP="00935B47" w:rsidR="00935B47">
      <w:pPr>
        <w:jc w:val="center"/>
        <w:rPr>
          <w:b/>
        </w:rPr>
      </w:pPr>
      <w:r>
        <w:t>r i j e š i o   j e</w:t>
      </w:r>
    </w:p>
    <w:p w:rsidRDefault="00935B47" w:rsidP="00935B47" w:rsidR="00935B47">
      <w:pPr>
        <w:ind w:firstLine="720" w:right="-426"/>
        <w:jc w:val="both"/>
      </w:pPr>
      <w:r>
        <w:t xml:space="preserve">1.Iz cijene dobivene prodajom nekretnina, identifikator predmeta prodaje broj 5103, upisane u z.k.ul.br. 3343 k.o. Novalja, </w:t>
      </w:r>
      <w:proofErr w:type="spellStart"/>
      <w:r>
        <w:t>čkbr</w:t>
      </w:r>
      <w:proofErr w:type="spellEnd"/>
      <w:r>
        <w:t xml:space="preserve">. 1304/1 kuća i dvorište u </w:t>
      </w:r>
      <w:proofErr w:type="spellStart"/>
      <w:r>
        <w:t>Kekici</w:t>
      </w:r>
      <w:proofErr w:type="spellEnd"/>
      <w:r>
        <w:t xml:space="preserve"> površine 635 m2, 14. suvlasnički dio: 43/631 etažno vlasništvo (E-14) stan 5 na prvom katu (u crtežu smeđe kose linije) ukupne korisne površine stana sa 32,45 m2, kao </w:t>
      </w:r>
      <w:proofErr w:type="spellStart"/>
      <w:r>
        <w:t>pripadak</w:t>
      </w:r>
      <w:proofErr w:type="spellEnd"/>
      <w:r>
        <w:t xml:space="preserve"> stanu lođa sa 10,79 m2  i 5. suvlasnički dio: 6/631 etažno vlasništvo (E-5) spremište u podrumu oznake S5 (u nacrtu ljubičasto, koso-karirano) sa 6,08 m2, </w:t>
      </w:r>
    </w:p>
    <w:p w:rsidRDefault="00935B47" w:rsidP="00935B47" w:rsidR="00935B47">
      <w:pPr>
        <w:ind w:firstLine="720" w:right="-426"/>
        <w:jc w:val="both"/>
      </w:pPr>
      <w:r>
        <w:t xml:space="preserve">iz cijene dobivene prodajom nekretnine, identifikator predmeta prodaje broj 5104, upisane u z.k.ul.br. 3343 k.o. Novalja, </w:t>
      </w:r>
      <w:proofErr w:type="spellStart"/>
      <w:r>
        <w:t>čkbr</w:t>
      </w:r>
      <w:proofErr w:type="spellEnd"/>
      <w:r>
        <w:t xml:space="preserve">. 1304/1 kuća i dvorište u </w:t>
      </w:r>
      <w:proofErr w:type="spellStart"/>
      <w:r>
        <w:t>Kekici</w:t>
      </w:r>
      <w:proofErr w:type="spellEnd"/>
      <w:r>
        <w:t xml:space="preserve"> površine 635 m2, 11. suvlasnički dio: 45/631 etažno vlasništvo (E-11) stan 2 u prizemlju (u crtežu plave kose linije) ukupne korisne površine sa 32,58 m2, kao </w:t>
      </w:r>
      <w:proofErr w:type="spellStart"/>
      <w:r>
        <w:t>pripadak</w:t>
      </w:r>
      <w:proofErr w:type="spellEnd"/>
      <w:r>
        <w:t xml:space="preserve"> stanu lođa sa 12,44 m2, </w:t>
      </w:r>
    </w:p>
    <w:p w:rsidRDefault="00935B47" w:rsidP="00935B47" w:rsidR="00935B47">
      <w:pPr>
        <w:ind w:firstLine="720" w:right="-426"/>
        <w:jc w:val="both"/>
      </w:pPr>
      <w:r>
        <w:t xml:space="preserve">iz cijene dobivene prodajom nekretnine, identifikator predmeta prodaje broj 5101, upisane u z.k.ul.br. 3343 k.o. Novalja, </w:t>
      </w:r>
      <w:proofErr w:type="spellStart"/>
      <w:r>
        <w:t>čkbr</w:t>
      </w:r>
      <w:proofErr w:type="spellEnd"/>
      <w:r>
        <w:t xml:space="preserve">. 1304/1 kuća i dvorište u </w:t>
      </w:r>
      <w:proofErr w:type="spellStart"/>
      <w:r>
        <w:t>Kekici</w:t>
      </w:r>
      <w:proofErr w:type="spellEnd"/>
      <w:r>
        <w:t xml:space="preserve"> površine 635 m2, 12. suvlasnički dio: 43/631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 i 4. suvlasnički dio: 6/631 etažno vlasništvo (E-4) spremište u podrumu oznake S4 (u nacrtu </w:t>
      </w:r>
      <w:proofErr w:type="spellStart"/>
      <w:r>
        <w:t>naranđasto</w:t>
      </w:r>
      <w:proofErr w:type="spellEnd"/>
      <w:r>
        <w:t xml:space="preserve">, koso-karirano) sa 6,07 m2, </w:t>
      </w:r>
    </w:p>
    <w:p w:rsidRDefault="00935B47" w:rsidP="00935B47" w:rsidR="00935B47">
      <w:pPr>
        <w:ind w:firstLine="720" w:right="-426"/>
        <w:jc w:val="both"/>
      </w:pPr>
      <w:r>
        <w:t xml:space="preserve">iz cijene dobivene prodajom nekretnine, identifikator predmeta prodaje broj 5100, upisane u z.k.ul.br. 3343 k.o. Novalja, </w:t>
      </w:r>
      <w:proofErr w:type="spellStart"/>
      <w:r>
        <w:t>čkbr</w:t>
      </w:r>
      <w:proofErr w:type="spellEnd"/>
      <w:r>
        <w:t xml:space="preserve">. 1304/1 kuća i dvorište u </w:t>
      </w:r>
      <w:proofErr w:type="spellStart"/>
      <w:r>
        <w:t>Kekici</w:t>
      </w:r>
      <w:proofErr w:type="spellEnd"/>
      <w:r>
        <w:t xml:space="preserve"> površine 635 m2, 10. suvlasnički dio: 46/631 etažno vlasništvo (E-10) stan 1 u prizemlju (u crtežu crvene kose linije) ukupne korisne površine 41,27 m2, kao </w:t>
      </w:r>
      <w:proofErr w:type="spellStart"/>
      <w:r>
        <w:t>pripadak</w:t>
      </w:r>
      <w:proofErr w:type="spellEnd"/>
      <w:r>
        <w:t xml:space="preserve"> stana lođa sa 4,91 m2, 8. suvlasnički dio: 20/631 etažno vlasništvo (E-8)  garaža G3 (u nacrtu zelene, vertikalne linije) sa 20,07 m2, i 3. suvlasnički dio: 8/631 etažno vlasništvo (E-3) spremište u podrumu oznake S3 (u nacrtu plavo, koso-karirano) sa 7,89m2, namiruju se: </w:t>
      </w:r>
      <w:r>
        <w:tab/>
      </w:r>
    </w:p>
    <w:p w:rsidRDefault="00935B47" w:rsidP="00935B47" w:rsidR="00935B47">
      <w:pPr>
        <w:ind w:firstLine="720"/>
        <w:jc w:val="both"/>
      </w:pPr>
      <w:r>
        <w:t xml:space="preserve">-troškovi stečajnog postupka u iznosu od  329.874,84 kuna, </w:t>
      </w:r>
    </w:p>
    <w:p w:rsidRDefault="00935B47" w:rsidP="00935B47" w:rsidR="00935B47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B2 KAPITAL d.o.o. iz Zagreba, Radnička cesta 41, OIB 57509775367 u iznosu od 780.779,38 kuna.</w:t>
      </w:r>
    </w:p>
    <w:p w:rsidRDefault="00935B47" w:rsidP="00935B47" w:rsidR="00935B47">
      <w:pPr>
        <w:spacing w:after="0"/>
        <w:jc w:val="center"/>
      </w:pPr>
      <w:r>
        <w:lastRenderedPageBreak/>
        <w:t>2</w:t>
      </w:r>
    </w:p>
    <w:p w:rsidRDefault="00935B47" w:rsidP="00935B47" w:rsidR="00935B47">
      <w:pPr>
        <w:jc w:val="right"/>
      </w:pPr>
      <w:r>
        <w:t>Poslovni broj:7 St-280/2016-97</w:t>
      </w:r>
    </w:p>
    <w:p w:rsidRDefault="00935B47" w:rsidP="00935B47" w:rsidR="00935B47">
      <w:pPr>
        <w:jc w:val="both"/>
      </w:pPr>
      <w:r>
        <w:t>2.Nalaže se Financijskoj agenciji, Regionalni centar Zagreb, Ulica grada Vukovara 70, da u roku 8 dana, nakon pravomoćnosti ovog rješenja izvrši isplatu novčanih iznosa iz točke 1. izreke ovog rješenja sa posebnog računa Financijske agencije IBAN HR112391200011300028787 i sa posebnog računa Financijske agencije IBAN HR 3323900011300011300028779, i to:</w:t>
      </w:r>
    </w:p>
    <w:p w:rsidRDefault="00935B47" w:rsidP="00935B47" w:rsidR="00935B47">
      <w:pPr>
        <w:jc w:val="both"/>
      </w:pPr>
      <w:r>
        <w:tab/>
        <w:t xml:space="preserve">-stečajnom dužniku 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OIB 40833941658, na njegov račun IBAN HR 8924020061100823684 iznos od 329.874,84 kuna, zbog namirenja troškova stečajnog postupka, </w:t>
      </w:r>
    </w:p>
    <w:p w:rsidRDefault="00935B47" w:rsidP="00935B47" w:rsidR="00935B47">
      <w:pPr>
        <w:jc w:val="both"/>
      </w:pPr>
      <w:r>
        <w:tab/>
        <w:t>-</w:t>
      </w:r>
      <w:proofErr w:type="spellStart"/>
      <w:r>
        <w:t>razlučnom</w:t>
      </w:r>
      <w:proofErr w:type="spellEnd"/>
      <w:r>
        <w:t xml:space="preserve"> vjerovniku B2 KAPITAL d.o.o. iz Zagreba, Radnička cesta 41, OIB 57509775367,  na njegov račun IBAN HR 9225000091101401685 iznos od 780.779,38 kuna, zbog namirenja dijela glavnice osigurane založnim pravom. </w:t>
      </w:r>
    </w:p>
    <w:p w:rsidRDefault="00935B47" w:rsidP="00935B47" w:rsidR="00935B47">
      <w:pPr>
        <w:jc w:val="center"/>
      </w:pPr>
      <w:r>
        <w:t>Obrazloženje</w:t>
      </w:r>
    </w:p>
    <w:p w:rsidRDefault="00935B47" w:rsidP="00935B47" w:rsidR="00935B47">
      <w:pPr>
        <w:jc w:val="both"/>
      </w:pPr>
      <w:r>
        <w:tab/>
        <w:t xml:space="preserve">U stečajnom postupku nad stečajnim dužnikom REMUŠ društvo s ograničenom odgovornošću za trgovinu i usluge u stečaju iz Bjelovara, nakon što su prodane navedene nekretnine opisane u točki 1. izreke ovog rješenja, te nakon što su kupci isplatili cijenu za iste, sud je utvrdio iz uvida u svu priloženu dokumentaciju u spisu da je prvi upisani u redoslijedu namirenja iz navedenih nekretnina </w:t>
      </w:r>
      <w:proofErr w:type="spellStart"/>
      <w:r>
        <w:t>razlučni</w:t>
      </w:r>
      <w:proofErr w:type="spellEnd"/>
      <w:r>
        <w:t xml:space="preserve"> vjerovnik B2 KAPITAL d.o.o. iz Zagreba koji ima tražbinu osiguranu </w:t>
      </w:r>
      <w:proofErr w:type="spellStart"/>
      <w:r>
        <w:t>razlučnim</w:t>
      </w:r>
      <w:proofErr w:type="spellEnd"/>
      <w:r>
        <w:t xml:space="preserve"> pravom u iznosu od 5.985.321,98 kuna temeljem Ugovora o zasnivanju založnog prava od 24. rujna 2008. godine na nekretninama navedenim u točki 1. izreke ovog rješenja, dok u preostalom dijelu svog osiguranog potraživanja po Ugovoru o zasnivanju založnog prava od 24. rujna 2008. godine ovaj </w:t>
      </w:r>
      <w:proofErr w:type="spellStart"/>
      <w:r>
        <w:t>razlučni</w:t>
      </w:r>
      <w:proofErr w:type="spellEnd"/>
      <w:r>
        <w:t xml:space="preserve"> vjerovnik ostaje nenamiren. Isto tako zbog navedenog ostaju nenamireni u cijelosti i svi preostali </w:t>
      </w:r>
      <w:proofErr w:type="spellStart"/>
      <w:r>
        <w:t>razlučni</w:t>
      </w:r>
      <w:proofErr w:type="spellEnd"/>
      <w:r>
        <w:t xml:space="preserve"> vjerovnici.</w:t>
      </w:r>
    </w:p>
    <w:p w:rsidRDefault="00935B47" w:rsidP="00935B47" w:rsidR="00935B47">
      <w:pPr>
        <w:spacing w:after="0"/>
        <w:jc w:val="both"/>
      </w:pPr>
      <w:r>
        <w:tab/>
        <w:t>Pored toga iz cijene dobivene prodajom navedenih nekretnina namiruju se svi stvarno nastali troškovi stečajnog postupka u iznosu određenom kao u točki 1. izreke ovog rješenja, a zbog čega je temeljem čl.254. Stečajnog zakona (Narodne novine broj 71/15), riješeno kao u izreci ovog rješenja.</w:t>
      </w:r>
    </w:p>
    <w:p w:rsidRDefault="00935B47" w:rsidP="00935B47" w:rsidR="00935B47">
      <w:pPr>
        <w:ind w:firstLine="720"/>
        <w:jc w:val="center"/>
      </w:pPr>
      <w:r>
        <w:t>Bjelovar 19. prosinca 2018.</w:t>
      </w:r>
    </w:p>
    <w:p w:rsidRDefault="00935B47" w:rsidP="00935B47" w:rsidR="00935B4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935B47" w:rsidP="00935B47" w:rsidR="00935B4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 xml:space="preserve">   Tomislav Mrazović</w:t>
      </w:r>
      <w:r>
        <w:t>,v.r.</w:t>
      </w:r>
    </w:p>
    <w:p w:rsidRDefault="00935B47" w:rsidP="00935B47" w:rsidR="00935B47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35B47" w:rsidP="00935B47" w:rsidR="00935B47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35B47" w:rsidP="00935B47" w:rsidR="00935B47">
      <w:pPr>
        <w:spacing w:after="0"/>
        <w:ind w:firstLine="720"/>
        <w:jc w:val="both"/>
      </w:pPr>
    </w:p>
    <w:p w:rsidRDefault="00935B47" w:rsidP="00935B47" w:rsidR="00AE649C" w:rsidRPr="00B76F3C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B47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5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St-280/2016-97</izvorni_sadrzaj>
    <derivirana_varijabla naziv="DomainObject.Oznaka_1">St-280/2016-97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St-280/2016-97</izvorni_sadrzaj>
    <derivirana_varijabla naziv="DomainObject.PoslovniBrojDokumenta_1">St-280/2016-97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E3F20-9A97-4BB9-A4A7-09006631D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783</properties:Words>
  <properties:Characters>4298</properties:Characters>
  <properties:Lines>78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2018-12-19T08:28:00Z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St-280/2016-97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