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8025" w14:paraId="bd2802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52C87" w:rsidRPr="00252C87">
        <w:t>MANJINJORGO j.d.o.o., OIB: 14180299884, Soli</w:t>
      </w:r>
      <w:r w:rsidR="00252C87">
        <w:t>n, Don Lovre Katića 32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52C87" w:rsidRPr="00252C87">
        <w:t>MANJINJORGO j.d.o.o., OIB: 14180299</w:t>
      </w:r>
      <w:r w:rsidR="00252C87">
        <w:t>884, Solin, Don Lovre Katića 32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52C87">
        <w:t>677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252C87">
        <w:t>120.699,26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252C87">
      <w:t>1953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60E9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63175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2C87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St-1953/2015</izvorni_sadrzaj>
    <derivirana_varijabla naziv="DomainObject.Predmet.OznakaBroj_1">St-1953/2015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MANJINJORGO j.d.o.o., za ugostiteljstvo, turizam i usluge</izvorni_sadrzaj>
    <derivirana_varijabla naziv="DomainObject.Predmet.ProtustrankaFormated_1">  MANJINJORGO j.d.o.o., za ugostiteljstvo, turizam i usluge</derivirana_varijabla>
  </DomainObject.Predmet.ProtustrankaFormated>
  <DomainObject.Predmet.ProtustrankaFormatedOIB>
    <izvorni_sadrzaj>  MANJINJORGO j.d.o.o., za ugostiteljstvo, turizam i usluge, OIB 14180299884</izvorni_sadrzaj>
    <derivirana_varijabla naziv="DomainObject.Predmet.ProtustrankaFormatedOIB_1">  MANJINJORGO j.d.o.o., za ugostiteljstvo, turizam i usluge, OIB 14180299884</derivirana_varijabla>
  </DomainObject.Predmet.ProtustrankaFormatedOIB>
  <DomainObject.Predmet.ProtustrankaFormatedWithAdress>
    <izvorni_sadrzaj> MANJINJORGO j.d.o.o., za ugostiteljstvo, turizam i usluge, Don Lovre Katića 32, 21210 Solin</izvorni_sadrzaj>
    <derivirana_varijabla naziv="DomainObject.Predmet.ProtustrankaFormatedWithAdress_1"> MANJINJORGO j.d.o.o., za ugostiteljstvo, turizam i usluge, Don Lovre Katića 32, 21210 Solin</derivirana_varijabla>
  </DomainObject.Predmet.ProtustrankaFormatedWithAdress>
  <DomainObject.Predmet.ProtustrankaFormatedWithAdressOIB>
    <izvorni_sadrzaj> MANJINJORGO j.d.o.o., za ugostiteljstvo, turizam i usluge, OIB 14180299884, Don Lovre Katića 32, 21210 Solin</izvorni_sadrzaj>
    <derivirana_varijabla naziv="DomainObject.Predmet.ProtustrankaFormatedWithAdressOIB_1"> MANJINJORGO j.d.o.o., za ugostiteljstvo, turizam i usluge, OIB 14180299884, Don Lovre Katića 32, 21210 Solin</derivirana_varijabla>
  </DomainObject.Predmet.ProtustrankaFormatedWithAdressOIB>
  <DomainObject.Predmet.ProtustrankaWithAdress>
    <izvorni_sadrzaj>MANJINJORGO j.d.o.o., za ugostiteljstvo, turizam i usluge Don Lovre Katića 32, 21210 Solin</izvorni_sadrzaj>
    <derivirana_varijabla naziv="DomainObject.Predmet.ProtustrankaWithAdress_1">MANJINJORGO j.d.o.o., za ugostiteljstvo, turizam i usluge Don Lovre Katića 32, 21210 Solin</derivirana_varijabla>
  </DomainObject.Predmet.ProtustrankaWithAdress>
  <DomainObject.Predmet.ProtustrankaWithAdressOIB>
    <izvorni_sadrzaj>MANJINJORGO j.d.o.o., za ugostiteljstvo, turizam i usluge, OIB 14180299884, Don Lovre Katića 32, 21210 Solin</izvorni_sadrzaj>
    <derivirana_varijabla naziv="DomainObject.Predmet.ProtustrankaWithAdressOIB_1">MANJINJORGO j.d.o.o., za ugostiteljstvo, turizam i usluge, OIB 14180299884, Don Lovre Katića 32, 21210 Solin</derivirana_varijabla>
  </DomainObject.Predmet.ProtustrankaWithAdressOIB>
  <DomainObject.Predmet.ProtustrankaNazivFormated>
    <izvorni_sadrzaj>MANJINJORGO j.d.o.o., za ugostiteljstvo, turizam i usluge</izvorni_sadrzaj>
    <derivirana_varijabla naziv="DomainObject.Predmet.ProtustrankaNazivFormated_1">MANJINJORGO j.d.o.o., za ugostiteljstvo, turizam i usluge</derivirana_varijabla>
  </DomainObject.Predmet.ProtustrankaNazivFormated>
  <DomainObject.Predmet.ProtustrankaNazivFormatedOIB>
    <izvorni_sadrzaj>MANJINJORGO j.d.o.o., za ugostiteljstvo, turizam i usluge, OIB 14180299884</izvorni_sadrzaj>
    <derivirana_varijabla naziv="DomainObject.Predmet.ProtustrankaNazivFormatedOIB_1">MANJINJORGO j.d.o.o., za ugostiteljstvo, turizam i usluge, OIB 14180299884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120699.26</izvorni_sadrzaj>
    <derivirana_varijabla naziv="DomainObject.Predmet.TrenutnaVrijednost_1">120699.26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MANJINJORGO j.d.o.o., za ugostiteljstvo, turizam i usluge</item>
    </izvorni_sadrzaj>
    <derivirana_varijabla naziv="DomainObject.Predmet.ProtuStrankaListFormated_1">
      <item>MANJINJORGO j.d.o.o., za ugostiteljstvo, turizam i usluge</item>
    </derivirana_varijabla>
  </DomainObject.Predmet.ProtuStrankaListFormated>
  <DomainObject.Predmet.ProtuStrankaListFormatedOIB>
    <izvorni_sadrzaj>
      <item>MANJINJORGO j.d.o.o., za ugostiteljstvo, turizam i usluge, OIB 14180299884</item>
    </izvorni_sadrzaj>
    <derivirana_varijabla naziv="DomainObject.Predmet.ProtuStrankaListFormatedOIB_1">
      <item>MANJINJORGO j.d.o.o., za ugostiteljstvo, turizam i usluge, OIB 14180299884</item>
    </derivirana_varijabla>
  </DomainObject.Predmet.ProtuStrankaListFormatedOIB>
  <DomainObject.Predmet.ProtuStrankaListFormatedWithAdress>
    <izvorni_sadrzaj>
      <item>MANJINJORGO j.d.o.o., za ugostiteljstvo, turizam i usluge, Don Lovre Katića 32, 21210 Solin</item>
    </izvorni_sadrzaj>
    <derivirana_varijabla naziv="DomainObject.Predmet.ProtuStrankaListFormatedWithAdress_1">
      <item>MANJINJORGO j.d.o.o., za ugostiteljstvo, turizam i usluge, Don Lovre Katića 32, 21210 Solin</item>
    </derivirana_varijabla>
  </DomainObject.Predmet.ProtuStrankaListFormatedWithAdress>
  <DomainObject.Predmet.ProtuStrankaListFormatedWithAdressOIB>
    <izvorni_sadrzaj>
      <item>MANJINJORGO j.d.o.o., za ugostiteljstvo, turizam i usluge, OIB 14180299884, Don Lovre Katića 32, 21210 Solin</item>
    </izvorni_sadrzaj>
    <derivirana_varijabla naziv="DomainObject.Predmet.ProtuStrankaListFormatedWithAdressOIB_1">
      <item>MANJINJORGO j.d.o.o., za ugostiteljstvo, turizam i usluge, OIB 14180299884, Don Lovre Katića 32, 21210 Solin</item>
    </derivirana_varijabla>
  </DomainObject.Predmet.ProtuStrankaListFormatedWithAdressOIB>
  <DomainObject.Predmet.ProtuStrankaListNazivFormated>
    <izvorni_sadrzaj>
      <item>MANJINJORGO j.d.o.o., za ugostiteljstvo, turizam i usluge</item>
    </izvorni_sadrzaj>
    <derivirana_varijabla naziv="DomainObject.Predmet.ProtuStrankaListNazivFormated_1">
      <item>MANJINJORGO j.d.o.o., za ugostiteljstvo, turizam i usluge</item>
    </derivirana_varijabla>
  </DomainObject.Predmet.ProtuStrankaListNazivFormated>
  <DomainObject.Predmet.ProtuStrankaListNazivFormatedOIB>
    <izvorni_sadrzaj>
      <item>MANJINJORGO j.d.o.o., za ugostiteljstvo, turizam i usluge, OIB 14180299884</item>
    </izvorni_sadrzaj>
    <derivirana_varijabla naziv="DomainObject.Predmet.ProtuStrankaListNazivFormatedOIB_1">
      <item>MANJINJORGO j.d.o.o., za ugostiteljstvo, turizam i usluge, OIB 14180299884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MANJINJORGO j.d.o.o., za ugostiteljstvo, turizam i usluge</izvorni_sadrzaj>
    <derivirana_varijabla naziv="DomainObject.Predmet.ProtustrankaIDrugi_1">MANJINJORGO j.d.o.o., za ugostiteljstvo,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MANJINJORGO j.d.o.o., za ugostiteljstvo, turizam i usluge, OIB 14180299884, Don Lovre Katića 32, 21210 Solin</izvorni_sadrzaj>
    <derivirana_varijabla naziv="DomainObject.Predmet.ProtustrankaIDrugiAdressOIB_1">MANJINJORGO j.d.o.o., za ugostiteljstvo, turizam i usluge, OIB 14180299884, Don Lovre Katića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MANJINJORGO j.d.o.o., za ugostiteljstvo, turizam i usluge</item>
      <item>FINANCIJSKA AGENCIJA, RC SPLIT</item>
    </izvorni_sadrzaj>
    <derivirana_varijabla naziv="DomainObject.Predmet.SudioniciListNaziv_1">
      <item>MANJINJORGO j.d.o.o., za ugostiteljstvo, turizam i usluge</item>
      <item>FINANCIJSKA AGENCIJA, RC SPLIT</item>
    </derivirana_varijabla>
  </DomainObject.Predmet.SudioniciListNaziv>
  <DomainObject.Predmet.SudioniciListAdressOIB>
    <izvorni_sadrzaj>
      <item>MANJINJORGO j.d.o.o., za ugostiteljstvo, turizam i usluge, OIB 14180299884, Don Lovre Katića 32,21210 Solin</item>
      <item>FINANCIJSKA AGENCIJA, RC SPLIT, OIB 85821130368, Mažuranićevo šetalište 24 b,21000 Split</item>
    </izvorni_sadrzaj>
    <derivirana_varijabla naziv="DomainObject.Predmet.SudioniciListAdressOIB_1">
      <item>MANJINJORGO j.d.o.o., za ugostiteljstvo, turizam i usluge, OIB 14180299884, Don Lovre Katića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14180299884</item>
      <item>, OIB 85821130368</item>
    </izvorni_sadrzaj>
    <derivirana_varijabla naziv="DomainObject.Predmet.SudioniciListNazivOIB_1">
      <item>, OIB 14180299884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FB396-B9F3-4EA9-90F8-6F34B6127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324</properties:Words>
  <properties:Characters>1817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2017-03-09T07:46:00Z</dcterms:created>
  <dc:creator>nmarkovic</dc:creator>
  <cp:lastModifiedBy>Katarina Mikulić</cp:lastModifiedBy>
  <cp:lastPrinted>2017-03-09T07:46:00Z</cp:lastPrinted>
  <dcterms:modified xmlns:xsi="http://www.w3.org/2001/XMLSchema-instance" xsi:type="dcterms:W3CDTF">2017-03-09T08:12:00Z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