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ad2f" w14:paraId="0c8ad2f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126D27">
        <w:rPr>
          <w:b/>
        </w:rPr>
        <w:t>4</w:t>
      </w:r>
      <w:r w:rsidR="00161B50">
        <w:rPr>
          <w:b/>
        </w:rPr>
        <w:t>20</w:t>
      </w:r>
      <w:r w:rsidR="008D1B0D" w:rsidRPr="008D1B0D">
        <w:rPr>
          <w:b/>
        </w:rPr>
        <w:t>/2016-</w:t>
      </w:r>
      <w:r w:rsidR="001A49B3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976F4C">
        <w:t>Zagreb</w:t>
      </w:r>
      <w:r w:rsidR="008D1B0D">
        <w:t>,</w:t>
      </w:r>
      <w:r w:rsidR="00BA56FA" w:rsidRPr="00BA56FA">
        <w:t xml:space="preserve"> Zagreb, Trg svibanjskih žrtava 1995. 1, OIB: 85821130368</w:t>
      </w:r>
      <w:r w:rsidR="00BA56FA">
        <w:t xml:space="preserve"> </w:t>
      </w:r>
      <w:r w:rsidR="00AA7765">
        <w:t>za provedbu skraćenog stečajnog postupka nad stečajnim dužnikom</w:t>
      </w:r>
      <w:r w:rsidR="00EE60A1">
        <w:t xml:space="preserve"> </w:t>
      </w:r>
      <w:r w:rsidR="00161B50" w:rsidRPr="00161B50">
        <w:t>HRVATSKO VETERINARSKO DRUŠTVO – 1893 – SOCIETAS VETERINARIA CROATICA U LIKVIDACIJI,</w:t>
      </w:r>
      <w:r w:rsidR="00161B50">
        <w:t xml:space="preserve"> skraćeni naziv: HVD- 1893,</w:t>
      </w:r>
      <w:r w:rsidR="00161B50" w:rsidRPr="00161B50">
        <w:t xml:space="preserve"> Zagreb, Hrgovići 63, OIB: 69145509029</w:t>
      </w:r>
      <w:r w:rsidR="00B16504" w:rsidRPr="00B16504">
        <w:t xml:space="preserve">, </w:t>
      </w:r>
      <w:r w:rsidR="00AA7765">
        <w:t xml:space="preserve">dana </w:t>
      </w:r>
      <w:r w:rsidR="008359D0">
        <w:t>3</w:t>
      </w:r>
      <w:r w:rsidR="008130A6">
        <w:t>1</w:t>
      </w:r>
      <w:r w:rsidR="00654824">
        <w:t xml:space="preserve">. </w:t>
      </w:r>
      <w:r w:rsidR="008359D0">
        <w:t>kolovoza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161B50" w:rsidRPr="00161B50">
        <w:t>HRVATSKO VETERINARSKO DRUŠTVO – 1893 – SOCIETAS VETERINARIA CROATICA U LIKVIDACIJI, skraćeni naziv: HVD- 1893, Zagreb, Hrgovići 63, OIB: 69145509029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7A2439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7A2439" w:rsidRPr="007A2439">
        <w:t>Nada Reljić iz Slavonskog Broda, Naselje A. Hebranga 7/9, OIB: 63776354688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</w:t>
      </w:r>
      <w:r w:rsidR="002B488F">
        <w:t xml:space="preserve"> </w:t>
      </w:r>
      <w:r w:rsidR="00161B50" w:rsidRPr="00161B50">
        <w:t>HRVATSKO VETERINARSKO DRUŠTVO – 1893 – SOCIETAS VETERINARIA CROATICA U LIKVIDACIJI, skraćeni naziv: HVD- 1893, Zagreb, Hrgovići 63, OIB: 69145509029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>5. Rješenje će se po pravomoćnosti dostaviti registru</w:t>
      </w:r>
      <w:r w:rsidR="00B112B6">
        <w:t xml:space="preserve"> udruga</w:t>
      </w:r>
      <w:r>
        <w:t xml:space="preserve"> radi</w:t>
      </w:r>
      <w:r w:rsidR="00B112B6">
        <w:t xml:space="preserve"> brisanja stečajnog dužnika iz</w:t>
      </w:r>
      <w:r>
        <w:t xml:space="preserve"> registra</w:t>
      </w:r>
      <w:r w:rsidR="00B112B6">
        <w:t xml:space="preserve"> udruga</w:t>
      </w:r>
      <w:r>
        <w:t xml:space="preserve">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04284B" w:rsidR="00161B50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161B50" w:rsidP="00161B50" w:rsidR="00161B50">
      <w:pPr>
        <w:jc w:val="right"/>
      </w:pPr>
      <w:r w:rsidRPr="00161B50">
        <w:rPr>
          <w:b/>
        </w:rPr>
        <w:lastRenderedPageBreak/>
        <w:t>Broj: 7/St-1420/2016-5</w:t>
      </w:r>
    </w:p>
    <w:p w:rsidRDefault="00161B50" w:rsidP="00161B50" w:rsidR="00161B50">
      <w:pPr>
        <w:jc w:val="both"/>
      </w:pPr>
    </w:p>
    <w:p w:rsidRDefault="00B908A3" w:rsidP="00161B50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976F4C">
        <w:t>Zagreb,</w:t>
      </w:r>
      <w:r w:rsidR="00BA56FA" w:rsidRPr="00BA56FA">
        <w:t xml:space="preserve"> Zagreb, Trg svibanjskih žrtava 1995. 1, OIB: 85821130368</w:t>
      </w:r>
      <w:r w:rsidR="00BA56FA">
        <w:t>,</w:t>
      </w:r>
      <w:r>
        <w:t xml:space="preserve"> sukladno odredbi čl. </w:t>
      </w:r>
      <w:r w:rsidR="0080365E">
        <w:t>444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161B50" w:rsidRPr="00161B50">
        <w:t>HRVATSKO VETERINARSKO DRUŠTVO – 1893 – SOCIETAS VETERINARIA CROATICA U LIKVIDACIJI, skraćeni naziv: HVD- 1893, Zagreb, Hrgovići 63, OIB: 69145509029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161B50">
        <w:t>1929</w:t>
      </w:r>
      <w:r w:rsidR="008D1B0D">
        <w:t xml:space="preserve"> </w:t>
      </w:r>
      <w:r>
        <w:t>dan</w:t>
      </w:r>
      <w:r w:rsidR="00161B50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0365E">
        <w:t>3</w:t>
      </w:r>
      <w:r w:rsidR="00126D27">
        <w:t>1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359D0">
        <w:t>3</w:t>
      </w:r>
      <w:r w:rsidR="008130A6">
        <w:t>1</w:t>
      </w:r>
      <w:r w:rsidR="008359D0">
        <w:t>. kolovoza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976F4C" w:rsidP="00A374CF" w:rsidR="00976F4C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</w:t>
      </w:r>
      <w:r w:rsidR="00B112B6">
        <w:t>R</w:t>
      </w:r>
      <w:r>
        <w:t xml:space="preserve">egistru </w:t>
      </w:r>
      <w:r w:rsidR="00B112B6">
        <w:t>udruga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F57" w:rsidR="00E62F57">
      <w:r>
        <w:separator/>
      </w:r>
    </w:p>
  </w:endnote>
  <w:endnote w:id="0" w:type="continuationSeparator">
    <w:p w:rsidRDefault="00E62F57" w:rsidR="00E62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F57" w:rsidR="00E62F57">
      <w:r>
        <w:separator/>
      </w:r>
    </w:p>
  </w:footnote>
  <w:footnote w:id="0" w:type="continuationSeparator">
    <w:p w:rsidRDefault="00E62F57" w:rsidR="00E62F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F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4300"/>
    <w:rsid w:val="00085579"/>
    <w:rsid w:val="000A107B"/>
    <w:rsid w:val="000A180E"/>
    <w:rsid w:val="000B4504"/>
    <w:rsid w:val="000C7AD2"/>
    <w:rsid w:val="000D206B"/>
    <w:rsid w:val="000D3627"/>
    <w:rsid w:val="000D4D93"/>
    <w:rsid w:val="000E74BD"/>
    <w:rsid w:val="000F2034"/>
    <w:rsid w:val="000F6BFE"/>
    <w:rsid w:val="000F7750"/>
    <w:rsid w:val="000F7A45"/>
    <w:rsid w:val="00103E6A"/>
    <w:rsid w:val="0011294B"/>
    <w:rsid w:val="00114D37"/>
    <w:rsid w:val="00126D27"/>
    <w:rsid w:val="001307D3"/>
    <w:rsid w:val="00132969"/>
    <w:rsid w:val="00134C6C"/>
    <w:rsid w:val="00147255"/>
    <w:rsid w:val="00152E0E"/>
    <w:rsid w:val="00161B50"/>
    <w:rsid w:val="0016405B"/>
    <w:rsid w:val="001674FA"/>
    <w:rsid w:val="00174C7D"/>
    <w:rsid w:val="001926DB"/>
    <w:rsid w:val="001A49B3"/>
    <w:rsid w:val="001B37AE"/>
    <w:rsid w:val="001B61FF"/>
    <w:rsid w:val="001C0B9D"/>
    <w:rsid w:val="001C5CF7"/>
    <w:rsid w:val="001D2B3A"/>
    <w:rsid w:val="00202563"/>
    <w:rsid w:val="0021269A"/>
    <w:rsid w:val="0022619D"/>
    <w:rsid w:val="00226319"/>
    <w:rsid w:val="00243DD4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1FAE"/>
    <w:rsid w:val="00327888"/>
    <w:rsid w:val="00332139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84D08"/>
    <w:rsid w:val="00396144"/>
    <w:rsid w:val="003A4E77"/>
    <w:rsid w:val="003B4028"/>
    <w:rsid w:val="003C2107"/>
    <w:rsid w:val="003D057F"/>
    <w:rsid w:val="003D4BB5"/>
    <w:rsid w:val="003E10BA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0D54"/>
    <w:rsid w:val="004B2CB7"/>
    <w:rsid w:val="004D3668"/>
    <w:rsid w:val="004D4D5D"/>
    <w:rsid w:val="004D6764"/>
    <w:rsid w:val="004E72B6"/>
    <w:rsid w:val="005001E0"/>
    <w:rsid w:val="00501CDB"/>
    <w:rsid w:val="00504CE4"/>
    <w:rsid w:val="005120E7"/>
    <w:rsid w:val="005131D4"/>
    <w:rsid w:val="00525191"/>
    <w:rsid w:val="00533CCE"/>
    <w:rsid w:val="00536102"/>
    <w:rsid w:val="00543251"/>
    <w:rsid w:val="00545E87"/>
    <w:rsid w:val="005476EE"/>
    <w:rsid w:val="00547F1F"/>
    <w:rsid w:val="005573EF"/>
    <w:rsid w:val="00560018"/>
    <w:rsid w:val="00561DFC"/>
    <w:rsid w:val="0057405A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6C5867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415E9"/>
    <w:rsid w:val="00755C77"/>
    <w:rsid w:val="00761619"/>
    <w:rsid w:val="0076432D"/>
    <w:rsid w:val="00771E3D"/>
    <w:rsid w:val="007806B9"/>
    <w:rsid w:val="0079485C"/>
    <w:rsid w:val="007A2439"/>
    <w:rsid w:val="007A4D10"/>
    <w:rsid w:val="007A6587"/>
    <w:rsid w:val="007B5490"/>
    <w:rsid w:val="007C2A9B"/>
    <w:rsid w:val="007C38C9"/>
    <w:rsid w:val="007C4E4B"/>
    <w:rsid w:val="007C7835"/>
    <w:rsid w:val="007F48F2"/>
    <w:rsid w:val="007F5B85"/>
    <w:rsid w:val="007F7BE4"/>
    <w:rsid w:val="0080365E"/>
    <w:rsid w:val="008130A6"/>
    <w:rsid w:val="00816600"/>
    <w:rsid w:val="00824FF3"/>
    <w:rsid w:val="00832536"/>
    <w:rsid w:val="008359D0"/>
    <w:rsid w:val="00841F8D"/>
    <w:rsid w:val="00856577"/>
    <w:rsid w:val="00863A5B"/>
    <w:rsid w:val="00873A1A"/>
    <w:rsid w:val="00896044"/>
    <w:rsid w:val="0089623C"/>
    <w:rsid w:val="008A0360"/>
    <w:rsid w:val="008A4B1F"/>
    <w:rsid w:val="008C291C"/>
    <w:rsid w:val="008D1B0D"/>
    <w:rsid w:val="009000E9"/>
    <w:rsid w:val="009135EF"/>
    <w:rsid w:val="009339B1"/>
    <w:rsid w:val="00942E1D"/>
    <w:rsid w:val="009458D8"/>
    <w:rsid w:val="00961BE6"/>
    <w:rsid w:val="0096689E"/>
    <w:rsid w:val="00976F4C"/>
    <w:rsid w:val="00977673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5397"/>
    <w:rsid w:val="00AA7765"/>
    <w:rsid w:val="00AC5BA2"/>
    <w:rsid w:val="00AF3DC0"/>
    <w:rsid w:val="00B0142A"/>
    <w:rsid w:val="00B028C6"/>
    <w:rsid w:val="00B112B6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291E"/>
    <w:rsid w:val="00B75477"/>
    <w:rsid w:val="00B77829"/>
    <w:rsid w:val="00B908A3"/>
    <w:rsid w:val="00B91C92"/>
    <w:rsid w:val="00BA56FA"/>
    <w:rsid w:val="00BC6FC5"/>
    <w:rsid w:val="00BD0EB6"/>
    <w:rsid w:val="00C04D92"/>
    <w:rsid w:val="00C32C54"/>
    <w:rsid w:val="00C53A06"/>
    <w:rsid w:val="00C63D01"/>
    <w:rsid w:val="00C67E1D"/>
    <w:rsid w:val="00C74CB4"/>
    <w:rsid w:val="00C868CA"/>
    <w:rsid w:val="00C87258"/>
    <w:rsid w:val="00C92D33"/>
    <w:rsid w:val="00CD466F"/>
    <w:rsid w:val="00D22AF4"/>
    <w:rsid w:val="00D24F05"/>
    <w:rsid w:val="00D25655"/>
    <w:rsid w:val="00D66FB6"/>
    <w:rsid w:val="00D80405"/>
    <w:rsid w:val="00D918E2"/>
    <w:rsid w:val="00DB52D3"/>
    <w:rsid w:val="00DC4AFF"/>
    <w:rsid w:val="00DC7E31"/>
    <w:rsid w:val="00DF26AE"/>
    <w:rsid w:val="00E1784E"/>
    <w:rsid w:val="00E57783"/>
    <w:rsid w:val="00E62F57"/>
    <w:rsid w:val="00E72C9F"/>
    <w:rsid w:val="00E82FB3"/>
    <w:rsid w:val="00E9327B"/>
    <w:rsid w:val="00EC3055"/>
    <w:rsid w:val="00EC6FC9"/>
    <w:rsid w:val="00ED1A01"/>
    <w:rsid w:val="00EE60A1"/>
    <w:rsid w:val="00EE766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0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0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0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0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0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0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0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0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St-1420/2016</izvorni_sadrzaj>
    <derivirana_varijabla naziv="DomainObject.Predmet.OznakaBroj_1">St-1420/2016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 SZ</izvorni_sadrzaj>
    <derivirana_varijabla naziv="DomainObject.Predmet.PrimjedbaSuca_1">ČL.11.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VETERINARSKO DRUŠTVO-1893-SOCIETAS VETERINARIA CROATICA</izvorni_sadrzaj>
    <derivirana_varijabla naziv="DomainObject.Predmet.ProtustrankaFormated_1">  HRVATSKO VETERINARSKO DRUŠTVO-1893-SOCIETAS VETERINARIA CROATICA</derivirana_varijabla>
  </DomainObject.Predmet.ProtustrankaFormated>
  <DomainObject.Predmet.ProtustrankaFormatedOIB>
    <izvorni_sadrzaj>  HRVATSKO VETERINARSKO DRUŠTVO-1893-SOCIETAS VETERINARIA CROATICA, OIB 69145509029</izvorni_sadrzaj>
    <derivirana_varijabla naziv="DomainObject.Predmet.ProtustrankaFormatedOIB_1">  HRVATSKO VETERINARSKO DRUŠTVO-1893-SOCIETAS VETERINARIA CROATICA, OIB 69145509029</derivirana_varijabla>
  </DomainObject.Predmet.ProtustrankaFormatedOIB>
  <DomainObject.Predmet.ProtustrankaFormatedWithAdress>
    <izvorni_sadrzaj> HRVATSKO VETERINARSKO DRUŠTVO-1893-SOCIETAS VETERINARIA CROATICA, Hrgovići 63, 10000 Zagreb</izvorni_sadrzaj>
    <derivirana_varijabla naziv="DomainObject.Predmet.ProtustrankaFormatedWithAdress_1"> HRVATSKO VETERINARSKO DRUŠTVO-1893-SOCIETAS VETERINARIA CROATICA, Hrgovići 63, 10000 Zagreb</derivirana_varijabla>
  </DomainObject.Predmet.ProtustrankaFormatedWithAdress>
  <DomainObject.Predmet.ProtustrankaFormatedWithAdressOIB>
    <izvorni_sadrzaj> HRVATSKO VETERINARSKO DRUŠTVO-1893-SOCIETAS VETERINARIA CROATICA, OIB 69145509029, Hrgovići 63, 10000 Zagreb</izvorni_sadrzaj>
    <derivirana_varijabla naziv="DomainObject.Predmet.ProtustrankaFormatedWithAdressOIB_1"> HRVATSKO VETERINARSKO DRUŠTVO-1893-SOCIETAS VETERINARIA CROATICA, OIB 69145509029, Hrgovići 63, 10000 Zagreb</derivirana_varijabla>
  </DomainObject.Predmet.ProtustrankaFormatedWithAdressOIB>
  <DomainObject.Predmet.ProtustrankaWithAdress>
    <izvorni_sadrzaj>HRVATSKO VETERINARSKO DRUŠTVO-1893-SOCIETAS VETERINARIA CROATICA Hrgovići 63, 10000 Zagreb</izvorni_sadrzaj>
    <derivirana_varijabla naziv="DomainObject.Predmet.ProtustrankaWithAdress_1">HRVATSKO VETERINARSKO DRUŠTVO-1893-SOCIETAS VETERINARIA CROATICA Hrgovići 63, 10000 Zagreb</derivirana_varijabla>
  </DomainObject.Predmet.ProtustrankaWithAdress>
  <DomainObject.Predmet.ProtustrankaWithAdressOIB>
    <izvorni_sadrzaj>HRVATSKO VETERINARSKO DRUŠTVO-1893-SOCIETAS VETERINARIA CROATICA, OIB 69145509029, Hrgovići 63, 10000 Zagreb</izvorni_sadrzaj>
    <derivirana_varijabla naziv="DomainObject.Predmet.ProtustrankaWithAdressOIB_1">HRVATSKO VETERINARSKO DRUŠTVO-1893-SOCIETAS VETERINARIA CROATICA, OIB 69145509029, Hrgovići 63, 10000 Zagreb</derivirana_varijabla>
  </DomainObject.Predmet.ProtustrankaWithAdressOIB>
  <DomainObject.Predmet.ProtustrankaNazivFormated>
    <izvorni_sadrzaj>HRVATSKO VETERINARSKO DRUŠTVO-1893-SOCIETAS VETERINARIA CROATICA</izvorni_sadrzaj>
    <derivirana_varijabla naziv="DomainObject.Predmet.ProtustrankaNazivFormated_1">HRVATSKO VETERINARSKO DRUŠTVO-1893-SOCIETAS VETERINARIA CROATICA</derivirana_varijabla>
  </DomainObject.Predmet.ProtustrankaNazivFormated>
  <DomainObject.Predmet.ProtustrankaNazivFormatedOIB>
    <izvorni_sadrzaj>HRVATSKO VETERINARSKO DRUŠTVO-1893-SOCIETAS VETERINARIA CROATICA, OIB 69145509029</izvorni_sadrzaj>
    <derivirana_varijabla naziv="DomainObject.Predmet.ProtustrankaNazivFormatedOIB_1">HRVATSKO VETERINARSKO DRUŠTVO-1893-SOCIETAS VETERINARIA CROATICA, OIB 69145509029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100286.39</izvorni_sadrzaj>
    <derivirana_varijabla naziv="DomainObject.Predmet.TrenutnaVrijednost_1">100286.39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VETERINARSKO DRUŠTVO-1893-SOCIETAS VETERINARIA CROATICA</item>
    </izvorni_sadrzaj>
    <derivirana_varijabla naziv="DomainObject.Predmet.ProtuStrankaListFormated_1">
      <item>HRVATSKO VETERINARSKO DRUŠTVO-1893-SOCIETAS VETERINARIA CROATICA</item>
    </derivirana_varijabla>
  </DomainObject.Predmet.ProtuStrankaListFormated>
  <DomainObject.Predmet.ProtuStrankaListFormatedOIB>
    <izvorni_sadrzaj>
      <item>HRVATSKO VETERINARSKO DRUŠTVO-1893-SOCIETAS VETERINARIA CROATICA, OIB 69145509029</item>
    </izvorni_sadrzaj>
    <derivirana_varijabla naziv="DomainObject.Predmet.ProtuStrankaListFormatedOIB_1">
      <item>HRVATSKO VETERINARSKO DRUŠTVO-1893-SOCIETAS VETERINARIA CROATICA, OIB 69145509029</item>
    </derivirana_varijabla>
  </DomainObject.Predmet.ProtuStrankaListFormatedOIB>
  <DomainObject.Predmet.ProtuStrankaListFormatedWithAdress>
    <izvorni_sadrzaj>
      <item>HRVATSKO VETERINARSKO DRUŠTVO-1893-SOCIETAS VETERINARIA CROATICA, Hrgovići 63, 10000 Zagreb</item>
    </izvorni_sadrzaj>
    <derivirana_varijabla naziv="DomainObject.Predmet.ProtuStrankaListFormatedWithAdress_1">
      <item>HRVATSKO VETERINARSKO DRUŠTVO-1893-SOCIETAS VETERINARIA CROATICA, Hrgovići 63, 10000 Zagreb</item>
    </derivirana_varijabla>
  </DomainObject.Predmet.ProtuStrankaListFormatedWithAdress>
  <DomainObject.Predmet.ProtuStrankaListFormatedWithAdressOIB>
    <izvorni_sadrzaj>
      <item>HRVATSKO VETERINARSKO DRUŠTVO-1893-SOCIETAS VETERINARIA CROATICA, OIB 69145509029, Hrgovići 63, 10000 Zagreb</item>
    </izvorni_sadrzaj>
    <derivirana_varijabla naziv="DomainObject.Predmet.ProtuStrankaListFormatedWithAdressOIB_1">
      <item>HRVATSKO VETERINARSKO DRUŠTVO-1893-SOCIETAS VETERINARIA CROATICA, OIB 69145509029, Hrgovići 63, 10000 Zagreb</item>
    </derivirana_varijabla>
  </DomainObject.Predmet.ProtuStrankaListFormatedWithAdressOIB>
  <DomainObject.Predmet.ProtuStrankaListNazivFormated>
    <izvorni_sadrzaj>
      <item>HRVATSKO VETERINARSKO DRUŠTVO-1893-SOCIETAS VETERINARIA CROATICA</item>
    </izvorni_sadrzaj>
    <derivirana_varijabla naziv="DomainObject.Predmet.ProtuStrankaListNazivFormated_1">
      <item>HRVATSKO VETERINARSKO DRUŠTVO-1893-SOCIETAS VETERINARIA CROATICA</item>
    </derivirana_varijabla>
  </DomainObject.Predmet.ProtuStrankaListNazivFormated>
  <DomainObject.Predmet.ProtuStrankaListNazivFormatedOIB>
    <izvorni_sadrzaj>
      <item>HRVATSKO VETERINARSKO DRUŠTVO-1893-SOCIETAS VETERINARIA CROATICA, OIB 69145509029</item>
    </izvorni_sadrzaj>
    <derivirana_varijabla naziv="DomainObject.Predmet.ProtuStrankaListNazivFormatedOIB_1">
      <item>HRVATSKO VETERINARSKO DRUŠTVO-1893-SOCIETAS VETERINARIA CROATICA, OIB 69145509029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VETERINARSKO DRUŠTVO-1893-SOCIETAS VETERINARIA CROATICA</izvorni_sadrzaj>
    <derivirana_varijabla naziv="DomainObject.Predmet.ProtustrankaIDrugi_1">HRVATSKO VETERINARSKO DRUŠTVO-1893-SOCIETAS VETERINARIA CROATICA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VETERINARSKO DRUŠTVO-1893-SOCIETAS VETERINARIA CROATICA, OIB 69145509029, Hrgovići 63, 10000 Zagreb</izvorni_sadrzaj>
    <derivirana_varijabla naziv="DomainObject.Predmet.ProtustrankaIDrugiAdressOIB_1">HRVATSKO VETERINARSKO DRUŠTVO-1893-SOCIETAS VETERINARIA CROATICA, OIB 69145509029, Hrgovići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VETERINARSKO DRUŠTVO-1893-SOCIETAS VETERINARIA CROATICA</item>
      <item>FINA Regionalni centar Zagreb</item>
    </izvorni_sadrzaj>
    <derivirana_varijabla naziv="DomainObject.Predmet.SudioniciListNaziv_1">
      <item>HRVATSKO VETERINARSKO DRUŠTVO-1893-SOCIETAS VETERINARIA CROATICA</item>
      <item>FINA Regionalni centar Zagreb</item>
    </derivirana_varijabla>
  </DomainObject.Predmet.SudioniciListNaziv>
  <DomainObject.Predmet.SudioniciListAdressOIB>
    <izvorni_sadrzaj>
      <item>HRVATSKO VETERINARSKO DRUŠTVO-1893-SOCIETAS VETERINARIA CROATICA, OIB 69145509029, Hrgovići 63,10000 Zagreb</item>
      <item>FINA Regionalni centar Zagreb, OIB 85821130368, Trg svibanjskih žrtava 1995. 1,10000 Zagreb</item>
    </izvorni_sadrzaj>
    <derivirana_varijabla naziv="DomainObject.Predmet.SudioniciListAdressOIB_1">
      <item>HRVATSKO VETERINARSKO DRUŠTVO-1893-SOCIETAS VETERINARIA CROATICA, OIB 69145509029, Hrgovići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69145509029</item>
      <item>, OIB 85821130368</item>
    </izvorni_sadrzaj>
    <derivirana_varijabla naziv="DomainObject.Predmet.SudioniciListNazivOIB_1">
      <item>, OIB 69145509029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15FFD-7173-458B-A161-0FB9A4ABB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817</properties:Words>
  <properties:Characters>4668</properties:Characters>
  <properties:Lines>115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2016-08-26T07:39:00Z</dcterms:created>
  <dc:creator>alet</dc:creator>
  <cp:lastModifiedBy>wsadmin</cp:lastModifiedBy>
  <cp:lastPrinted>2016-07-28T06:43:00Z</cp:lastPrinted>
  <dcterms:modified xmlns:xsi="http://www.w3.org/2001/XMLSchema-instance" xsi:type="dcterms:W3CDTF">2016-08-31T11:14:00Z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