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91cd" w14:paraId="23791cd" w:rsidRDefault="00534C9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34C99" w:rsidP="00534C99" w:rsidR="00534C99" w:rsidRPr="00534C99">
      <w:pPr>
        <w:spacing w:after="0"/>
        <w:rPr>
          <w:rFonts w:cs="Times New Roman" w:eastAsia="Times New Roman"/>
          <w:b/>
          <w:lang w:eastAsia="hr-HR"/>
        </w:rPr>
      </w:pPr>
      <w:r w:rsidRPr="00534C9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34C99">
        <w:rPr>
          <w:rFonts w:cs="Times New Roman" w:eastAsia="Times New Roman"/>
          <w:b/>
          <w:lang w:eastAsia="hr-HR"/>
        </w:rPr>
        <w:t>Broj: 14. St-217/2015.</w:t>
      </w:r>
    </w:p>
    <w:p w:rsidRDefault="00534C99" w:rsidP="00534C99" w:rsidR="00534C99" w:rsidRPr="00534C99">
      <w:pPr>
        <w:spacing w:after="0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34C99" w:rsidP="00534C99" w:rsidR="00534C99" w:rsidRPr="00534C99">
      <w:pPr>
        <w:spacing w:after="0"/>
        <w:rPr>
          <w:rFonts w:cs="Times New Roman" w:eastAsia="Times New Roman"/>
          <w:b/>
          <w:lang w:eastAsia="hr-HR"/>
        </w:rPr>
      </w:pPr>
      <w:r w:rsidRPr="00534C9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34C99">
        <w:rPr>
          <w:rFonts w:cs="Times New Roman" w:eastAsia="Times New Roman"/>
          <w:b/>
          <w:lang w:eastAsia="hr-HR"/>
        </w:rPr>
        <w:t>Sukoišanska</w:t>
      </w:r>
      <w:proofErr w:type="spellEnd"/>
      <w:r w:rsidRPr="00534C9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34C9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34C99" w:rsidP="00534C99" w:rsidR="00534C99" w:rsidRPr="00534C9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34C99" w:rsidP="00534C99" w:rsidR="00534C99" w:rsidRPr="00534C9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34C99">
        <w:rPr>
          <w:rFonts w:cs="Times New Roman" w:eastAsia="Times New Roman"/>
          <w:b/>
          <w:lang w:eastAsia="hr-HR"/>
        </w:rPr>
        <w:t>R J E Š E NJ E</w:t>
      </w:r>
    </w:p>
    <w:p w:rsidRDefault="00534C99" w:rsidP="00534C99" w:rsidR="00534C99" w:rsidRPr="00534C9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b/>
          <w:lang w:eastAsia="hr-HR"/>
        </w:rPr>
        <w:tab/>
      </w:r>
      <w:r w:rsidRPr="00534C9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MICHEL, d.o.o., za </w:t>
      </w:r>
      <w:proofErr w:type="spellStart"/>
      <w:r w:rsidRPr="00534C99">
        <w:rPr>
          <w:rFonts w:cs="Times New Roman" w:eastAsia="Times New Roman"/>
          <w:lang w:eastAsia="hr-HR"/>
        </w:rPr>
        <w:t>export</w:t>
      </w:r>
      <w:proofErr w:type="spellEnd"/>
      <w:r w:rsidRPr="00534C99">
        <w:rPr>
          <w:rFonts w:cs="Times New Roman" w:eastAsia="Times New Roman"/>
          <w:lang w:eastAsia="hr-HR"/>
        </w:rPr>
        <w:t>-import, trgovinu, turizam i ugostiteljstvo, Split, Hrvojeva 7/II., OIB: 00351097556., MBS: 060136709., dana 17. ožujka 2016. godine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center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r i j e š i o  j e</w:t>
      </w:r>
    </w:p>
    <w:p w:rsidRDefault="00534C99" w:rsidP="00534C99" w:rsidR="00534C99" w:rsidRPr="00534C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 xml:space="preserve">Otvara se skraćeni stečajni postupak nad Dužnikom: MICHEL, d.o.o., za </w:t>
      </w:r>
      <w:proofErr w:type="spellStart"/>
      <w:r w:rsidRPr="00534C99">
        <w:rPr>
          <w:rFonts w:cs="Times New Roman" w:eastAsia="Times New Roman"/>
          <w:lang w:eastAsia="hr-HR"/>
        </w:rPr>
        <w:t>export</w:t>
      </w:r>
      <w:proofErr w:type="spellEnd"/>
      <w:r w:rsidRPr="00534C99">
        <w:rPr>
          <w:rFonts w:cs="Times New Roman" w:eastAsia="Times New Roman"/>
          <w:lang w:eastAsia="hr-HR"/>
        </w:rPr>
        <w:t>-import, trgovinu, turizam i ugostiteljstvo, Split, Hrvojeva 7/II., OIB: 00351097556., MBS: 060136709. Skraćeni stečajni postupak je otvoren dana 17. ožujka 2016. godine u 12,30 sati, kada je ovo rješenje objavljeno na mrežnoj stranici e-Oglasna ploča sudova.</w:t>
      </w:r>
    </w:p>
    <w:p w:rsidRDefault="00534C99" w:rsidP="00534C99" w:rsidR="00534C99" w:rsidRPr="00534C9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 xml:space="preserve">Za stečajnog upravitelja imenuje se Stjepan </w:t>
      </w:r>
      <w:proofErr w:type="spellStart"/>
      <w:r w:rsidRPr="00534C99">
        <w:rPr>
          <w:rFonts w:cs="Times New Roman" w:eastAsia="Times New Roman"/>
          <w:lang w:eastAsia="hr-HR"/>
        </w:rPr>
        <w:t>Lović</w:t>
      </w:r>
      <w:proofErr w:type="spellEnd"/>
      <w:r w:rsidRPr="00534C99">
        <w:rPr>
          <w:rFonts w:cs="Times New Roman" w:eastAsia="Times New Roman"/>
          <w:lang w:eastAsia="hr-HR"/>
        </w:rPr>
        <w:t xml:space="preserve">, </w:t>
      </w:r>
      <w:proofErr w:type="spellStart"/>
      <w:r w:rsidRPr="00534C99">
        <w:rPr>
          <w:rFonts w:cs="Times New Roman" w:eastAsia="Times New Roman"/>
          <w:lang w:eastAsia="hr-HR"/>
        </w:rPr>
        <w:t>Preradovićeva</w:t>
      </w:r>
      <w:proofErr w:type="spellEnd"/>
      <w:r w:rsidRPr="00534C99">
        <w:rPr>
          <w:rFonts w:cs="Times New Roman" w:eastAsia="Times New Roman"/>
          <w:lang w:eastAsia="hr-HR"/>
        </w:rPr>
        <w:t xml:space="preserve"> 13., Zagreb, OIB: 25964288839.</w:t>
      </w:r>
    </w:p>
    <w:p w:rsidRDefault="00534C99" w:rsidP="00534C99" w:rsidR="00534C99" w:rsidRPr="00534C9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 xml:space="preserve">Zaključuje se skraćeni stečajni postupak nad Dužnikom: MICHEL, d.o.o., za </w:t>
      </w:r>
      <w:proofErr w:type="spellStart"/>
      <w:r w:rsidRPr="00534C99">
        <w:rPr>
          <w:rFonts w:cs="Times New Roman" w:eastAsia="Times New Roman"/>
          <w:lang w:eastAsia="hr-HR"/>
        </w:rPr>
        <w:t>export</w:t>
      </w:r>
      <w:proofErr w:type="spellEnd"/>
      <w:r w:rsidRPr="00534C99">
        <w:rPr>
          <w:rFonts w:cs="Times New Roman" w:eastAsia="Times New Roman"/>
          <w:lang w:eastAsia="hr-HR"/>
        </w:rPr>
        <w:t>-import, trgovinu, turizam i ugostiteljstvo, Split, Hrvojeva 7/II., OIB: 00351097556., MBS: 060136709.</w:t>
      </w:r>
    </w:p>
    <w:p w:rsidRDefault="00534C99" w:rsidP="00534C99" w:rsidR="00534C99" w:rsidRPr="00534C9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34C99" w:rsidP="00534C99" w:rsidR="00534C99" w:rsidRPr="00534C9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center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Obrazloženje</w:t>
      </w:r>
    </w:p>
    <w:p w:rsidRDefault="00534C99" w:rsidP="00534C99" w:rsidR="00534C99" w:rsidRPr="00534C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16. rujna 2015. godine Zahtjev za provedbu skraćenog stečajnog postupka (Zahtjev) nad Dužnikom: MICHEL, d.o.o., za </w:t>
      </w:r>
      <w:proofErr w:type="spellStart"/>
      <w:r w:rsidRPr="00534C99">
        <w:rPr>
          <w:rFonts w:cs="Times New Roman" w:eastAsia="Times New Roman"/>
          <w:lang w:eastAsia="hr-HR"/>
        </w:rPr>
        <w:t>export</w:t>
      </w:r>
      <w:proofErr w:type="spellEnd"/>
      <w:r w:rsidRPr="00534C99">
        <w:rPr>
          <w:rFonts w:cs="Times New Roman" w:eastAsia="Times New Roman"/>
          <w:lang w:eastAsia="hr-HR"/>
        </w:rPr>
        <w:t>-import, trgovinu, turizam i ugostiteljstvo, Split, Hrvojeva 7/II.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3792. dana, u ukupnom iznosu od: 674.183,67 kn, kao i da prema podacima koji su dostavljeni od Hrvatskog zavoda za mirovinskog osiguranje, Dužnik nema zaposlenih.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>
      <w:pPr>
        <w:spacing w:after="0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ab/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34C9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534C9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34C9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34C99">
        <w:rPr>
          <w:rFonts w:cs="Times New Roman" w:eastAsia="Times New Roman"/>
          <w:b/>
          <w:lang w:eastAsia="hr-HR" w:val="en-AU"/>
        </w:rPr>
        <w:t xml:space="preserve">: 14. </w:t>
      </w:r>
      <w:r w:rsidRPr="00534C99">
        <w:rPr>
          <w:rFonts w:cs="Times New Roman" w:eastAsia="Times New Roman"/>
          <w:b/>
          <w:lang w:eastAsia="hr-HR"/>
        </w:rPr>
        <w:t>St-217/2015.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čime su bile ispunjene pretpostavke iz čl. 428. Stečajnog zakona (</w:t>
      </w:r>
      <w:r w:rsidRPr="00534C99">
        <w:rPr>
          <w:rFonts w:cs="Times New Roman" w:eastAsia="Times New Roman"/>
          <w:i/>
          <w:lang w:eastAsia="hr-HR"/>
        </w:rPr>
        <w:t>Narodne novine</w:t>
      </w:r>
      <w:r w:rsidRPr="00534C99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ab/>
      </w:r>
    </w:p>
    <w:p w:rsidRDefault="00534C99" w:rsidP="00534C99" w:rsidR="00534C99" w:rsidRPr="00534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34C99" w:rsidP="00534C99" w:rsidR="00534C99" w:rsidRPr="00534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34C99" w:rsidP="00534C99" w:rsidR="00534C99" w:rsidRPr="00534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34C99" w:rsidP="00534C99" w:rsidR="00534C99" w:rsidRPr="00534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34C99" w:rsidP="00534C99" w:rsidR="00534C99" w:rsidRPr="00534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34C99" w:rsidP="00534C99" w:rsidR="00534C99" w:rsidRPr="00534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U Splitu, 17. ožujka 2016. godine</w:t>
      </w:r>
    </w:p>
    <w:p w:rsidRDefault="00534C99" w:rsidP="00534C99" w:rsidR="00534C99" w:rsidRPr="00534C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S U D A C</w:t>
      </w:r>
    </w:p>
    <w:p w:rsidRDefault="00534C99" w:rsidP="00534C99" w:rsidR="00534C99" w:rsidRPr="00534C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Jozo Ćaleta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34C9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34C9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34C9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34C99">
        <w:rPr>
          <w:rFonts w:cs="Times New Roman" w:eastAsia="Times New Roman"/>
          <w:b/>
          <w:lang w:eastAsia="hr-HR" w:val="en-AU"/>
        </w:rPr>
        <w:t xml:space="preserve">: 14. </w:t>
      </w:r>
      <w:r w:rsidRPr="00534C99">
        <w:rPr>
          <w:rFonts w:cs="Times New Roman" w:eastAsia="Times New Roman"/>
          <w:b/>
          <w:lang w:eastAsia="hr-HR"/>
        </w:rPr>
        <w:t>St-217/2015.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POUKA O PRAVNOM LIJEKU: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DNA:</w:t>
      </w:r>
    </w:p>
    <w:p w:rsidRDefault="00534C99" w:rsidP="00534C99" w:rsidR="00534C99" w:rsidRPr="00534C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34C99" w:rsidP="00534C99" w:rsidR="00534C99" w:rsidRPr="00534C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Dužniku,</w:t>
      </w:r>
    </w:p>
    <w:p w:rsidRDefault="00534C99" w:rsidP="00534C99" w:rsidR="00534C99" w:rsidRPr="00534C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 xml:space="preserve">stečajnom upravitelju Stjepan </w:t>
      </w:r>
      <w:proofErr w:type="spellStart"/>
      <w:r w:rsidRPr="00534C99">
        <w:rPr>
          <w:rFonts w:cs="Times New Roman" w:eastAsia="Times New Roman"/>
          <w:lang w:eastAsia="hr-HR"/>
        </w:rPr>
        <w:t>Lović</w:t>
      </w:r>
      <w:proofErr w:type="spellEnd"/>
      <w:r w:rsidRPr="00534C99">
        <w:rPr>
          <w:rFonts w:cs="Times New Roman" w:eastAsia="Times New Roman"/>
          <w:lang w:eastAsia="hr-HR"/>
        </w:rPr>
        <w:t xml:space="preserve">, </w:t>
      </w:r>
      <w:proofErr w:type="spellStart"/>
      <w:r w:rsidRPr="00534C99">
        <w:rPr>
          <w:rFonts w:cs="Times New Roman" w:eastAsia="Times New Roman"/>
          <w:lang w:eastAsia="hr-HR"/>
        </w:rPr>
        <w:t>Preradovićeva</w:t>
      </w:r>
      <w:proofErr w:type="spellEnd"/>
      <w:r w:rsidRPr="00534C99">
        <w:rPr>
          <w:rFonts w:cs="Times New Roman" w:eastAsia="Times New Roman"/>
          <w:lang w:eastAsia="hr-HR"/>
        </w:rPr>
        <w:t xml:space="preserve"> 13., Zagreb, </w:t>
      </w:r>
    </w:p>
    <w:p w:rsidRDefault="00534C99" w:rsidP="00534C99" w:rsidR="00534C99" w:rsidRPr="00534C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Županijsko državno odvjetništvo Split,</w:t>
      </w:r>
    </w:p>
    <w:p w:rsidRDefault="00534C99" w:rsidP="00534C99" w:rsidR="00534C99" w:rsidRPr="00534C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 xml:space="preserve">Porezna uprava Split, </w:t>
      </w:r>
    </w:p>
    <w:p w:rsidRDefault="00534C99" w:rsidP="00534C99" w:rsidR="00534C99" w:rsidRPr="00534C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e-Oglasna ploča Suda – rok 20. dana,</w:t>
      </w:r>
    </w:p>
    <w:p w:rsidRDefault="00534C99" w:rsidP="00534C99" w:rsidR="00534C99" w:rsidRPr="00534C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sudski registar – nakon pravomoćnosti</w:t>
      </w:r>
    </w:p>
    <w:p w:rsidRDefault="00534C99" w:rsidP="00534C99" w:rsidR="00534C99" w:rsidRPr="00534C9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34C99">
        <w:rPr>
          <w:rFonts w:cs="Times New Roman" w:eastAsia="Times New Roman"/>
          <w:lang w:eastAsia="hr-HR"/>
        </w:rPr>
        <w:t>u spis.</w:t>
      </w: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4C99" w:rsidP="00534C99" w:rsidR="00534C99" w:rsidRPr="00534C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C99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946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St-217/2015-5</izvorni_sadrzaj>
    <derivirana_varijabla naziv="DomainObject.Oznaka_1">St-217/2015-5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MICHEL, d.o.o. za export-import, trgovinu, turizam i ugostiteljstvo</izvorni_sadrzaj>
    <derivirana_varijabla naziv="DomainObject.Predmet.ProtustrankaFormated_1">  MICHEL, d.o.o. za export-import, trgovinu, turizam i ugostiteljstvo</derivirana_varijabla>
  </DomainObject.Predmet.ProtustrankaFormated>
  <DomainObject.Predmet.ProtustrankaFormatedOIB>
    <izvorni_sadrzaj>  MICHEL, d.o.o. za export-import, trgovinu, turizam i ugostiteljstvo, OIB 00351097556</izvorni_sadrzaj>
    <derivirana_varijabla naziv="DomainObject.Predmet.ProtustrankaFormatedOIB_1">  MICHEL, d.o.o. za export-import, trgovinu, turizam i ugostiteljstvo, OIB 00351097556</derivirana_varijabla>
  </DomainObject.Predmet.ProtustrankaFormatedOIB>
  <DomainObject.Predmet.ProtustrankaFormatedWithAdress>
    <izvorni_sadrzaj> MICHEL, d.o.o. za export-import, trgovinu, turizam i ugostiteljstvo, Hrvojeva 7/II, 21000 Split</izvorni_sadrzaj>
    <derivirana_varijabla naziv="DomainObject.Predmet.ProtustrankaFormatedWithAdress_1"> MICHEL, d.o.o. za export-import, trgovinu, turizam i ugostiteljstvo, Hrvojeva 7/II, 21000 Split</derivirana_varijabla>
  </DomainObject.Predmet.ProtustrankaFormatedWithAdress>
  <DomainObject.Predmet.ProtustrankaFormatedWithAdressOIB>
    <izvorni_sadrzaj> MICHEL, d.o.o. za export-import, trgovinu, turizam i ugostiteljstvo, OIB 00351097556, Hrvojeva 7/II, 21000 Split</izvorni_sadrzaj>
    <derivirana_varijabla naziv="DomainObject.Predmet.ProtustrankaFormatedWithAdressOIB_1"> MICHEL, d.o.o. za export-import, trgovinu, turizam i ugostiteljstvo, OIB 00351097556, Hrvojeva 7/II, 21000 Split</derivirana_varijabla>
  </DomainObject.Predmet.ProtustrankaFormatedWithAdressOIB>
  <DomainObject.Predmet.ProtustrankaWithAdress>
    <izvorni_sadrzaj>MICHEL, d.o.o. za export-import, trgovinu, turizam i ugostiteljstvo Hrvojeva 7/II, 21000 Split</izvorni_sadrzaj>
    <derivirana_varijabla naziv="DomainObject.Predmet.ProtustrankaWithAdress_1">MICHEL, d.o.o. za export-import, trgovinu, turizam i ugostiteljstvo Hrvojeva 7/II, 21000 Split</derivirana_varijabla>
  </DomainObject.Predmet.ProtustrankaWithAdress>
  <DomainObject.Predmet.ProtustrankaWithAdressOIB>
    <izvorni_sadrzaj>MICHEL, d.o.o. za export-import, trgovinu, turizam i ugostiteljstvo, OIB 00351097556, Hrvojeva 7/II, 21000 Split</izvorni_sadrzaj>
    <derivirana_varijabla naziv="DomainObject.Predmet.ProtustrankaWithAdressOIB_1">MICHEL, d.o.o. za export-import, trgovinu, turizam i ugostiteljstvo, OIB 00351097556, Hrvojeva 7/II, 21000 Split</derivirana_varijabla>
  </DomainObject.Predmet.ProtustrankaWithAdressOIB>
  <DomainObject.Predmet.ProtustrankaNazivFormated>
    <izvorni_sadrzaj>MICHEL, d.o.o. za export-import, trgovinu, turizam i ugostiteljstvo</izvorni_sadrzaj>
    <derivirana_varijabla naziv="DomainObject.Predmet.ProtustrankaNazivFormated_1">MICHEL, d.o.o. za export-import, trgovinu, turizam i ugostiteljstvo</derivirana_varijabla>
  </DomainObject.Predmet.ProtustrankaNazivFormated>
  <DomainObject.Predmet.ProtustrankaNazivFormatedOIB>
    <izvorni_sadrzaj>MICHEL, d.o.o. za export-import, trgovinu, turizam i ugostiteljstvo, OIB 00351097556</izvorni_sadrzaj>
    <derivirana_varijabla naziv="DomainObject.Predmet.ProtustrankaNazivFormatedOIB_1">MICHEL, d.o.o. za export-import, trgovinu, turizam i ugostiteljstvo, OIB 00351097556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675072.31</izvorni_sadrzaj>
    <derivirana_varijabla naziv="DomainObject.Predmet.TrenutnaVrijednost_1">675072.31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MICHEL, d.o.o. za export-import, trgovinu, turizam i ugostiteljstvo</item>
    </izvorni_sadrzaj>
    <derivirana_varijabla naziv="DomainObject.Predmet.ProtuStrankaListFormated_1">
      <item>MICHEL, d.o.o. za export-import, trgovinu, turizam i ugostiteljstvo</item>
    </derivirana_varijabla>
  </DomainObject.Predmet.ProtuStrankaListFormated>
  <DomainObject.Predmet.ProtuStrankaListFormatedOIB>
    <izvorni_sadrzaj>
      <item>MICHEL, d.o.o. za export-import, trgovinu, turizam i ugostiteljstvo, OIB 00351097556</item>
    </izvorni_sadrzaj>
    <derivirana_varijabla naziv="DomainObject.Predmet.ProtuStrankaListFormatedOIB_1">
      <item>MICHEL, d.o.o. za export-import, trgovinu, turizam i ugostiteljstvo, OIB 00351097556</item>
    </derivirana_varijabla>
  </DomainObject.Predmet.ProtuStrankaListFormatedOIB>
  <DomainObject.Predmet.ProtuStrankaListFormatedWithAdress>
    <izvorni_sadrzaj>
      <item>MICHEL, d.o.o. za export-import, trgovinu, turizam i ugostiteljstvo, Hrvojeva 7/II, 21000 Split</item>
    </izvorni_sadrzaj>
    <derivirana_varijabla naziv="DomainObject.Predmet.ProtuStrankaListFormatedWithAdress_1">
      <item>MICHEL, d.o.o. za export-import, trgovinu, turizam i ugostiteljstvo, Hrvojeva 7/II, 21000 Split</item>
    </derivirana_varijabla>
  </DomainObject.Predmet.ProtuStrankaListFormatedWithAdress>
  <DomainObject.Predmet.ProtuStrankaListFormatedWithAdressOIB>
    <izvorni_sadrzaj>
      <item>MICHEL, d.o.o. za export-import, trgovinu, turizam i ugostiteljstvo, OIB 00351097556, Hrvojeva 7/II, 21000 Split</item>
    </izvorni_sadrzaj>
    <derivirana_varijabla naziv="DomainObject.Predmet.ProtuStrankaListFormatedWithAdressOIB_1">
      <item>MICHEL, d.o.o. za export-import, trgovinu, turizam i ugostiteljstvo, OIB 00351097556, Hrvojeva 7/II, 21000 Split</item>
    </derivirana_varijabla>
  </DomainObject.Predmet.ProtuStrankaListFormatedWithAdressOIB>
  <DomainObject.Predmet.ProtuStrankaListNazivFormated>
    <izvorni_sadrzaj>
      <item>MICHEL, d.o.o. za export-import, trgovinu, turizam i ugostiteljstvo</item>
    </izvorni_sadrzaj>
    <derivirana_varijabla naziv="DomainObject.Predmet.ProtuStrankaListNazivFormated_1">
      <item>MICHEL, d.o.o. za export-import, trgovinu, turizam i ugostiteljstvo</item>
    </derivirana_varijabla>
  </DomainObject.Predmet.ProtuStrankaListNazivFormated>
  <DomainObject.Predmet.ProtuStrankaListNazivFormatedOIB>
    <izvorni_sadrzaj>
      <item>MICHEL, d.o.o. za export-import, trgovinu, turizam i ugostiteljstvo, OIB 00351097556</item>
    </izvorni_sadrzaj>
    <derivirana_varijabla naziv="DomainObject.Predmet.ProtuStrankaListNazivFormatedOIB_1">
      <item>MICHEL, d.o.o. za export-import, trgovinu, turizam i ugostiteljstvo, OIB 00351097556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St-217/2015-5</izvorni_sadrzaj>
    <derivirana_varijabla naziv="DomainObject.PoslovniBrojDokumenta_1">St-217/2015-5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MICHEL, d.o.o. za export-import, trgovinu, turizam i ugostiteljstvo</izvorni_sadrzaj>
    <derivirana_varijabla naziv="DomainObject.Predmet.ProtustrankaIDrugi_1">MICHEL, d.o.o. za export-import,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MICHEL, d.o.o. za export-import, trgovinu, turizam i ugostiteljstvo, OIB 00351097556, Hrvojeva 7/II, 21000 Split</izvorni_sadrzaj>
    <derivirana_varijabla naziv="DomainObject.Predmet.ProtustrankaIDrugiAdressOIB_1">MICHEL, d.o.o. za export-import, trgovinu, turizam i ugostiteljstvo, OIB 00351097556, Hrvojeva 7/II,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MICHEL, d.o.o. za export-import, trgovinu, turizam i ugostiteljstvo</item>
    </izvorni_sadrzaj>
    <derivirana_varijabla naziv="DomainObject.Predmet.SudioniciListNaziv_1">
      <item>FINANCIJSKA AGENCIJA, RC SPLIT</item>
      <item>MICHEL, d.o.o. za export-import, trgovinu, turizam i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MICHEL, d.o.o. za export-import, trgovinu, turizam i ugostiteljstvo, OIB 00351097556, Hrvojeva 7/II,21000 Split</item>
    </izvorni_sadrzaj>
    <derivirana_varijabla naziv="DomainObject.Predmet.SudioniciListAdressOIB_1">
      <item>FINANCIJSKA AGENCIJA, RC SPLIT, OIB 85821130368, Mažuranićevo šetalište 24 b,21000 Split</item>
      <item>MICHEL, d.o.o. za export-import, trgovinu, turizam i ugostiteljstvo, OIB 00351097556, Hrvojeva 7/II,21000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5C266-D0DD-4AB9-885A-C3C8E28002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4313</properties:Characters>
  <properties:Lines>132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2016-03-17T08:39:00Z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