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f7f877" w14:paraId="ff7f877" w:rsidRDefault="00CB0EA4" w:rsidP="00B76F3C" w:rsidR="00CB0EA4">
      <w:pPr>
        <w:pStyle w:val="Naslovdokumenta"/>
        <w15:collapsed w:val="false"/>
      </w:pPr>
    </w:p>
    <w:p w:rsidRDefault="00D933F4" w:rsidP="00D933F4" w:rsidR="00D933F4" w:rsidRPr="00D933F4">
      <w:pPr>
        <w:overflowPunct w:val="false"/>
        <w:autoSpaceDE w:val="false"/>
        <w:autoSpaceDN w:val="false"/>
        <w:adjustRightInd w:val="false"/>
        <w:spacing w:after="0"/>
        <w:rPr>
          <w:rFonts w:cs="Times New Roman" w:eastAsia="Times New Roman"/>
          <w:noProof/>
          <w:szCs w:val="20"/>
          <w:lang w:eastAsia="hr-HR" w:val="en-GB"/>
        </w:rPr>
      </w:pPr>
      <w:r w:rsidRPr="00D933F4">
        <w:rPr>
          <w:rFonts w:cs="Times New Roman" w:eastAsia="Times New Roman"/>
          <w:noProof/>
          <w:szCs w:val="20"/>
          <w:lang w:eastAsia="hr-HR" w:val="en-GB"/>
        </w:rPr>
        <w:t>TRGOVAČKI SUD U BJELOVARU</w:t>
      </w:r>
    </w:p>
    <w:p w:rsidRDefault="00D933F4" w:rsidP="00D933F4" w:rsidR="00D933F4" w:rsidRPr="00D933F4">
      <w:pPr>
        <w:overflowPunct w:val="false"/>
        <w:autoSpaceDE w:val="false"/>
        <w:autoSpaceDN w:val="false"/>
        <w:adjustRightInd w:val="false"/>
        <w:spacing w:after="0"/>
        <w:rPr>
          <w:rFonts w:cs="Times New Roman" w:eastAsia="Times New Roman"/>
          <w:noProof/>
          <w:szCs w:val="20"/>
          <w:lang w:eastAsia="hr-HR" w:val="en-GB"/>
        </w:rPr>
      </w:pPr>
      <w:r w:rsidRPr="00D933F4">
        <w:rPr>
          <w:rFonts w:cs="Times New Roman" w:eastAsia="Times New Roman"/>
          <w:noProof/>
          <w:szCs w:val="20"/>
          <w:lang w:eastAsia="hr-HR" w:val="en-GB"/>
        </w:rPr>
        <w:t>Bjelovar, Šetalište dr. Ivše Lebovića 42                                             5. St-72/2016</w:t>
      </w:r>
    </w:p>
    <w:p w:rsidRDefault="00D933F4" w:rsidP="00D933F4" w:rsidR="00D933F4" w:rsidRPr="00D933F4">
      <w:pPr>
        <w:overflowPunct w:val="false"/>
        <w:autoSpaceDE w:val="false"/>
        <w:autoSpaceDN w:val="false"/>
        <w:adjustRightInd w:val="false"/>
        <w:spacing w:after="0"/>
        <w:rPr>
          <w:rFonts w:cs="Times New Roman" w:eastAsia="Times New Roman"/>
          <w:noProof/>
          <w:szCs w:val="20"/>
          <w:lang w:eastAsia="hr-HR" w:val="en-GB"/>
        </w:rPr>
      </w:pPr>
    </w:p>
    <w:p w:rsidRDefault="00D933F4" w:rsidP="00D933F4" w:rsidR="00D933F4" w:rsidRPr="00D933F4">
      <w:pPr>
        <w:overflowPunct w:val="false"/>
        <w:autoSpaceDE w:val="false"/>
        <w:autoSpaceDN w:val="false"/>
        <w:adjustRightInd w:val="false"/>
        <w:spacing w:after="0"/>
        <w:rPr>
          <w:rFonts w:cs="Times New Roman" w:eastAsia="Times New Roman"/>
          <w:noProof/>
          <w:szCs w:val="20"/>
          <w:lang w:eastAsia="hr-HR" w:val="en-GB"/>
        </w:rPr>
      </w:pPr>
    </w:p>
    <w:p w:rsidRDefault="00D933F4" w:rsidP="00D933F4" w:rsidR="00D933F4" w:rsidRPr="00D933F4">
      <w:pPr>
        <w:overflowPunct w:val="false"/>
        <w:autoSpaceDE w:val="false"/>
        <w:autoSpaceDN w:val="false"/>
        <w:adjustRightInd w:val="false"/>
        <w:spacing w:after="0"/>
        <w:rPr>
          <w:rFonts w:cs="Times New Roman" w:eastAsia="Times New Roman"/>
          <w:noProof/>
          <w:szCs w:val="20"/>
          <w:lang w:eastAsia="hr-HR" w:val="en-GB"/>
        </w:rPr>
      </w:pPr>
    </w:p>
    <w:p w:rsidRDefault="00D933F4" w:rsidP="00D933F4" w:rsidR="00D933F4" w:rsidRPr="00D933F4">
      <w:pPr>
        <w:overflowPunct w:val="false"/>
        <w:autoSpaceDE w:val="false"/>
        <w:autoSpaceDN w:val="false"/>
        <w:adjustRightInd w:val="false"/>
        <w:spacing w:after="0"/>
        <w:rPr>
          <w:rFonts w:cs="Times New Roman" w:eastAsia="Times New Roman"/>
          <w:noProof/>
          <w:szCs w:val="20"/>
          <w:lang w:eastAsia="hr-HR" w:val="en-GB"/>
        </w:rPr>
      </w:pPr>
    </w:p>
    <w:p w:rsidRDefault="00D933F4" w:rsidP="00D933F4" w:rsidR="00D933F4" w:rsidRPr="00D933F4">
      <w:pPr>
        <w:overflowPunct w:val="false"/>
        <w:autoSpaceDE w:val="false"/>
        <w:autoSpaceDN w:val="false"/>
        <w:adjustRightInd w:val="false"/>
        <w:spacing w:after="0"/>
        <w:rPr>
          <w:rFonts w:cs="Times New Roman" w:eastAsia="Times New Roman"/>
          <w:noProof/>
          <w:szCs w:val="20"/>
          <w:lang w:eastAsia="hr-HR" w:val="en-GB"/>
        </w:rPr>
      </w:pPr>
    </w:p>
    <w:p w:rsidRDefault="00D933F4" w:rsidP="00D933F4" w:rsidR="00D933F4" w:rsidRPr="00D933F4">
      <w:pPr>
        <w:overflowPunct w:val="false"/>
        <w:autoSpaceDE w:val="false"/>
        <w:autoSpaceDN w:val="false"/>
        <w:adjustRightInd w:val="false"/>
        <w:spacing w:after="0"/>
        <w:jc w:val="center"/>
        <w:rPr>
          <w:rFonts w:cs="Times New Roman" w:eastAsia="Times New Roman"/>
          <w:b/>
          <w:noProof/>
          <w:szCs w:val="20"/>
          <w:lang w:eastAsia="hr-HR" w:val="en-GB"/>
        </w:rPr>
      </w:pPr>
      <w:r w:rsidRPr="00D933F4">
        <w:rPr>
          <w:rFonts w:cs="Times New Roman" w:eastAsia="Times New Roman"/>
          <w:b/>
          <w:noProof/>
          <w:szCs w:val="20"/>
          <w:lang w:eastAsia="hr-HR" w:val="en-GB"/>
        </w:rPr>
        <w:t>P O Z I V</w:t>
      </w:r>
    </w:p>
    <w:p w:rsidRDefault="00D933F4" w:rsidP="00D933F4" w:rsidR="00D933F4" w:rsidRPr="00D933F4">
      <w:pPr>
        <w:overflowPunct w:val="false"/>
        <w:autoSpaceDE w:val="false"/>
        <w:autoSpaceDN w:val="false"/>
        <w:adjustRightInd w:val="false"/>
        <w:spacing w:after="0"/>
        <w:jc w:val="center"/>
        <w:rPr>
          <w:rFonts w:cs="Times New Roman" w:eastAsia="Times New Roman"/>
          <w:b/>
          <w:noProof/>
          <w:szCs w:val="20"/>
          <w:lang w:eastAsia="hr-HR" w:val="en-GB"/>
        </w:rPr>
      </w:pPr>
      <w:r w:rsidRPr="00D933F4">
        <w:rPr>
          <w:rFonts w:cs="Times New Roman" w:eastAsia="Times New Roman"/>
          <w:b/>
          <w:noProof/>
          <w:szCs w:val="20"/>
          <w:lang w:eastAsia="hr-HR" w:val="en-GB"/>
        </w:rPr>
        <w:t>za ročište 17. svibnja 2017. u 10,30 sati</w:t>
      </w:r>
    </w:p>
    <w:p w:rsidRDefault="00D933F4" w:rsidP="00D933F4" w:rsidR="00D933F4" w:rsidRPr="00D933F4">
      <w:pPr>
        <w:overflowPunct w:val="false"/>
        <w:autoSpaceDE w:val="false"/>
        <w:autoSpaceDN w:val="false"/>
        <w:adjustRightInd w:val="false"/>
        <w:spacing w:after="0"/>
        <w:rPr>
          <w:rFonts w:cs="Times New Roman" w:eastAsia="Times New Roman"/>
          <w:noProof/>
          <w:szCs w:val="20"/>
          <w:lang w:eastAsia="hr-HR" w:val="en-GB"/>
        </w:rPr>
      </w:pPr>
    </w:p>
    <w:p w:rsidRDefault="00D933F4" w:rsidP="00D933F4" w:rsidR="00D933F4" w:rsidRPr="00D933F4">
      <w:pPr>
        <w:overflowPunct w:val="false"/>
        <w:autoSpaceDE w:val="false"/>
        <w:autoSpaceDN w:val="false"/>
        <w:adjustRightInd w:val="false"/>
        <w:spacing w:after="0"/>
        <w:rPr>
          <w:rFonts w:cs="Times New Roman" w:eastAsia="Times New Roman"/>
          <w:noProof/>
          <w:szCs w:val="20"/>
          <w:lang w:eastAsia="hr-HR" w:val="en-GB"/>
        </w:rPr>
      </w:pPr>
      <w:r w:rsidRPr="00D933F4">
        <w:rPr>
          <w:rFonts w:cs="Times New Roman" w:eastAsia="Times New Roman"/>
          <w:noProof/>
          <w:szCs w:val="20"/>
          <w:lang w:eastAsia="hr-HR" w:val="en-GB"/>
        </w:rPr>
        <w:t xml:space="preserve">                                               </w:t>
      </w:r>
    </w:p>
    <w:p w:rsidRDefault="00D933F4" w:rsidP="00D933F4" w:rsidR="00D933F4" w:rsidRPr="00D933F4">
      <w:pPr>
        <w:overflowPunct w:val="false"/>
        <w:autoSpaceDE w:val="false"/>
        <w:autoSpaceDN w:val="false"/>
        <w:adjustRightInd w:val="false"/>
        <w:spacing w:after="0"/>
        <w:rPr>
          <w:rFonts w:cs="Times New Roman" w:eastAsia="Times New Roman"/>
          <w:noProof/>
          <w:szCs w:val="20"/>
          <w:lang w:eastAsia="hr-HR" w:val="en-GB"/>
        </w:rPr>
      </w:pPr>
    </w:p>
    <w:p w:rsidRDefault="00D933F4" w:rsidP="00D933F4" w:rsidR="00D933F4" w:rsidRPr="00D933F4">
      <w:pPr>
        <w:overflowPunct w:val="false"/>
        <w:autoSpaceDE w:val="false"/>
        <w:autoSpaceDN w:val="false"/>
        <w:adjustRightInd w:val="false"/>
        <w:spacing w:after="0"/>
        <w:rPr>
          <w:rFonts w:cs="Times New Roman" w:eastAsia="Times New Roman"/>
          <w:noProof/>
          <w:szCs w:val="20"/>
          <w:lang w:eastAsia="hr-HR" w:val="en-GB"/>
        </w:rPr>
      </w:pPr>
    </w:p>
    <w:p w:rsidRDefault="00D933F4" w:rsidP="00D933F4" w:rsidR="00D933F4" w:rsidRPr="00D933F4">
      <w:pPr>
        <w:overflowPunct w:val="false"/>
        <w:autoSpaceDE w:val="false"/>
        <w:autoSpaceDN w:val="false"/>
        <w:adjustRightInd w:val="false"/>
        <w:spacing w:after="0"/>
        <w:rPr>
          <w:rFonts w:cs="Times New Roman" w:eastAsia="Times New Roman"/>
          <w:noProof/>
          <w:szCs w:val="20"/>
          <w:lang w:eastAsia="hr-HR" w:val="en-GB"/>
        </w:rPr>
      </w:pPr>
      <w:r w:rsidRPr="00D933F4">
        <w:rPr>
          <w:rFonts w:cs="Times New Roman" w:eastAsia="Times New Roman"/>
          <w:noProof/>
          <w:szCs w:val="20"/>
          <w:lang w:eastAsia="hr-HR" w:val="en-GB"/>
        </w:rPr>
        <w:t xml:space="preserve">                                                                         ODVJETNIK JASMIN AVDAGIĆ</w:t>
      </w:r>
    </w:p>
    <w:p w:rsidRDefault="00D933F4" w:rsidP="00D933F4" w:rsidR="00D933F4" w:rsidRPr="00D933F4">
      <w:pPr>
        <w:overflowPunct w:val="false"/>
        <w:autoSpaceDE w:val="false"/>
        <w:autoSpaceDN w:val="false"/>
        <w:adjustRightInd w:val="false"/>
        <w:spacing w:after="0"/>
        <w:rPr>
          <w:rFonts w:cs="Times New Roman" w:eastAsia="Times New Roman"/>
          <w:noProof/>
          <w:szCs w:val="20"/>
          <w:lang w:eastAsia="hr-HR" w:val="en-GB"/>
        </w:rPr>
      </w:pPr>
    </w:p>
    <w:p w:rsidRDefault="00D933F4" w:rsidP="00D933F4" w:rsidR="00D933F4" w:rsidRPr="00D933F4">
      <w:pPr>
        <w:overflowPunct w:val="false"/>
        <w:autoSpaceDE w:val="false"/>
        <w:autoSpaceDN w:val="false"/>
        <w:adjustRightInd w:val="false"/>
        <w:spacing w:after="0"/>
        <w:rPr>
          <w:rFonts w:cs="Times New Roman" w:eastAsia="Times New Roman"/>
          <w:noProof/>
          <w:szCs w:val="20"/>
          <w:lang w:eastAsia="hr-HR" w:val="en-GB"/>
        </w:rPr>
      </w:pPr>
      <w:r w:rsidRPr="00D933F4">
        <w:rPr>
          <w:rFonts w:cs="Times New Roman" w:eastAsia="Times New Roman"/>
          <w:noProof/>
          <w:szCs w:val="20"/>
          <w:lang w:eastAsia="hr-HR" w:val="en-GB"/>
        </w:rPr>
        <w:t xml:space="preserve">                                                                                          ŠIBENIK</w:t>
      </w:r>
    </w:p>
    <w:p w:rsidRDefault="00D933F4" w:rsidP="00D933F4" w:rsidR="00D933F4" w:rsidRPr="00D933F4">
      <w:pPr>
        <w:overflowPunct w:val="false"/>
        <w:autoSpaceDE w:val="false"/>
        <w:autoSpaceDN w:val="false"/>
        <w:adjustRightInd w:val="false"/>
        <w:spacing w:after="0"/>
        <w:rPr>
          <w:rFonts w:cs="Times New Roman" w:eastAsia="Times New Roman"/>
          <w:noProof/>
          <w:szCs w:val="20"/>
          <w:lang w:eastAsia="hr-HR" w:val="en-GB"/>
        </w:rPr>
      </w:pPr>
    </w:p>
    <w:p w:rsidRDefault="00D933F4" w:rsidP="00D933F4" w:rsidR="00D933F4" w:rsidRPr="00D933F4">
      <w:pPr>
        <w:overflowPunct w:val="false"/>
        <w:autoSpaceDE w:val="false"/>
        <w:autoSpaceDN w:val="false"/>
        <w:adjustRightInd w:val="false"/>
        <w:spacing w:after="0"/>
        <w:rPr>
          <w:rFonts w:cs="Times New Roman" w:eastAsia="Times New Roman"/>
          <w:noProof/>
          <w:szCs w:val="20"/>
          <w:lang w:eastAsia="hr-HR" w:val="en-GB"/>
        </w:rPr>
      </w:pPr>
      <w:r w:rsidRPr="00D933F4">
        <w:rPr>
          <w:rFonts w:cs="Times New Roman" w:eastAsia="Times New Roman"/>
          <w:noProof/>
          <w:szCs w:val="20"/>
          <w:lang w:eastAsia="hr-HR" w:val="en-GB"/>
        </w:rPr>
        <w:t xml:space="preserve">                                                                    - za vjerovnika GROMATIC KR d.o.o.                                </w:t>
      </w:r>
    </w:p>
    <w:p w:rsidRDefault="00D933F4" w:rsidP="00D933F4" w:rsidR="00D933F4" w:rsidRPr="00D933F4">
      <w:pPr>
        <w:overflowPunct w:val="false"/>
        <w:autoSpaceDE w:val="false"/>
        <w:autoSpaceDN w:val="false"/>
        <w:adjustRightInd w:val="false"/>
        <w:spacing w:after="0"/>
        <w:rPr>
          <w:rFonts w:cs="Times New Roman" w:eastAsia="Times New Roman"/>
          <w:noProof/>
          <w:szCs w:val="20"/>
          <w:lang w:eastAsia="hr-HR" w:val="en-GB"/>
        </w:rPr>
      </w:pPr>
      <w:r w:rsidRPr="00D933F4">
        <w:rPr>
          <w:rFonts w:cs="Times New Roman" w:eastAsia="Times New Roman"/>
          <w:noProof/>
          <w:szCs w:val="20"/>
          <w:lang w:eastAsia="hr-HR" w:val="en-GB"/>
        </w:rPr>
        <w:t xml:space="preserve">                                                                                   Zlatar Bistrica</w:t>
      </w:r>
    </w:p>
    <w:p w:rsidRDefault="00D933F4" w:rsidP="00D933F4" w:rsidR="00D933F4" w:rsidRPr="00D933F4">
      <w:pPr>
        <w:overflowPunct w:val="false"/>
        <w:autoSpaceDE w:val="false"/>
        <w:autoSpaceDN w:val="false"/>
        <w:adjustRightInd w:val="false"/>
        <w:spacing w:after="0"/>
        <w:rPr>
          <w:rFonts w:cs="Times New Roman" w:eastAsia="Times New Roman"/>
          <w:noProof/>
          <w:szCs w:val="20"/>
          <w:lang w:eastAsia="hr-HR" w:val="en-GB"/>
        </w:rPr>
      </w:pPr>
    </w:p>
    <w:p w:rsidRDefault="00D933F4" w:rsidP="00D933F4" w:rsidR="00D933F4" w:rsidRPr="00D933F4">
      <w:pPr>
        <w:overflowPunct w:val="false"/>
        <w:autoSpaceDE w:val="false"/>
        <w:autoSpaceDN w:val="false"/>
        <w:adjustRightInd w:val="false"/>
        <w:spacing w:after="0"/>
        <w:rPr>
          <w:rFonts w:cs="Times New Roman" w:eastAsia="Times New Roman"/>
          <w:noProof/>
          <w:szCs w:val="20"/>
          <w:lang w:eastAsia="hr-HR" w:val="en-GB"/>
        </w:rPr>
      </w:pPr>
      <w:r w:rsidRPr="00D933F4">
        <w:rPr>
          <w:rFonts w:cs="Times New Roman" w:eastAsia="Times New Roman"/>
          <w:noProof/>
          <w:szCs w:val="20"/>
          <w:lang w:eastAsia="hr-HR" w:val="en-GB"/>
        </w:rPr>
        <w:t xml:space="preserve">                                                                                                                                                                                                                                                                                                                                                                                                                                                                                                                                                                                                                                                                                                                                                                                                                                                                                                                                                                                                                                                                                           </w:t>
      </w:r>
    </w:p>
    <w:p w:rsidRDefault="00D933F4" w:rsidP="00D933F4" w:rsidR="00D933F4" w:rsidRPr="00D933F4">
      <w:pPr>
        <w:overflowPunct w:val="false"/>
        <w:autoSpaceDE w:val="false"/>
        <w:autoSpaceDN w:val="false"/>
        <w:adjustRightInd w:val="false"/>
        <w:spacing w:after="0"/>
        <w:rPr>
          <w:rFonts w:cs="Times New Roman" w:eastAsia="Times New Roman"/>
          <w:noProof/>
          <w:szCs w:val="20"/>
          <w:lang w:eastAsia="hr-HR" w:val="en-GB"/>
        </w:rPr>
      </w:pPr>
    </w:p>
    <w:p w:rsidRDefault="00D933F4" w:rsidP="00D933F4" w:rsidR="00D933F4" w:rsidRPr="00D933F4">
      <w:pPr>
        <w:overflowPunct w:val="false"/>
        <w:autoSpaceDE w:val="false"/>
        <w:autoSpaceDN w:val="false"/>
        <w:adjustRightInd w:val="false"/>
        <w:spacing w:after="0"/>
        <w:ind w:firstLine="851"/>
        <w:jc w:val="both"/>
        <w:rPr>
          <w:rFonts w:cs="Times New Roman" w:eastAsia="Times New Roman"/>
          <w:noProof/>
          <w:szCs w:val="20"/>
          <w:lang w:eastAsia="hr-HR" w:val="en-GB"/>
        </w:rPr>
      </w:pPr>
      <w:r w:rsidRPr="00D933F4">
        <w:rPr>
          <w:rFonts w:cs="Times New Roman" w:eastAsia="Times New Roman"/>
          <w:noProof/>
          <w:szCs w:val="20"/>
          <w:lang w:eastAsia="hr-HR" w:val="en-GB"/>
        </w:rPr>
        <w:t xml:space="preserve">Pozivate se na ročište radi utvrđivanja vrijednosti nekretnina stečajnog dužnika </w:t>
      </w:r>
      <w:r w:rsidRPr="00D933F4">
        <w:rPr>
          <w:rFonts w:cs="Times New Roman" w:eastAsia="Times New Roman"/>
          <w:szCs w:val="20"/>
          <w:lang w:eastAsia="hr-HR"/>
        </w:rPr>
        <w:t xml:space="preserve">FINAG </w:t>
      </w:r>
      <w:proofErr w:type="gramStart"/>
      <w:r w:rsidRPr="00D933F4">
        <w:rPr>
          <w:rFonts w:cs="Times New Roman" w:eastAsia="Times New Roman"/>
          <w:szCs w:val="20"/>
          <w:lang w:eastAsia="hr-HR"/>
        </w:rPr>
        <w:t>d.d</w:t>
      </w:r>
      <w:proofErr w:type="gramEnd"/>
      <w:r w:rsidRPr="00D933F4">
        <w:rPr>
          <w:rFonts w:cs="Times New Roman" w:eastAsia="Times New Roman"/>
          <w:szCs w:val="20"/>
          <w:lang w:eastAsia="hr-HR"/>
        </w:rPr>
        <w:t xml:space="preserve">. Industrija građevnog materijala, Garešnica, Petra Svačića </w:t>
      </w:r>
      <w:proofErr w:type="spellStart"/>
      <w:r w:rsidRPr="00D933F4">
        <w:rPr>
          <w:rFonts w:cs="Times New Roman" w:eastAsia="Times New Roman"/>
          <w:szCs w:val="20"/>
          <w:lang w:eastAsia="hr-HR"/>
        </w:rPr>
        <w:t>bb</w:t>
      </w:r>
      <w:proofErr w:type="spellEnd"/>
      <w:r w:rsidRPr="00D933F4">
        <w:rPr>
          <w:rFonts w:cs="Times New Roman" w:eastAsia="Times New Roman"/>
          <w:noProof/>
          <w:szCs w:val="20"/>
          <w:lang w:eastAsia="hr-HR" w:val="en-GB"/>
        </w:rPr>
        <w:t xml:space="preserve">, upisanih u </w:t>
      </w:r>
      <w:r w:rsidRPr="00D933F4">
        <w:rPr>
          <w:rFonts w:cs="Times New Roman" w:eastAsia="Times New Roman"/>
          <w:noProof/>
          <w:lang w:eastAsia="hr-HR"/>
        </w:rPr>
        <w:t xml:space="preserve">zk.ul. 1451, 2071, 2469, 1445, 1022, 1627, 1721 i 2597 k.o. 309656, Garešnica, u zk.ul. 1114 i 334 k.o. 309664, Gornja Garešnica, u zk.ul. 84, 644, 807, 914, 947, 681 i 899 k.o. 309753, Kostanjevac, u zk.ul. 765 k.o. 309826, Ruškovac i u zk.ul. 3150 k.o. Soline </w:t>
      </w:r>
      <w:r w:rsidRPr="00D933F4">
        <w:rPr>
          <w:rFonts w:cs="Times New Roman" w:eastAsia="Times New Roman"/>
          <w:noProof/>
          <w:szCs w:val="20"/>
          <w:lang w:eastAsia="hr-HR" w:val="en-GB"/>
        </w:rPr>
        <w:t xml:space="preserve">(temeljem čl.92. st.1. Ovršnog zakona, "Narodne novine" broj </w:t>
      </w:r>
      <w:r w:rsidRPr="00D933F4">
        <w:rPr>
          <w:rFonts w:cs="Times New Roman" w:eastAsia="Times New Roman"/>
          <w:noProof/>
          <w:szCs w:val="20"/>
          <w:lang w:eastAsia="hr-HR"/>
        </w:rPr>
        <w:t>112/12., 25/13., 93/14. i 55/16,</w:t>
      </w:r>
      <w:r w:rsidRPr="00D933F4">
        <w:rPr>
          <w:rFonts w:cs="Times New Roman" w:eastAsia="Times New Roman"/>
          <w:noProof/>
          <w:szCs w:val="20"/>
          <w:lang w:eastAsia="hr-HR" w:val="en-GB"/>
        </w:rPr>
        <w:t xml:space="preserve"> u vezi sa čl.247. st.1. Stečajnog zakona, "Narodne novine" broj 71/15), koje će se održati pred stečajnim sucem dana 17. svibnja 2017. u 10,30 sati u zgradi Trgovačkog suda u Bjelovaru, Šetalište dr. Ivše Lebovića 42, sudnica br. 1.</w:t>
      </w:r>
    </w:p>
    <w:p w:rsidRDefault="00D933F4" w:rsidP="00D933F4" w:rsidR="00D933F4" w:rsidRPr="00D933F4">
      <w:pPr>
        <w:overflowPunct w:val="false"/>
        <w:autoSpaceDE w:val="false"/>
        <w:autoSpaceDN w:val="false"/>
        <w:adjustRightInd w:val="false"/>
        <w:spacing w:after="0"/>
        <w:jc w:val="both"/>
        <w:rPr>
          <w:rFonts w:cs="Times New Roman" w:eastAsia="Times New Roman"/>
          <w:noProof/>
          <w:szCs w:val="20"/>
          <w:lang w:eastAsia="hr-HR" w:val="en-GB"/>
        </w:rPr>
      </w:pPr>
    </w:p>
    <w:p w:rsidRDefault="00D933F4" w:rsidP="00D933F4" w:rsidR="00D933F4" w:rsidRPr="00D933F4">
      <w:pPr>
        <w:overflowPunct w:val="false"/>
        <w:autoSpaceDE w:val="false"/>
        <w:autoSpaceDN w:val="false"/>
        <w:adjustRightInd w:val="false"/>
        <w:spacing w:after="0"/>
        <w:jc w:val="both"/>
        <w:rPr>
          <w:rFonts w:cs="Times New Roman" w:eastAsia="Times New Roman"/>
          <w:noProof/>
          <w:szCs w:val="20"/>
          <w:lang w:eastAsia="hr-HR" w:val="en-GB"/>
        </w:rPr>
      </w:pPr>
      <w:r w:rsidRPr="00D933F4">
        <w:rPr>
          <w:rFonts w:cs="Times New Roman" w:eastAsia="Times New Roman"/>
          <w:noProof/>
          <w:szCs w:val="20"/>
          <w:lang w:eastAsia="hr-HR" w:val="en-GB"/>
        </w:rPr>
        <w:t>Dana, 27. travnja 2017.                                               STEČAJNI SUDAC</w:t>
      </w:r>
    </w:p>
    <w:p w:rsidRDefault="00D933F4" w:rsidP="00D933F4" w:rsidR="00D933F4" w:rsidRPr="00D933F4">
      <w:pPr>
        <w:overflowPunct w:val="false"/>
        <w:autoSpaceDE w:val="false"/>
        <w:autoSpaceDN w:val="false"/>
        <w:adjustRightInd w:val="false"/>
        <w:spacing w:after="0"/>
        <w:jc w:val="both"/>
        <w:rPr>
          <w:rFonts w:cs="Times New Roman" w:eastAsia="Times New Roman"/>
          <w:noProof/>
          <w:szCs w:val="20"/>
          <w:lang w:eastAsia="hr-HR" w:val="en-GB"/>
        </w:rPr>
      </w:pPr>
      <w:r w:rsidRPr="00D933F4">
        <w:rPr>
          <w:rFonts w:cs="Times New Roman" w:eastAsia="Times New Roman"/>
          <w:noProof/>
          <w:szCs w:val="20"/>
          <w:lang w:eastAsia="hr-HR" w:val="en-GB"/>
        </w:rPr>
        <w:t xml:space="preserve">                                                                                  MARIJA PETRINA KUBICA v.r.</w:t>
      </w:r>
    </w:p>
    <w:p w:rsidRDefault="00D933F4" w:rsidP="00D933F4" w:rsidR="00D933F4" w:rsidRPr="00D933F4">
      <w:pPr>
        <w:overflowPunct w:val="false"/>
        <w:autoSpaceDE w:val="false"/>
        <w:autoSpaceDN w:val="false"/>
        <w:adjustRightInd w:val="false"/>
        <w:spacing w:after="0"/>
        <w:jc w:val="both"/>
        <w:rPr>
          <w:rFonts w:cs="Times New Roman" w:eastAsia="Times New Roman"/>
          <w:noProof/>
          <w:szCs w:val="20"/>
          <w:lang w:eastAsia="hr-HR" w:val="en-GB"/>
        </w:rPr>
      </w:pPr>
    </w:p>
    <w:p w:rsidRDefault="00D933F4" w:rsidP="00D933F4" w:rsidR="00D933F4" w:rsidRPr="00D933F4">
      <w:pPr>
        <w:overflowPunct w:val="false"/>
        <w:autoSpaceDE w:val="false"/>
        <w:autoSpaceDN w:val="false"/>
        <w:adjustRightInd w:val="false"/>
        <w:spacing w:after="0"/>
        <w:jc w:val="both"/>
        <w:rPr>
          <w:rFonts w:cs="Times New Roman" w:eastAsia="Times New Roman"/>
          <w:noProof/>
          <w:szCs w:val="20"/>
          <w:lang w:eastAsia="hr-HR" w:val="en-GB"/>
        </w:rPr>
      </w:pPr>
      <w:r w:rsidRPr="00D933F4">
        <w:rPr>
          <w:rFonts w:cs="Times New Roman" w:eastAsia="Times New Roman"/>
          <w:noProof/>
          <w:szCs w:val="20"/>
          <w:lang w:eastAsia="hr-HR" w:val="en-GB"/>
        </w:rPr>
        <w:t xml:space="preserve">                                                                                     Za točnost otpravka- </w:t>
      </w:r>
    </w:p>
    <w:p w:rsidRDefault="0071688E" w:rsidP="00A21F0D" w:rsidR="0071688E">
      <w:pPr>
        <w:pStyle w:val="Poetniodjeljak"/>
      </w:pPr>
      <w:bookmarkStart w:name="_GoBack" w:id="0"/>
      <w:bookmarkEnd w:id="0"/>
    </w:p>
    <w:p w:rsidRDefault="00A21F0D" w:rsidP="00A21F0D" w:rsidR="00A21F0D">
      <w:pPr>
        <w:pStyle w:val="NormaleSPIS"/>
        <w:rPr>
          <w:noProof/>
        </w:rPr>
      </w:pPr>
    </w:p>
    <w:p w:rsidRDefault="00DA0242" w:rsidP="00DA0242" w:rsidR="00DA0242">
      <w:pPr>
        <w:pStyle w:val="ZapisniarPotpis"/>
      </w:pPr>
    </w:p>
    <w:sectPr w:rsidSect="00F774CB" w:rsidR="00DA0242">
      <w:headerReference w:type="default" r:id="rId10"/>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B626A" w:rsidP="00537B78" w:rsidR="00BB626A">
      <w:r>
        <w:separator/>
      </w:r>
    </w:p>
  </w:endnote>
  <w:endnote w:id="0" w:type="continuationSeparator">
    <w:p w:rsidRDefault="00BB626A" w:rsidP="00537B78" w:rsidR="00BB626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B626A" w:rsidP="00537B78" w:rsidR="00BB626A">
      <w:r>
        <w:separator/>
      </w:r>
    </w:p>
  </w:footnote>
  <w:footnote w:id="0" w:type="continuationSeparator">
    <w:p w:rsidRDefault="00BB626A" w:rsidP="00537B78" w:rsidR="00BB626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1FA1"/>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7F"/>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26A"/>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33F4"/>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774CB"/>
    <w:rsid w:val="00F800BB"/>
    <w:rsid w:val="00F81FFF"/>
    <w:rsid w:val="00F823DC"/>
    <w:rsid w:val="00F84E6D"/>
    <w:rsid w:val="00F85180"/>
    <w:rsid w:val="00F865FB"/>
    <w:rsid w:val="00F90422"/>
    <w:rsid w:val="00F944F1"/>
    <w:rsid w:val="00FA0671"/>
    <w:rsid w:val="00FA2826"/>
    <w:rsid w:val="00FA3515"/>
    <w:rsid w:val="00FA523A"/>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59797563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SudskaRadnja.UcesniciObavijest>
    <izvorni_sadrzaj>1. Stečajni vjerovnici Croatia banka d.d., Podružnica Bjelovar
2. Razlučni vjerovnik PANPRODUKT d.o.o. Križevci
3. Stečajna uprava Vinko Ljubičić, OIB 91327367435, Orljavska 4A, 31000 Osijek
4. Razlučni vjerovnik ZAGREBAČKA BANKA d.d. Zagreb, Trg bana J. Jelačića 10, 10000 Zagreb</izvorni_sadrzaj>
    <derivirana_varijabla naziv="DomainObject.UcesnikSudskeRadnje.SudskaRadnja.UcesniciObavijest_1">1. Stečajni vjerovnici Croatia banka d.d., Podružnica Bjelovar
2. Razlučni vjerovnik PANPRODUKT d.o.o. Križevci
3. Stečajna uprava Vinko Ljubičić, OIB 91327367435, Orljavska 4A, 31000 Osijek
4. Razlučni vjerovnik ZAGREBAČKA BANKA d.d. Zagreb, Trg bana J. Jelačića 10, 10000 Zagreb</derivirana_varijabla>
  </DomainObject.UcesnikSudskeRadnje.SudskaRadnja.UcesniciObavijest>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Šibenik</izvorni_sadrzaj>
    <derivirana_varijabla naziv="DomainObject.UcesnikSudskeRadnje.Adresa.Naselje_1">Šibenik</derivirana_varijabla>
  </DomainObject.UcesnikSudskeRadnje.Adresa.Naselje>
  <DomainObject.UcesnikSudskeRadnje.Adresa.PostBroj>
    <izvorni_sadrzaj>22000</izvorni_sadrzaj>
    <derivirana_varijabla naziv="DomainObject.UcesnikSudskeRadnje.Adresa.PostBroj_1">22000</derivirana_varijabla>
  </DomainObject.UcesnikSudskeRadnje.Adresa.PostBroj>
  <DomainObject.UcesnikSudskeRadnje.Adresa.UlicaIKBR>
    <izvorni_sadrzaj>Kralja Zvonimira 44</izvorni_sadrzaj>
    <derivirana_varijabla naziv="DomainObject.UcesnikSudskeRadnje.Adresa.UlicaIKBR_1">Kralja Zvonimira 44</derivirana_varijabla>
  </DomainObject.UcesnikSudskeRadnje.Adresa.UlicaIKBR>
  <DomainObject.UcesnikSudskeRadnje.Naziv>
    <izvorni_sadrzaj>Jasmin Avdagić</izvorni_sadrzaj>
    <derivirana_varijabla naziv="DomainObject.UcesnikSudskeRadnje.Naziv_1">Jasmin Avdagić</derivirana_varijabla>
  </DomainObject.UcesnikSudskeRadnje.Naziv>
  <DomainObject.UcesnikSudskeRadnje.SudskaRadnja.Prostorija.Naziv>
    <izvorni_sadrzaj>Soba 1</izvorni_sadrzaj>
    <derivirana_varijabla naziv="DomainObject.UcesnikSudskeRadnje.SudskaRadnja.Prostorija.Naziv_1">Soba 1</derivirana_varijabla>
  </DomainObject.UcesnikSudskeRadnje.SudskaRadnja.Prostorija.Naziv>
  <DomainObject.UcesnikSudskeRadnje.SudskaRadnja.Prostorija.Oznaka>
    <izvorni_sadrzaj>Soba 1</izvorni_sadrzaj>
    <derivirana_varijabla naziv="DomainObject.UcesnikSudskeRadnje.SudskaRadnja.Prostorija.Oznaka_1">Soba 1</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17. svibnja 2017.</izvorni_sadrzaj>
    <derivirana_varijabla naziv="DomainObject.UcesnikSudskeRadnje.SudskaRadnja.PlaniraniZavrsetakDatum_1">17. svibnja 2017.</derivirana_varijabla>
  </DomainObject.UcesnikSudskeRadnje.SudskaRadnja.PlaniraniZavrsetakDatum>
  <DomainObject.UcesnikSudskeRadnje.SudskaRadnja.PlaniraniPocetakDatum>
    <izvorni_sadrzaj>17. svibnja 2017.</izvorni_sadrzaj>
    <derivirana_varijabla naziv="DomainObject.UcesnikSudskeRadnje.SudskaRadnja.PlaniraniPocetakDatum_1">17. svibnja 2017.</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11:30</izvorni_sadrzaj>
    <derivirana_varijabla naziv="DomainObject.UcesnikSudskeRadnje.SudskaRadnja.PlaniraniZavrsetakVrijeme_1">11:30</derivirana_varijabla>
  </DomainObject.UcesnikSudskeRadnje.SudskaRadnja.PlaniraniZavrsetakVrijeme>
  <DomainObject.UcesnikSudskeRadnje.SudskaRadnja.PlaniraniPocetakVrijeme>
    <izvorni_sadrzaj>10:30</izvorni_sadrzaj>
    <derivirana_varijabla naziv="DomainObject.UcesnikSudskeRadnje.SudskaRadnja.PlaniraniPocetakVrijeme_1">10:30</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izvorni_sadrzaj>
    <derivirana_varijabla naziv="DomainObject.Predmet.Broj_1">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veljače 2016.</izvorni_sadrzaj>
    <derivirana_varijabla naziv="DomainObject.Predmet.DatumOsnivanja_1">4.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St-72/2016</izvorni_sadrzaj>
    <derivirana_varijabla naziv="DomainObject.Predmet.OznakaBroj_1">St-72/2016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FINAG d.d. Industrija građevnog materijala, Garešnica zastupanog po punomoćniku Marin Draženović; Marina Lacković</izvorni_sadrzaj>
    <derivirana_varijabla naziv="DomainObject.Predmet.ProtustrankaFormated_1">  FINAG d.d. Industrija građevnog materijala, Garešnica zastupanog po punomoćniku Marin Draženović; Marina Lacković</derivirana_varijabla>
  </DomainObject.Predmet.ProtustrankaFormated>
  <DomainObject.Predmet.ProtustrankaFormatedOIB>
    <izvorni_sadrzaj>  FINAG d.d. Industrija građevnog materijala, Garešnica, OIB 97667432680 zastupanog po punomoćniku Marin Draženović; Marina Lacković</izvorni_sadrzaj>
    <derivirana_varijabla naziv="DomainObject.Predmet.ProtustrankaFormatedOIB_1">  FINAG d.d. Industrija građevnog materijala, Garešnica, OIB 97667432680 zastupanog po punomoćniku Marin Draženović; Marina Lacković</derivirana_varijabla>
  </DomainObject.Predmet.ProtustrankaFormatedOIB>
  <DomainObject.Predmet.ProtustrankaFormatedWithAdress>
    <izvorni_sadrzaj> FINAG d.d. Industrija građevnog materijala, Garešnica, Petra Svačića/bb, 43280 Garešnica zastupanog po punomoćniku Marin Draženović; Marina Lacković</izvorni_sadrzaj>
    <derivirana_varijabla naziv="DomainObject.Predmet.ProtustrankaFormatedWithAdress_1"> FINAG d.d. Industrija građevnog materijala, Garešnica, Petra Svačića/bb, 43280 Garešnica zastupanog po punomoćniku Marin Draženović; Marina Lacković</derivirana_varijabla>
  </DomainObject.Predmet.ProtustrankaFormatedWithAdress>
  <DomainObject.Predmet.ProtustrankaFormatedWithAdressOIB>
    <izvorni_sadrzaj> FINAG d.d. Industrija građevnog materijala, Garešnica, OIB 97667432680, Petra Svačića/bb, 43280 Garešnica zastupanog po punomoćniku Marin Draženović; Marina Lacković</izvorni_sadrzaj>
    <derivirana_varijabla naziv="DomainObject.Predmet.ProtustrankaFormatedWithAdressOIB_1"> FINAG d.d. Industrija građevnog materijala, Garešnica, OIB 97667432680, Petra Svačića/bb, 43280 Garešnica zastupanog po punomoćniku Marin Draženović; Marina Lacković</derivirana_varijabla>
  </DomainObject.Predmet.ProtustrankaFormatedWithAdressOIB>
  <DomainObject.Predmet.ProtustrankaWithAdress>
    <izvorni_sadrzaj>FINAG d.d. Industrija građevnog materijala, Garešnica Petra Svačića/bb, 43280 Garešnica</izvorni_sadrzaj>
    <derivirana_varijabla naziv="DomainObject.Predmet.ProtustrankaWithAdress_1">FINAG d.d. Industrija građevnog materijala, Garešnica Petra Svačića/bb, 43280 Garešnica</derivirana_varijabla>
  </DomainObject.Predmet.ProtustrankaWithAdress>
  <DomainObject.Predmet.ProtustrankaWithAdressOIB>
    <izvorni_sadrzaj>FINAG d.d. Industrija građevnog materijala, Garešnica, OIB 97667432680, Petra Svačića/bb, 43280 Garešnica</izvorni_sadrzaj>
    <derivirana_varijabla naziv="DomainObject.Predmet.ProtustrankaWithAdressOIB_1">FINAG d.d. Industrija građevnog materijala, Garešnica, OIB 97667432680, Petra Svačića/bb, 43280 Garešnica</derivirana_varijabla>
  </DomainObject.Predmet.ProtustrankaWithAdressOIB>
  <DomainObject.Predmet.ProtustrankaNazivFormated>
    <izvorni_sadrzaj>FINAG d.d. Industrija građevnog materijala, Garešnica</izvorni_sadrzaj>
    <derivirana_varijabla naziv="DomainObject.Predmet.ProtustrankaNazivFormated_1">FINAG d.d. Industrija građevnog materijala, Garešnica</derivirana_varijabla>
  </DomainObject.Predmet.ProtustrankaNazivFormated>
  <DomainObject.Predmet.ProtustrankaNazivFormatedOIB>
    <izvorni_sadrzaj>FINAG d.d. Industrija građevnog materijala, Garešnica, OIB 97667432680</izvorni_sadrzaj>
    <derivirana_varijabla naziv="DomainObject.Predmet.ProtustrankaNazivFormatedOIB_1">FINAG d.d. Industrija građevnog materijala, Garešnica, OIB 97667432680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MILAN KONJEVIĆ zastupanog po punomoćniku BOŽICA JUREC, dipl. iur.; JOSIP SABOLIĆ zastupanog po punomoćniku BOŽICA JUREC, dipl. iur.; OLIVER ŠOLAJA zastupanog po punomoćniku BOŽICA JUREC, dipl. iur.; ŽELJKO VLAJNIĆ zastupanog po punomoćniku BOŽICA JUREC, dipl. iur.; MILAN RAJČEVIĆ zastupanog po punomoćniku BOŽICA JUREC, dipl. iur.; JOSIP STANKOVIĆ zastupanog po punomoćniku BOŽICA JUREC, dipl. iur.; MARICA BANIĆ zastupanog po punomoćniku BOŽICA JUREC, dipl. iur.; MARINA BERTOVIĆ zastupanog po punomoćniku BOŽICA JUREC, dipl. iur.; JOSIP KAPAN zastupanog po punomoćniku BOŽICA JUREC, dipl. iur.; IVICA POPOVIĆ zastupanog po punomoćniku BOŽICA JUREC, dipl. iur.; VLADO LEVAR zastupanog po punomoćniku BOŽICA JUREC, dipl. iur.; JOCO RIJETKOVIĆ zastupanog po punomoćniku BOŽICA JUREC, dipl. iur.; MAKSO JURATOVAC zastupanog po punomoćniku BOŽICA JUREC, dipl. iur.; GORAN HUNDIĆ zastupanog po punomoćniku BOŽICA JUREC, dipl. iur.; MILAN BADANJAK zastupanog po punomoćniku BOŽICA JUREC, dipl. iur.; MIROSLAV GAGULA zastupanog po punomoćniku BOŽICA JUREC, dipl. iur.; JOSIP PETANOVIĆ zastupanog po punomoćniku BOŽICA JUREC, dipl. iur.; MARIJA CVITAŠ zastupanog po punomoćniku BOŽICA JUREC, dipl. iur.; DAVOR IVANČEVIĆ zastupanog po punomoćniku BOŽICA JUREC, dipl. iur.; MILKICA ĐURAŠIN zastupanog po punomoćniku BOŽICA JUREC, dipl. iur.; MILE PUKALO zastupanog po punomoćniku BOŽICA JUREC, dipl. iur.; JOSIP KOZARIĆ zastupanog po punomoćniku BOŽICA JUREC, dipl. iur.; SLAĐANA VRANEŠEVIĆ zastupanog po punomoćniku BOŽICA JUREC, dipl. iur.; STJEPAN KREĆI zastupanog po punomoćniku BOŽICA JUREC, dipl. iur.; ANKICA KATALENIĆ zastupanog po punomoćniku BOŽICA JUREC, dipl. iur.; ZLATKO GERENČIR zastupanog po punomoćniku BOŽICA JUREC, dipl. iur.; JOVANKA APFENTALER zastupanog po punomoćniku BOŽICA JUREC, dipl. iur.; ĐURĐICA ŠETIT zastupanog po punomoćniku BOŽICA JUREC, dipl. iur.; DUŠICA BRKIĆ zastupanog po punomoćniku BOŽICA JUREC, dipl. iur.; ZDRAVKO PLOHL zastupanog po punomoćniku BOŽICA JUREC, dipl. iur.; ROBERT ŽIBERT zastupanog po punomoćniku BOŽICA JUREC, dipl. iur.; SNJEŽANA GAZICA zastupanog po punomoćniku BOŽICA JUREC, dipl. iur.; DUŠANKA VUČINIĆ zastupanog po punomoćniku BOŽICA JUREC, dipl. iur.; SMILJANA MIŠKULIN zastupanog po punomoćniku BOŽICA JUREC, dipl. iur.; JAROSLAV VIŠEK zastupanog po punomoćniku BOŽICA JUREC, dipl. iur.; RADOMIR PETRIČEVIĆ zastupanog po punomoćniku BOŽICA JUREC, dipl. iur.; MARINKO JAKOVAC zastupanog po punomoćniku BOŽICA JUREC, dipl. iur.; BOŽIDAR LEMAIĆ zastupanog po punomoćniku BOŽICA JUREC, dipl. iur.</izvorni_sadrzaj>
    <derivirana_varijabla naziv="DomainObject.Predmet.StrankaFormated_1">  MILAN KONJEVIĆ zastupanog po punomoćniku BOŽICA JUREC, dipl. iur.; JOSIP SABOLIĆ zastupanog po punomoćniku BOŽICA JUREC, dipl. iur.; OLIVER ŠOLAJA zastupanog po punomoćniku BOŽICA JUREC, dipl. iur.; ŽELJKO VLAJNIĆ zastupanog po punomoćniku BOŽICA JUREC, dipl. iur.; MILAN RAJČEVIĆ zastupanog po punomoćniku BOŽICA JUREC, dipl. iur.; JOSIP STANKOVIĆ zastupanog po punomoćniku BOŽICA JUREC, dipl. iur.; MARICA BANIĆ zastupanog po punomoćniku BOŽICA JUREC, dipl. iur.; MARINA BERTOVIĆ zastupanog po punomoćniku BOŽICA JUREC, dipl. iur.; JOSIP KAPAN zastupanog po punomoćniku BOŽICA JUREC, dipl. iur.; IVICA POPOVIĆ zastupanog po punomoćniku BOŽICA JUREC, dipl. iur.; VLADO LEVAR zastupanog po punomoćniku BOŽICA JUREC, dipl. iur.; JOCO RIJETKOVIĆ zastupanog po punomoćniku BOŽICA JUREC, dipl. iur.; MAKSO JURATOVAC zastupanog po punomoćniku BOŽICA JUREC, dipl. iur.; GORAN HUNDIĆ zastupanog po punomoćniku BOŽICA JUREC, dipl. iur.; MILAN BADANJAK zastupanog po punomoćniku BOŽICA JUREC, dipl. iur.; MIROSLAV GAGULA zastupanog po punomoćniku BOŽICA JUREC, dipl. iur.; JOSIP PETANOVIĆ zastupanog po punomoćniku BOŽICA JUREC, dipl. iur.; MARIJA CVITAŠ zastupanog po punomoćniku BOŽICA JUREC, dipl. iur.; DAVOR IVANČEVIĆ zastupanog po punomoćniku BOŽICA JUREC, dipl. iur.; MILKICA ĐURAŠIN zastupanog po punomoćniku BOŽICA JUREC, dipl. iur.; MILE PUKALO zastupanog po punomoćniku BOŽICA JUREC, dipl. iur.; JOSIP KOZARIĆ zastupanog po punomoćniku BOŽICA JUREC, dipl. iur.; SLAĐANA VRANEŠEVIĆ zastupanog po punomoćniku BOŽICA JUREC, dipl. iur.; STJEPAN KREĆI zastupanog po punomoćniku BOŽICA JUREC, dipl. iur.; ANKICA KATALENIĆ zastupanog po punomoćniku BOŽICA JUREC, dipl. iur.; ZLATKO GERENČIR zastupanog po punomoćniku BOŽICA JUREC, dipl. iur.; JOVANKA APFENTALER zastupanog po punomoćniku BOŽICA JUREC, dipl. iur.; ĐURĐICA ŠETIT zastupanog po punomoćniku BOŽICA JUREC, dipl. iur.; DUŠICA BRKIĆ zastupanog po punomoćniku BOŽICA JUREC, dipl. iur.; ZDRAVKO PLOHL zastupanog po punomoćniku BOŽICA JUREC, dipl. iur.; ROBERT ŽIBERT zastupanog po punomoćniku BOŽICA JUREC, dipl. iur.; SNJEŽANA GAZICA zastupanog po punomoćniku BOŽICA JUREC, dipl. iur.; DUŠANKA VUČINIĆ zastupanog po punomoćniku BOŽICA JUREC, dipl. iur.; SMILJANA MIŠKULIN zastupanog po punomoćniku BOŽICA JUREC, dipl. iur.; JAROSLAV VIŠEK zastupanog po punomoćniku BOŽICA JUREC, dipl. iur.; RADOMIR PETRIČEVIĆ zastupanog po punomoćniku BOŽICA JUREC, dipl. iur.; MARINKO JAKOVAC zastupanog po punomoćniku BOŽICA JUREC, dipl. iur.; BOŽIDAR LEMAIĆ zastupanog po punomoćniku BOŽICA JUREC, dipl. iur.</derivirana_varijabla>
  </DomainObject.Predmet.StrankaFormated>
  <DomainObject.Predmet.StrankaFormatedOIB>
    <izvorni_sadrzaj>  MILAN KONJEVIĆ, OIB 66930057537 zastupanog po punomoćniku BOŽICA JUREC, dipl. iur.; JOSIP SABOLIĆ, OIB 03748522445 zastupanog po punomoćniku BOŽICA JUREC, dipl. iur.; OLIVER ŠOLAJA, OIB 12217129580 zastupanog po punomoćniku BOŽICA JUREC, dipl. iur.; ŽELJKO VLAJNIĆ, OIB 23610219950 zastupanog po punomoćniku BOŽICA JUREC, dipl. iur.; MILAN RAJČEVIĆ, OIB 70039969060 zastupanog po punomoćniku BOŽICA JUREC, dipl. iur.; JOSIP STANKOVIĆ, OIB 79745398046 zastupanog po punomoćniku BOŽICA JUREC, dipl. iur.; MARICA BANIĆ, OIB 34587289931 zastupanog po punomoćniku BOŽICA JUREC, dipl. iur.; MARINA BERTOVIĆ, OIB 11469530277 zastupanog po punomoćniku BOŽICA JUREC, dipl. iur.; JOSIP KAPAN, OIB 24203853496 zastupanog po punomoćniku BOŽICA JUREC, dipl. iur.; IVICA POPOVIĆ, OIB 24591606549 zastupanog po punomoćniku BOŽICA JUREC, dipl. iur.; VLADO LEVAR, OIB 47549942632 zastupanog po punomoćniku BOŽICA JUREC, dipl. iur.; JOCO RIJETKOVIĆ, OIB 70676553765 zastupanog po punomoćniku BOŽICA JUREC, dipl. iur.; MAKSO JURATOVAC, OIB 34885903923 zastupanog po punomoćniku BOŽICA JUREC, dipl. iur.; GORAN HUNDIĆ, OIB 29951883752 zastupanog po punomoćniku BOŽICA JUREC, dipl. iur.; MILAN BADANJAK, OIB 00315806561 zastupanog po punomoćniku BOŽICA JUREC, dipl. iur.; MIROSLAV GAGULA, OIB 92957810445 zastupanog po punomoćniku BOŽICA JUREC, dipl. iur.; JOSIP PETANOVIĆ, OIB 82909654504 zastupanog po punomoćniku BOŽICA JUREC, dipl. iur.; MARIJA CVITAŠ, OIB 86366057144 zastupanog po punomoćniku BOŽICA JUREC, dipl. iur.; DAVOR IVANČEVIĆ, OIB 40564483350 zastupanog po punomoćniku BOŽICA JUREC, dipl. iur.; MILKICA ĐURAŠIN, OIB 20738357856 zastupanog po punomoćniku BOŽICA JUREC, dipl. iur.; MILE PUKALO, OIB 65462354545 zastupanog po punomoćniku BOŽICA JUREC, dipl. iur.; JOSIP KOZARIĆ, OIB 32256984695 zastupanog po punomoćniku BOŽICA JUREC, dipl. iur.; SLAĐANA VRANEŠEVIĆ, OIB 94125221554 zastupanog po punomoćniku BOŽICA JUREC, dipl. iur.; STJEPAN KREĆI, OIB 03607162297 zastupanog po punomoćniku BOŽICA JUREC, dipl. iur.; ANKICA KATALENIĆ, OIB 07822479697 zastupanog po punomoćniku BOŽICA JUREC, dipl. iur.; ZLATKO GERENČIR, OIB 35737599481 zastupanog po punomoćniku BOŽICA JUREC, dipl. iur.; JOVANKA APFENTALER, OIB 72269543771 zastupanog po punomoćniku BOŽICA JUREC, dipl. iur.; ĐURĐICA ŠETIT, OIB 01500864146 zastupanog po punomoćniku BOŽICA JUREC, dipl. iur.; DUŠICA BRKIĆ, OIB 96197681384 zastupanog po punomoćniku BOŽICA JUREC, dipl. iur.; ZDRAVKO PLOHL, OIB 91933740357 zastupanog po punomoćniku BOŽICA JUREC, dipl. iur.; ROBERT ŽIBERT, OIB 75759386227 zastupanog po punomoćniku BOŽICA JUREC, dipl. iur.; SNJEŽANA GAZICA, OIB 04131715441 zastupanog po punomoćniku BOŽICA JUREC, dipl. iur.; DUŠANKA VUČINIĆ, OIB 46029944611 zastupanog po punomoćniku BOŽICA JUREC, dipl. iur.; SMILJANA MIŠKULIN, OIB 76370539320 zastupanog po punomoćniku BOŽICA JUREC, dipl. iur.; JAROSLAV VIŠEK, OIB 38057372803 zastupanog po punomoćniku BOŽICA JUREC, dipl. iur.; RADOMIR PETRIČEVIĆ, OIB 10220307766 zastupanog po punomoćniku BOŽICA JUREC, dipl. iur.; MARINKO JAKOVAC, OIB 52360244991 zastupanog po punomoćniku BOŽICA JUREC, dipl. iur.; BOŽIDAR LEMAIĆ, OIB 80426209815 zastupanog po punomoćniku BOŽICA JUREC, dipl. iur.</izvorni_sadrzaj>
    <derivirana_varijabla naziv="DomainObject.Predmet.StrankaFormatedOIB_1">  MILAN KONJEVIĆ, OIB 66930057537 zastupanog po punomoćniku BOŽICA JUREC, dipl. iur.; JOSIP SABOLIĆ, OIB 03748522445 zastupanog po punomoćniku BOŽICA JUREC, dipl. iur.; OLIVER ŠOLAJA, OIB 12217129580 zastupanog po punomoćniku BOŽICA JUREC, dipl. iur.; ŽELJKO VLAJNIĆ, OIB 23610219950 zastupanog po punomoćniku BOŽICA JUREC, dipl. iur.; MILAN RAJČEVIĆ, OIB 70039969060 zastupanog po punomoćniku BOŽICA JUREC, dipl. iur.; JOSIP STANKOVIĆ, OIB 79745398046 zastupanog po punomoćniku BOŽICA JUREC, dipl. iur.; MARICA BANIĆ, OIB 34587289931 zastupanog po punomoćniku BOŽICA JUREC, dipl. iur.; MARINA BERTOVIĆ, OIB 11469530277 zastupanog po punomoćniku BOŽICA JUREC, dipl. iur.; JOSIP KAPAN, OIB 24203853496 zastupanog po punomoćniku BOŽICA JUREC, dipl. iur.; IVICA POPOVIĆ, OIB 24591606549 zastupanog po punomoćniku BOŽICA JUREC, dipl. iur.; VLADO LEVAR, OIB 47549942632 zastupanog po punomoćniku BOŽICA JUREC, dipl. iur.; JOCO RIJETKOVIĆ, OIB 70676553765 zastupanog po punomoćniku BOŽICA JUREC, dipl. iur.; MAKSO JURATOVAC, OIB 34885903923 zastupanog po punomoćniku BOŽICA JUREC, dipl. iur.; GORAN HUNDIĆ, OIB 29951883752 zastupanog po punomoćniku BOŽICA JUREC, dipl. iur.; MILAN BADANJAK, OIB 00315806561 zastupanog po punomoćniku BOŽICA JUREC, dipl. iur.; MIROSLAV GAGULA, OIB 92957810445 zastupanog po punomoćniku BOŽICA JUREC, dipl. iur.; JOSIP PETANOVIĆ, OIB 82909654504 zastupanog po punomoćniku BOŽICA JUREC, dipl. iur.; MARIJA CVITAŠ, OIB 86366057144 zastupanog po punomoćniku BOŽICA JUREC, dipl. iur.; DAVOR IVANČEVIĆ, OIB 40564483350 zastupanog po punomoćniku BOŽICA JUREC, dipl. iur.; MILKICA ĐURAŠIN, OIB 20738357856 zastupanog po punomoćniku BOŽICA JUREC, dipl. iur.; MILE PUKALO, OIB 65462354545 zastupanog po punomoćniku BOŽICA JUREC, dipl. iur.; JOSIP KOZARIĆ, OIB 32256984695 zastupanog po punomoćniku BOŽICA JUREC, dipl. iur.; SLAĐANA VRANEŠEVIĆ, OIB 94125221554 zastupanog po punomoćniku BOŽICA JUREC, dipl. iur.; STJEPAN KREĆI, OIB 03607162297 zastupanog po punomoćniku BOŽICA JUREC, dipl. iur.; ANKICA KATALENIĆ, OIB 07822479697 zastupanog po punomoćniku BOŽICA JUREC, dipl. iur.; ZLATKO GERENČIR, OIB 35737599481 zastupanog po punomoćniku BOŽICA JUREC, dipl. iur.; JOVANKA APFENTALER, OIB 72269543771 zastupanog po punomoćniku BOŽICA JUREC, dipl. iur.; ĐURĐICA ŠETIT, OIB 01500864146 zastupanog po punomoćniku BOŽICA JUREC, dipl. iur.; DUŠICA BRKIĆ, OIB 96197681384 zastupanog po punomoćniku BOŽICA JUREC, dipl. iur.; ZDRAVKO PLOHL, OIB 91933740357 zastupanog po punomoćniku BOŽICA JUREC, dipl. iur.; ROBERT ŽIBERT, OIB 75759386227 zastupanog po punomoćniku BOŽICA JUREC, dipl. iur.; SNJEŽANA GAZICA, OIB 04131715441 zastupanog po punomoćniku BOŽICA JUREC, dipl. iur.; DUŠANKA VUČINIĆ, OIB 46029944611 zastupanog po punomoćniku BOŽICA JUREC, dipl. iur.; SMILJANA MIŠKULIN, OIB 76370539320 zastupanog po punomoćniku BOŽICA JUREC, dipl. iur.; JAROSLAV VIŠEK, OIB 38057372803 zastupanog po punomoćniku BOŽICA JUREC, dipl. iur.; RADOMIR PETRIČEVIĆ, OIB 10220307766 zastupanog po punomoćniku BOŽICA JUREC, dipl. iur.; MARINKO JAKOVAC, OIB 52360244991 zastupanog po punomoćniku BOŽICA JUREC, dipl. iur.; BOŽIDAR LEMAIĆ, OIB 80426209815 zastupanog po punomoćniku BOŽICA JUREC, dipl. iur.</derivirana_varijabla>
  </DomainObject.Predmet.StrankaFormatedOIB>
  <DomainObject.Predmet.StrankaFormatedWithAdress>
    <izvorni_sadrzaj> MILAN KONJEVIĆ, M. Gupca 60, 43280 Garešnica zastupanog po punomoćniku BOŽICA JUREC, dipl. iur.; JOSIP SABOLIĆ, Bana Jelačića 26, 43280 Garešnica zastupanog po punomoćniku BOŽICA JUREC, dipl. iur.; OLIVER ŠOLAJA, Moslavačka 60, 43280 Garešnica zastupanog po punomoćniku BOŽICA JUREC, dipl. iur.; ŽELJKO VLAJNIĆ, Kapelica 177, 43280 Kapelica zastupanog po punomoćniku BOŽICA JUREC, dipl. iur.; MILAN RAJČEVIĆ, Kapelica 30, 43280 Kapelica zastupanog po punomoćniku BOŽICA JUREC, dipl. iur.; JOSIP STANKOVIĆ, Trg Hrvatskih branitelja 10, 43280 Garešnica zastupanog po punomoćniku BOŽICA JUREC, dipl. iur.; MARICA BANIĆ, M. Gupca 218, 43280 Garešnica zastupanog po punomoćniku BOŽICA JUREC, dipl. iur.; MARINA BERTOVIĆ, P. Svačića 83, 43280 Garešnica zastupanog po punomoćniku BOŽICA JUREC, dipl. iur.; JOSIP KAPAN, Radnička 28, 43280 Garešnica zastupanog po punomoćniku BOŽICA JUREC, dipl. iur.; IVICA POPOVIĆ, Ciglenica 68, 43280 Ciglenica zastupanog po punomoćniku BOŽICA JUREC, dipl. iur.; VLADO LEVAR, Ciglenica 98, 43280 Ciglenica zastupanog po punomoćniku BOŽICA JUREC, dipl. iur.; JOCO RIJETKOVIĆ, Moslavačka 62, 43280 Garešnica zastupanog po punomoćniku BOŽICA JUREC, dipl. iur.; MAKSO JURATOVAC, Gornji Uljanik 76, 43280 Gornji Uljanik zastupanog po punomoćniku BOŽICA JUREC, dipl. iur.; GORAN HUNDIĆ, Uljanički brijeg 1, 43280 Garešnica zastupanog po punomoćniku BOŽICA JUREC, dipl. iur.; MILAN BADANJAK, Kapelica 46, 43280 Kapelica zastupanog po punomoćniku BOŽICA JUREC, dipl. iur.; MIROSLAV GAGULA, Kolodvorska 35b, 43280 Garešnica zastupanog po punomoćniku BOŽICA JUREC, dipl. iur.; JOSIP PETANOVIĆ, Kapelica 119, 43280 Kapelica zastupanog po punomoćniku BOŽICA JUREC, dipl. iur.; MARIJA CVITAŠ, Bana Jelačića 73, 43280 Hrastovac zastupanog po punomoćniku BOŽICA JUREC, dipl. iur.; DAVOR IVANČEVIĆ, M. Gupca 171, 43280 Garešnica zastupanog po punomoćniku BOŽICA JUREC, dipl. iur.; MILKICA ĐURAŠIN, Bana Jelačića 4, 43280 Hrastovac zastupanog po punomoćniku BOŽICA JUREC, dipl. iur.; MILE PUKALO, Mali Pašijan 70, 43280 Mali Pašijan zastupanog po punomoćniku BOŽICA JUREC, dipl. iur.; JOSIP KOZARIĆ, Kapelica 12, 43280 Kapelica zastupanog po punomoćniku BOŽICA JUREC, dipl. iur.; SLAĐANA VRANEŠEVIĆ, Radnička 5, 43280 Garešnica zastupanog po punomoćniku BOŽICA JUREC, dipl. iur.; STJEPAN KREĆI, Trnovitica 33, 43280 Gornja Trnovitica zastupanog po punomoćniku BOŽICA JUREC, dipl. iur.; ANKICA KATALENIĆ, Kapelica 18, 43280 Kapelica zastupanog po punomoćniku BOŽICA JUREC, dipl. iur.; ZLATKO GERENČIR, Uljanik 56, 43280 Uljanik zastupanog po punomoćniku BOŽICA JUREC, dipl. iur.; JOVANKA APFENTALER, Moslavačka 17, 43280 Hercegovac zastupanog po punomoćniku BOŽICA JUREC, dipl. iur.; ĐURĐICA ŠETIT, Kapelica 144, 43280 Kapelica zastupanog po punomoćniku BOŽICA JUREC, dipl. iur.; DUŠICA BRKIĆ, Kralja Tvrtka 4, 43280 Garešnica zastupanog po punomoćniku BOŽICA JUREC, dipl. iur.; ZDRAVKO PLOHL, Kapelica 11, 43280 Kapelica zastupanog po punomoćniku BOŽICA JUREC, dipl. iur.; ROBERT ŽIBERT, Kapelica 178a, 43280 Kapelica zastupanog po punomoćniku BOŽICA JUREC, dipl. iur.; SNJEŽANA GAZICA, Moslavačka 42, 43280 Hercegovac zastupanog po punomoćniku BOŽICA JUREC, dipl. iur.; DUŠANKA VUČINIĆ, Graničarska 62a, 43280 Garešnica zastupanog po punomoćniku BOŽICA JUREC, dipl. iur.; SMILJANA MIŠKULIN, P. Svačića 26, 43280 Garešnica zastupanog po punomoćniku BOŽICA JUREC, dipl. iur.; JAROSLAV VIŠEK, Moslavačka 96a, 43280 Garešnica zastupanog po punomoćniku BOŽICA JUREC, dipl. iur.; RADOMIR PETRIČEVIĆ, S. Kolara 27, 43280 Garešnica zastupanog po punomoćniku BOŽICA JUREC, dipl. iur.; MARINKO JAKOVAC, M. Lovraka 12, 43280 Garešnica zastupanog po punomoćniku BOŽICA JUREC, dipl. iur.; BOŽIDAR LEMAIĆ, Ciglenica 30, 43280 Ciglenica zastupanog po punomoćniku BOŽICA JUREC, dipl. iur.</izvorni_sadrzaj>
    <derivirana_varijabla naziv="DomainObject.Predmet.StrankaFormatedWithAdress_1"> MILAN KONJEVIĆ, M. Gupca 60, 43280 Garešnica zastupanog po punomoćniku BOŽICA JUREC, dipl. iur.; JOSIP SABOLIĆ, Bana Jelačića 26, 43280 Garešnica zastupanog po punomoćniku BOŽICA JUREC, dipl. iur.; OLIVER ŠOLAJA, Moslavačka 60, 43280 Garešnica zastupanog po punomoćniku BOŽICA JUREC, dipl. iur.; ŽELJKO VLAJNIĆ, Kapelica 177, 43280 Kapelica zastupanog po punomoćniku BOŽICA JUREC, dipl. iur.; MILAN RAJČEVIĆ, Kapelica 30, 43280 Kapelica zastupanog po punomoćniku BOŽICA JUREC, dipl. iur.; JOSIP STANKOVIĆ, Trg Hrvatskih branitelja 10, 43280 Garešnica zastupanog po punomoćniku BOŽICA JUREC, dipl. iur.; MARICA BANIĆ, M. Gupca 218, 43280 Garešnica zastupanog po punomoćniku BOŽICA JUREC, dipl. iur.; MARINA BERTOVIĆ, P. Svačića 83, 43280 Garešnica zastupanog po punomoćniku BOŽICA JUREC, dipl. iur.; JOSIP KAPAN, Radnička 28, 43280 Garešnica zastupanog po punomoćniku BOŽICA JUREC, dipl. iur.; IVICA POPOVIĆ, Ciglenica 68, 43280 Ciglenica zastupanog po punomoćniku BOŽICA JUREC, dipl. iur.; VLADO LEVAR, Ciglenica 98, 43280 Ciglenica zastupanog po punomoćniku BOŽICA JUREC, dipl. iur.; JOCO RIJETKOVIĆ, Moslavačka 62, 43280 Garešnica zastupanog po punomoćniku BOŽICA JUREC, dipl. iur.; MAKSO JURATOVAC, Gornji Uljanik 76, 43280 Gornji Uljanik zastupanog po punomoćniku BOŽICA JUREC, dipl. iur.; GORAN HUNDIĆ, Uljanički brijeg 1, 43280 Garešnica zastupanog po punomoćniku BOŽICA JUREC, dipl. iur.; MILAN BADANJAK, Kapelica 46, 43280 Kapelica zastupanog po punomoćniku BOŽICA JUREC, dipl. iur.; MIROSLAV GAGULA, Kolodvorska 35b, 43280 Garešnica zastupanog po punomoćniku BOŽICA JUREC, dipl. iur.; JOSIP PETANOVIĆ, Kapelica 119, 43280 Kapelica zastupanog po punomoćniku BOŽICA JUREC, dipl. iur.; MARIJA CVITAŠ, Bana Jelačića 73, 43280 Hrastovac zastupanog po punomoćniku BOŽICA JUREC, dipl. iur.; DAVOR IVANČEVIĆ, M. Gupca 171, 43280 Garešnica zastupanog po punomoćniku BOŽICA JUREC, dipl. iur.; MILKICA ĐURAŠIN, Bana Jelačića 4, 43280 Hrastovac zastupanog po punomoćniku BOŽICA JUREC, dipl. iur.; MILE PUKALO, Mali Pašijan 70, 43280 Mali Pašijan zastupanog po punomoćniku BOŽICA JUREC, dipl. iur.; JOSIP KOZARIĆ, Kapelica 12, 43280 Kapelica zastupanog po punomoćniku BOŽICA JUREC, dipl. iur.; SLAĐANA VRANEŠEVIĆ, Radnička 5, 43280 Garešnica zastupanog po punomoćniku BOŽICA JUREC, dipl. iur.; STJEPAN KREĆI, Trnovitica 33, 43280 Gornja Trnovitica zastupanog po punomoćniku BOŽICA JUREC, dipl. iur.; ANKICA KATALENIĆ, Kapelica 18, 43280 Kapelica zastupanog po punomoćniku BOŽICA JUREC, dipl. iur.; ZLATKO GERENČIR, Uljanik 56, 43280 Uljanik zastupanog po punomoćniku BOŽICA JUREC, dipl. iur.; JOVANKA APFENTALER, Moslavačka 17, 43280 Hercegovac zastupanog po punomoćniku BOŽICA JUREC, dipl. iur.; ĐURĐICA ŠETIT, Kapelica 144, 43280 Kapelica zastupanog po punomoćniku BOŽICA JUREC, dipl. iur.; DUŠICA BRKIĆ, Kralja Tvrtka 4, 43280 Garešnica zastupanog po punomoćniku BOŽICA JUREC, dipl. iur.; ZDRAVKO PLOHL, Kapelica 11, 43280 Kapelica zastupanog po punomoćniku BOŽICA JUREC, dipl. iur.; ROBERT ŽIBERT, Kapelica 178a, 43280 Kapelica zastupanog po punomoćniku BOŽICA JUREC, dipl. iur.; SNJEŽANA GAZICA, Moslavačka 42, 43280 Hercegovac zastupanog po punomoćniku BOŽICA JUREC, dipl. iur.; DUŠANKA VUČINIĆ, Graničarska 62a, 43280 Garešnica zastupanog po punomoćniku BOŽICA JUREC, dipl. iur.; SMILJANA MIŠKULIN, P. Svačića 26, 43280 Garešnica zastupanog po punomoćniku BOŽICA JUREC, dipl. iur.; JAROSLAV VIŠEK, Moslavačka 96a, 43280 Garešnica zastupanog po punomoćniku BOŽICA JUREC, dipl. iur.; RADOMIR PETRIČEVIĆ, S. Kolara 27, 43280 Garešnica zastupanog po punomoćniku BOŽICA JUREC, dipl. iur.; MARINKO JAKOVAC, M. Lovraka 12, 43280 Garešnica zastupanog po punomoćniku BOŽICA JUREC, dipl. iur.; BOŽIDAR LEMAIĆ, Ciglenica 30, 43280 Ciglenica zastupanog po punomoćniku BOŽICA JUREC, dipl. iur.</derivirana_varijabla>
  </DomainObject.Predmet.StrankaFormatedWithAdress>
  <DomainObject.Predmet.StrankaFormatedWithAdressOIB>
    <izvorni_sadrzaj> MILAN KONJEVIĆ, OIB 66930057537, M. Gupca 60, 43280 Garešnica zastupanog po punomoćniku BOŽICA JUREC, dipl. iur.; JOSIP SABOLIĆ, OIB 03748522445, Bana Jelačića 26, 43280 Garešnica zastupanog po punomoćniku BOŽICA JUREC, dipl. iur.; OLIVER ŠOLAJA, OIB 12217129580, Moslavačka 60, 43280 Garešnica zastupanog po punomoćniku BOŽICA JUREC, dipl. iur.; ŽELJKO VLAJNIĆ, OIB 23610219950, Kapelica 177, 43280 Kapelica zastupanog po punomoćniku BOŽICA JUREC, dipl. iur.; MILAN RAJČEVIĆ, OIB 70039969060, Kapelica 30, 43280 Kapelica zastupanog po punomoćniku BOŽICA JUREC, dipl. iur.; JOSIP STANKOVIĆ, OIB 79745398046, Trg Hrvatskih branitelja 10, 43280 Garešnica zastupanog po punomoćniku BOŽICA JUREC, dipl. iur.; MARICA BANIĆ, OIB 34587289931, M. Gupca 218, 43280 Garešnica zastupanog po punomoćniku BOŽICA JUREC, dipl. iur.; MARINA BERTOVIĆ, OIB 11469530277, P. Svačića 83, 43280 Garešnica zastupanog po punomoćniku BOŽICA JUREC, dipl. iur.; JOSIP KAPAN, OIB 24203853496, Radnička 28, 43280 Garešnica zastupanog po punomoćniku BOŽICA JUREC, dipl. iur.; IVICA POPOVIĆ, OIB 24591606549, Ciglenica 68, 43280 Ciglenica zastupanog po punomoćniku BOŽICA JUREC, dipl. iur.; VLADO LEVAR, OIB 47549942632, Ciglenica 98, 43280 Ciglenica zastupanog po punomoćniku BOŽICA JUREC, dipl. iur.; JOCO RIJETKOVIĆ, OIB 70676553765, Moslavačka 62, 43280 Garešnica zastupanog po punomoćniku BOŽICA JUREC, dipl. iur.; MAKSO JURATOVAC, OIB 34885903923, Gornji Uljanik 76, 43280 Gornji Uljanik zastupanog po punomoćniku BOŽICA JUREC, dipl. iur.; GORAN HUNDIĆ, OIB 29951883752, Uljanički brijeg 1, 43280 Garešnica zastupanog po punomoćniku BOŽICA JUREC, dipl. iur.; MILAN BADANJAK, OIB 00315806561, Kapelica 46, 43280 Kapelica zastupanog po punomoćniku BOŽICA JUREC, dipl. iur.; MIROSLAV GAGULA, OIB 92957810445, Kolodvorska 35b, 43280 Garešnica zastupanog po punomoćniku BOŽICA JUREC, dipl. iur.; JOSIP PETANOVIĆ, OIB 82909654504, Kapelica 119, 43280 Kapelica zastupanog po punomoćniku BOŽICA JUREC, dipl. iur.; MARIJA CVITAŠ, OIB 86366057144, Bana Jelačića 73, 43280 Hrastovac zastupanog po punomoćniku BOŽICA JUREC, dipl. iur.; DAVOR IVANČEVIĆ, OIB 40564483350, M. Gupca 171, 43280 Garešnica zastupanog po punomoćniku BOŽICA JUREC, dipl. iur.; MILKICA ĐURAŠIN, OIB 20738357856, Bana Jelačića 4, 43280 Hrastovac zastupanog po punomoćniku BOŽICA JUREC, dipl. iur.; MILE PUKALO, OIB 65462354545, Mali Pašijan 70, 43280 Mali Pašijan zastupanog po punomoćniku BOŽICA JUREC, dipl. iur.; JOSIP KOZARIĆ, OIB 32256984695, Kapelica 12, 43280 Kapelica zastupanog po punomoćniku BOŽICA JUREC, dipl. iur.; SLAĐANA VRANEŠEVIĆ, OIB 94125221554, Radnička 5, 43280 Garešnica zastupanog po punomoćniku BOŽICA JUREC, dipl. iur.; STJEPAN KREĆI, OIB 03607162297, Trnovitica 33, 43280 Gornja Trnovitica zastupanog po punomoćniku BOŽICA JUREC, dipl. iur.; ANKICA KATALENIĆ, OIB 07822479697, Kapelica 18, 43280 Kapelica zastupanog po punomoćniku BOŽICA JUREC, dipl. iur.; ZLATKO GERENČIR, OIB 35737599481, Uljanik 56, 43280 Uljanik zastupanog po punomoćniku BOŽICA JUREC, dipl. iur.; JOVANKA APFENTALER, OIB 72269543771, Moslavačka 17, 43280 Hercegovac zastupanog po punomoćniku BOŽICA JUREC, dipl. iur.; ĐURĐICA ŠETIT, OIB 01500864146, Kapelica 144, 43280 Kapelica zastupanog po punomoćniku BOŽICA JUREC, dipl. iur.; DUŠICA BRKIĆ, OIB 96197681384, Kralja Tvrtka 4, 43280 Garešnica zastupanog po punomoćniku BOŽICA JUREC, dipl. iur.; ZDRAVKO PLOHL, OIB 91933740357, Kapelica 11, 43280 Kapelica zastupanog po punomoćniku BOŽICA JUREC, dipl. iur.; ROBERT ŽIBERT, OIB 75759386227, Kapelica 178a, 43280 Kapelica zastupanog po punomoćniku BOŽICA JUREC, dipl. iur.; SNJEŽANA GAZICA, OIB 04131715441, Moslavačka 42, 43280 Hercegovac zastupanog po punomoćniku BOŽICA JUREC, dipl. iur.; DUŠANKA VUČINIĆ, OIB 46029944611, Graničarska 62a, 43280 Garešnica zastupanog po punomoćniku BOŽICA JUREC, dipl. iur.; SMILJANA MIŠKULIN, OIB 76370539320, P. Svačića 26, 43280 Garešnica zastupanog po punomoćniku BOŽICA JUREC, dipl. iur.; JAROSLAV VIŠEK, OIB 38057372803, Moslavačka 96a, 43280 Garešnica zastupanog po punomoćniku BOŽICA JUREC, dipl. iur.; RADOMIR PETRIČEVIĆ, OIB 10220307766, S. Kolara 27, 43280 Garešnica zastupanog po punomoćniku BOŽICA JUREC, dipl. iur.; MARINKO JAKOVAC, OIB 52360244991, M. Lovraka 12, 43280 Garešnica zastupanog po punomoćniku BOŽICA JUREC, dipl. iur.; BOŽIDAR LEMAIĆ, OIB 80426209815, Ciglenica 30, 43280 Ciglenica zastupanog po punomoćniku BOŽICA JUREC, dipl. iur.</izvorni_sadrzaj>
    <derivirana_varijabla naziv="DomainObject.Predmet.StrankaFormatedWithAdressOIB_1"> MILAN KONJEVIĆ, OIB 66930057537, M. Gupca 60, 43280 Garešnica zastupanog po punomoćniku BOŽICA JUREC, dipl. iur.; JOSIP SABOLIĆ, OIB 03748522445, Bana Jelačića 26, 43280 Garešnica zastupanog po punomoćniku BOŽICA JUREC, dipl. iur.; OLIVER ŠOLAJA, OIB 12217129580, Moslavačka 60, 43280 Garešnica zastupanog po punomoćniku BOŽICA JUREC, dipl. iur.; ŽELJKO VLAJNIĆ, OIB 23610219950, Kapelica 177, 43280 Kapelica zastupanog po punomoćniku BOŽICA JUREC, dipl. iur.; MILAN RAJČEVIĆ, OIB 70039969060, Kapelica 30, 43280 Kapelica zastupanog po punomoćniku BOŽICA JUREC, dipl. iur.; JOSIP STANKOVIĆ, OIB 79745398046, Trg Hrvatskih branitelja 10, 43280 Garešnica zastupanog po punomoćniku BOŽICA JUREC, dipl. iur.; MARICA BANIĆ, OIB 34587289931, M. Gupca 218, 43280 Garešnica zastupanog po punomoćniku BOŽICA JUREC, dipl. iur.; MARINA BERTOVIĆ, OIB 11469530277, P. Svačića 83, 43280 Garešnica zastupanog po punomoćniku BOŽICA JUREC, dipl. iur.; JOSIP KAPAN, OIB 24203853496, Radnička 28, 43280 Garešnica zastupanog po punomoćniku BOŽICA JUREC, dipl. iur.; IVICA POPOVIĆ, OIB 24591606549, Ciglenica 68, 43280 Ciglenica zastupanog po punomoćniku BOŽICA JUREC, dipl. iur.; VLADO LEVAR, OIB 47549942632, Ciglenica 98, 43280 Ciglenica zastupanog po punomoćniku BOŽICA JUREC, dipl. iur.; JOCO RIJETKOVIĆ, OIB 70676553765, Moslavačka 62, 43280 Garešnica zastupanog po punomoćniku BOŽICA JUREC, dipl. iur.; MAKSO JURATOVAC, OIB 34885903923, Gornji Uljanik 76, 43280 Gornji Uljanik zastupanog po punomoćniku BOŽICA JUREC, dipl. iur.; GORAN HUNDIĆ, OIB 29951883752, Uljanički brijeg 1, 43280 Garešnica zastupanog po punomoćniku BOŽICA JUREC, dipl. iur.; MILAN BADANJAK, OIB 00315806561, Kapelica 46, 43280 Kapelica zastupanog po punomoćniku BOŽICA JUREC, dipl. iur.; MIROSLAV GAGULA, OIB 92957810445, Kolodvorska 35b, 43280 Garešnica zastupanog po punomoćniku BOŽICA JUREC, dipl. iur.; JOSIP PETANOVIĆ, OIB 82909654504, Kapelica 119, 43280 Kapelica zastupanog po punomoćniku BOŽICA JUREC, dipl. iur.; MARIJA CVITAŠ, OIB 86366057144, Bana Jelačića 73, 43280 Hrastovac zastupanog po punomoćniku BOŽICA JUREC, dipl. iur.; DAVOR IVANČEVIĆ, OIB 40564483350, M. Gupca 171, 43280 Garešnica zastupanog po punomoćniku BOŽICA JUREC, dipl. iur.; MILKICA ĐURAŠIN, OIB 20738357856, Bana Jelačića 4, 43280 Hrastovac zastupanog po punomoćniku BOŽICA JUREC, dipl. iur.; MILE PUKALO, OIB 65462354545, Mali Pašijan 70, 43280 Mali Pašijan zastupanog po punomoćniku BOŽICA JUREC, dipl. iur.; JOSIP KOZARIĆ, OIB 32256984695, Kapelica 12, 43280 Kapelica zastupanog po punomoćniku BOŽICA JUREC, dipl. iur.; SLAĐANA VRANEŠEVIĆ, OIB 94125221554, Radnička 5, 43280 Garešnica zastupanog po punomoćniku BOŽICA JUREC, dipl. iur.; STJEPAN KREĆI, OIB 03607162297, Trnovitica 33, 43280 Gornja Trnovitica zastupanog po punomoćniku BOŽICA JUREC, dipl. iur.; ANKICA KATALENIĆ, OIB 07822479697, Kapelica 18, 43280 Kapelica zastupanog po punomoćniku BOŽICA JUREC, dipl. iur.; ZLATKO GERENČIR, OIB 35737599481, Uljanik 56, 43280 Uljanik zastupanog po punomoćniku BOŽICA JUREC, dipl. iur.; JOVANKA APFENTALER, OIB 72269543771, Moslavačka 17, 43280 Hercegovac zastupanog po punomoćniku BOŽICA JUREC, dipl. iur.; ĐURĐICA ŠETIT, OIB 01500864146, Kapelica 144, 43280 Kapelica zastupanog po punomoćniku BOŽICA JUREC, dipl. iur.; DUŠICA BRKIĆ, OIB 96197681384, Kralja Tvrtka 4, 43280 Garešnica zastupanog po punomoćniku BOŽICA JUREC, dipl. iur.; ZDRAVKO PLOHL, OIB 91933740357, Kapelica 11, 43280 Kapelica zastupanog po punomoćniku BOŽICA JUREC, dipl. iur.; ROBERT ŽIBERT, OIB 75759386227, Kapelica 178a, 43280 Kapelica zastupanog po punomoćniku BOŽICA JUREC, dipl. iur.; SNJEŽANA GAZICA, OIB 04131715441, Moslavačka 42, 43280 Hercegovac zastupanog po punomoćniku BOŽICA JUREC, dipl. iur.; DUŠANKA VUČINIĆ, OIB 46029944611, Graničarska 62a, 43280 Garešnica zastupanog po punomoćniku BOŽICA JUREC, dipl. iur.; SMILJANA MIŠKULIN, OIB 76370539320, P. Svačića 26, 43280 Garešnica zastupanog po punomoćniku BOŽICA JUREC, dipl. iur.; JAROSLAV VIŠEK, OIB 38057372803, Moslavačka 96a, 43280 Garešnica zastupanog po punomoćniku BOŽICA JUREC, dipl. iur.; RADOMIR PETRIČEVIĆ, OIB 10220307766, S. Kolara 27, 43280 Garešnica zastupanog po punomoćniku BOŽICA JUREC, dipl. iur.; MARINKO JAKOVAC, OIB 52360244991, M. Lovraka 12, 43280 Garešnica zastupanog po punomoćniku BOŽICA JUREC, dipl. iur.; BOŽIDAR LEMAIĆ, OIB 80426209815, Ciglenica 30, 43280 Ciglenica zastupanog po punomoćniku BOŽICA JUREC, dipl. iur.</derivirana_varijabla>
  </DomainObject.Predmet.StrankaFormatedWithAdressOIB>
  <DomainObject.Predmet.StrankaWithAdress>
    <izvorni_sadrzaj>MILAN KONJEVIĆ M. Gupca 60,43280 Garešnica,JOSIP SABOLIĆ Bana Jelačića 26,43280 Garešnica,OLIVER ŠOLAJA Moslavačka 60,43280 Garešnica,ŽELJKO VLAJNIĆ Kapelica 177,43280 Kapelica,MILAN RAJČEVIĆ Kapelica 30,43280 Kapelica,JOSIP STANKOVIĆ Trg Hrvatskih branitelja 10,43280 Garešnica,MARICA BANIĆ M. Gupca 218,43280 Garešnica,MARINA BERTOVIĆ P. Svačića 83,43280 Garešnica,JOSIP KAPAN Radnička 28,43280 Garešnica,IVICA POPOVIĆ Ciglenica 68,43280 Ciglenica,VLADO LEVAR Ciglenica 98,43280 Ciglenica,JOCO RIJETKOVIĆ Moslavačka 62,43280 Garešnica,MAKSO JURATOVAC Gornji Uljanik 76,43280 Gornji Uljanik,GORAN HUNDIĆ Uljanički brijeg 1,43280 Garešnica,MILAN BADANJAK Kapelica 46,43280 Kapelica,MIROSLAV GAGULA Kolodvorska 35b,43280 Garešnica,JOSIP PETANOVIĆ Kapelica 119,43280 Kapelica,MARIJA CVITAŠ Bana Jelačića 73,43280 Hrastovac,DAVOR IVANČEVIĆ M. Gupca 171,43280 Garešnica,MILKICA ĐURAŠIN Bana Jelačića 4,43280 Hrastovac,MILE PUKALO Mali Pašijan 70,43280 Mali Pašijan,JOSIP KOZARIĆ Kapelica 12,43280 Kapelica,SLAĐANA VRANEŠEVIĆ Radnička 5,43280 Garešnica,STJEPAN KREĆI Trnovitica 33,43280 Gornja Trnovitica,ANKICA KATALENIĆ Kapelica 18,43280 Kapelica,ZLATKO GERENČIR Uljanik 56,43280 Uljanik,JOVANKA APFENTALER Moslavačka 17,43280 Hercegovac,ĐURĐICA ŠETIT Kapelica 144,43280 Kapelica,DUŠICA BRKIĆ Kralja Tvrtka 4,43280 Garešnica,ZDRAVKO PLOHL Kapelica 11,43280 Kapelica,ROBERT ŽIBERT Kapelica 178a,43280 Kapelica,SNJEŽANA GAZICA Moslavačka 42,43280 Hercegovac,DUŠANKA VUČINIĆ Graničarska 62a,43280 Garešnica,SMILJANA MIŠKULIN P. Svačića 26,43280 Garešnica,JAROSLAV VIŠEK Moslavačka 96a,43280 Garešnica,RADOMIR PETRIČEVIĆ S. Kolara 27,43280 Garešnica,MARINKO JAKOVAC M. Lovraka 12,43280 Garešnica,BOŽIDAR LEMAIĆ Ciglenica 30,43280 Ciglenica</izvorni_sadrzaj>
    <derivirana_varijabla naziv="DomainObject.Predmet.StrankaWithAdress_1">MILAN KONJEVIĆ M. Gupca 60,43280 Garešnica,JOSIP SABOLIĆ Bana Jelačića 26,43280 Garešnica,OLIVER ŠOLAJA Moslavačka 60,43280 Garešnica,ŽELJKO VLAJNIĆ Kapelica 177,43280 Kapelica,MILAN RAJČEVIĆ Kapelica 30,43280 Kapelica,JOSIP STANKOVIĆ Trg Hrvatskih branitelja 10,43280 Garešnica,MARICA BANIĆ M. Gupca 218,43280 Garešnica,MARINA BERTOVIĆ P. Svačića 83,43280 Garešnica,JOSIP KAPAN Radnička 28,43280 Garešnica,IVICA POPOVIĆ Ciglenica 68,43280 Ciglenica,VLADO LEVAR Ciglenica 98,43280 Ciglenica,JOCO RIJETKOVIĆ Moslavačka 62,43280 Garešnica,MAKSO JURATOVAC Gornji Uljanik 76,43280 Gornji Uljanik,GORAN HUNDIĆ Uljanički brijeg 1,43280 Garešnica,MILAN BADANJAK Kapelica 46,43280 Kapelica,MIROSLAV GAGULA Kolodvorska 35b,43280 Garešnica,JOSIP PETANOVIĆ Kapelica 119,43280 Kapelica,MARIJA CVITAŠ Bana Jelačića 73,43280 Hrastovac,DAVOR IVANČEVIĆ M. Gupca 171,43280 Garešnica,MILKICA ĐURAŠIN Bana Jelačića 4,43280 Hrastovac,MILE PUKALO Mali Pašijan 70,43280 Mali Pašijan,JOSIP KOZARIĆ Kapelica 12,43280 Kapelica,SLAĐANA VRANEŠEVIĆ Radnička 5,43280 Garešnica,STJEPAN KREĆI Trnovitica 33,43280 Gornja Trnovitica,ANKICA KATALENIĆ Kapelica 18,43280 Kapelica,ZLATKO GERENČIR Uljanik 56,43280 Uljanik,JOVANKA APFENTALER Moslavačka 17,43280 Hercegovac,ĐURĐICA ŠETIT Kapelica 144,43280 Kapelica,DUŠICA BRKIĆ Kralja Tvrtka 4,43280 Garešnica,ZDRAVKO PLOHL Kapelica 11,43280 Kapelica,ROBERT ŽIBERT Kapelica 178a,43280 Kapelica,SNJEŽANA GAZICA Moslavačka 42,43280 Hercegovac,DUŠANKA VUČINIĆ Graničarska 62a,43280 Garešnica,SMILJANA MIŠKULIN P. Svačića 26,43280 Garešnica,JAROSLAV VIŠEK Moslavačka 96a,43280 Garešnica,RADOMIR PETRIČEVIĆ S. Kolara 27,43280 Garešnica,MARINKO JAKOVAC M. Lovraka 12,43280 Garešnica,BOŽIDAR LEMAIĆ Ciglenica 30,43280 Ciglenica</derivirana_varijabla>
  </DomainObject.Predmet.StrankaWithAdress>
  <DomainObject.Predmet.StrankaWithAdressOIB>
    <izvorni_sadrzaj>MILAN KONJEVIĆ, OIB 66930057537, M. Gupca 60,43280 Garešnica,JOSIP SABOLIĆ, OIB 03748522445, Bana Jelačića 26,43280 Garešnica,OLIVER ŠOLAJA, OIB 12217129580, Moslavačka 60,43280 Garešnica,ŽELJKO VLAJNIĆ, OIB 23610219950, Kapelica 177,43280 Kapelica,MILAN RAJČEVIĆ, OIB 70039969060, Kapelica 30,43280 Kapelica,JOSIP STANKOVIĆ, OIB 79745398046, Trg Hrvatskih branitelja 10,43280 Garešnica,MARICA BANIĆ, OIB 34587289931, M. Gupca 218,43280 Garešnica,MARINA BERTOVIĆ, OIB 11469530277, P. Svačića 83,43280 Garešnica,JOSIP KAPAN, OIB 24203853496, Radnička 28,43280 Garešnica,IVICA POPOVIĆ, OIB 24591606549, Ciglenica 68,43280 Ciglenica,VLADO LEVAR, OIB 47549942632, Ciglenica 98,43280 Ciglenica,JOCO RIJETKOVIĆ, OIB 70676553765, Moslavačka 62,43280 Garešnica,MAKSO JURATOVAC, OIB 34885903923, Gornji Uljanik 76,43280 Gornji Uljanik,GORAN HUNDIĆ, OIB 29951883752, Uljanički brijeg 1,43280 Garešnica,MILAN BADANJAK, OIB 00315806561, Kapelica 46,43280 Kapelica,MIROSLAV GAGULA, OIB 92957810445, Kolodvorska 35b,43280 Garešnica,JOSIP PETANOVIĆ, OIB 82909654504, Kapelica 119,43280 Kapelica,MARIJA CVITAŠ, OIB 86366057144, Bana Jelačića 73,43280 Hrastovac,DAVOR IVANČEVIĆ, OIB 40564483350, M. Gupca 171,43280 Garešnica,MILKICA ĐURAŠIN, OIB 20738357856, Bana Jelačića 4,43280 Hrastovac,MILE PUKALO, OIB 65462354545, Mali Pašijan 70,43280 Mali Pašijan,JOSIP KOZARIĆ, OIB 32256984695, Kapelica 12,43280 Kapelica,SLAĐANA VRANEŠEVIĆ, OIB 94125221554, Radnička 5,43280 Garešnica,STJEPAN KREĆI, OIB 03607162297, Trnovitica 33,43280 Gornja Trnovitica,ANKICA KATALENIĆ, OIB 07822479697, Kapelica 18,43280 Kapelica,ZLATKO GERENČIR, OIB 35737599481, Uljanik 56,43280 Uljanik,JOVANKA APFENTALER, OIB 72269543771, Moslavačka 17,43280 Hercegovac,ĐURĐICA ŠETIT, OIB 01500864146, Kapelica 144,43280 Kapelica,DUŠICA BRKIĆ, OIB 96197681384, Kralja Tvrtka 4,43280 Garešnica,ZDRAVKO PLOHL, OIB 91933740357, Kapelica 11,43280 Kapelica,ROBERT ŽIBERT, OIB 75759386227, Kapelica 178a,43280 Kapelica,SNJEŽANA GAZICA, OIB 04131715441, Moslavačka 42,43280 Hercegovac,DUŠANKA VUČINIĆ, OIB 46029944611, Graničarska 62a,43280 Garešnica,SMILJANA MIŠKULIN, OIB 76370539320, P. Svačića 26,43280 Garešnica,JAROSLAV VIŠEK, OIB 38057372803, Moslavačka 96a,43280 Garešnica,RADOMIR PETRIČEVIĆ, OIB 10220307766, S. Kolara 27,43280 Garešnica,MARINKO JAKOVAC, OIB 52360244991, M. Lovraka 12,43280 Garešnica,BOŽIDAR LEMAIĆ, OIB 80426209815, Ciglenica 30,43280 Ciglenica</izvorni_sadrzaj>
    <derivirana_varijabla naziv="DomainObject.Predmet.StrankaWithAdressOIB_1">MILAN KONJEVIĆ, OIB 66930057537, M. Gupca 60,43280 Garešnica,JOSIP SABOLIĆ, OIB 03748522445, Bana Jelačića 26,43280 Garešnica,OLIVER ŠOLAJA, OIB 12217129580, Moslavačka 60,43280 Garešnica,ŽELJKO VLAJNIĆ, OIB 23610219950, Kapelica 177,43280 Kapelica,MILAN RAJČEVIĆ, OIB 70039969060, Kapelica 30,43280 Kapelica,JOSIP STANKOVIĆ, OIB 79745398046, Trg Hrvatskih branitelja 10,43280 Garešnica,MARICA BANIĆ, OIB 34587289931, M. Gupca 218,43280 Garešnica,MARINA BERTOVIĆ, OIB 11469530277, P. Svačića 83,43280 Garešnica,JOSIP KAPAN, OIB 24203853496, Radnička 28,43280 Garešnica,IVICA POPOVIĆ, OIB 24591606549, Ciglenica 68,43280 Ciglenica,VLADO LEVAR, OIB 47549942632, Ciglenica 98,43280 Ciglenica,JOCO RIJETKOVIĆ, OIB 70676553765, Moslavačka 62,43280 Garešnica,MAKSO JURATOVAC, OIB 34885903923, Gornji Uljanik 76,43280 Gornji Uljanik,GORAN HUNDIĆ, OIB 29951883752, Uljanički brijeg 1,43280 Garešnica,MILAN BADANJAK, OIB 00315806561, Kapelica 46,43280 Kapelica,MIROSLAV GAGULA, OIB 92957810445, Kolodvorska 35b,43280 Garešnica,JOSIP PETANOVIĆ, OIB 82909654504, Kapelica 119,43280 Kapelica,MARIJA CVITAŠ, OIB 86366057144, Bana Jelačića 73,43280 Hrastovac,DAVOR IVANČEVIĆ, OIB 40564483350, M. Gupca 171,43280 Garešnica,MILKICA ĐURAŠIN, OIB 20738357856, Bana Jelačića 4,43280 Hrastovac,MILE PUKALO, OIB 65462354545, Mali Pašijan 70,43280 Mali Pašijan,JOSIP KOZARIĆ, OIB 32256984695, Kapelica 12,43280 Kapelica,SLAĐANA VRANEŠEVIĆ, OIB 94125221554, Radnička 5,43280 Garešnica,STJEPAN KREĆI, OIB 03607162297, Trnovitica 33,43280 Gornja Trnovitica,ANKICA KATALENIĆ, OIB 07822479697, Kapelica 18,43280 Kapelica,ZLATKO GERENČIR, OIB 35737599481, Uljanik 56,43280 Uljanik,JOVANKA APFENTALER, OIB 72269543771, Moslavačka 17,43280 Hercegovac,ĐURĐICA ŠETIT, OIB 01500864146, Kapelica 144,43280 Kapelica,DUŠICA BRKIĆ, OIB 96197681384, Kralja Tvrtka 4,43280 Garešnica,ZDRAVKO PLOHL, OIB 91933740357, Kapelica 11,43280 Kapelica,ROBERT ŽIBERT, OIB 75759386227, Kapelica 178a,43280 Kapelica,SNJEŽANA GAZICA, OIB 04131715441, Moslavačka 42,43280 Hercegovac,DUŠANKA VUČINIĆ, OIB 46029944611, Graničarska 62a,43280 Garešnica,SMILJANA MIŠKULIN, OIB 76370539320, P. Svačića 26,43280 Garešnica,JAROSLAV VIŠEK, OIB 38057372803, Moslavačka 96a,43280 Garešnica,RADOMIR PETRIČEVIĆ, OIB 10220307766, S. Kolara 27,43280 Garešnica,MARINKO JAKOVAC, OIB 52360244991, M. Lovraka 12,43280 Garešnica,BOŽIDAR LEMAIĆ, OIB 80426209815, Ciglenica 30,43280 Ciglenica</derivirana_varijabla>
  </DomainObject.Predmet.StrankaWithAdressOIB>
  <DomainObject.Predmet.StrankaNazivFormated>
    <izvorni_sadrzaj>MILAN KONJEVIĆ,JOSIP SABOLIĆ,OLIVER ŠOLAJA,ŽELJKO VLAJNIĆ,MILAN RAJČEVIĆ,JOSIP STANKOVIĆ,MARICA BANIĆ,MARINA BERTOVIĆ,JOSIP KAPAN,IVICA POPOVIĆ,VLADO LEVAR,JOCO RIJETKOVIĆ,MAKSO JURATOVAC,GORAN HUNDIĆ,MILAN BADANJAK,MIROSLAV GAGULA,JOSIP PETANOVIĆ,MARIJA CVITAŠ,DAVOR IVANČEVIĆ,MILKICA ĐURAŠIN,MILE PUKALO,JOSIP KOZARIĆ,SLAĐANA VRANEŠEVIĆ,STJEPAN KREĆI,ANKICA KATALENIĆ,ZLATKO GERENČIR,JOVANKA APFENTALER,ĐURĐICA ŠETIT,DUŠICA BRKIĆ,ZDRAVKO PLOHL,ROBERT ŽIBERT,SNJEŽANA GAZICA,DUŠANKA VUČINIĆ,SMILJANA MIŠKULIN,JAROSLAV VIŠEK,RADOMIR PETRIČEVIĆ,MARINKO JAKOVAC,BOŽIDAR LEMAIĆ</izvorni_sadrzaj>
    <derivirana_varijabla naziv="DomainObject.Predmet.StrankaNazivFormated_1">MILAN KONJEVIĆ,JOSIP SABOLIĆ,OLIVER ŠOLAJA,ŽELJKO VLAJNIĆ,MILAN RAJČEVIĆ,JOSIP STANKOVIĆ,MARICA BANIĆ,MARINA BERTOVIĆ,JOSIP KAPAN,IVICA POPOVIĆ,VLADO LEVAR,JOCO RIJETKOVIĆ,MAKSO JURATOVAC,GORAN HUNDIĆ,MILAN BADANJAK,MIROSLAV GAGULA,JOSIP PETANOVIĆ,MARIJA CVITAŠ,DAVOR IVANČEVIĆ,MILKICA ĐURAŠIN,MILE PUKALO,JOSIP KOZARIĆ,SLAĐANA VRANEŠEVIĆ,STJEPAN KREĆI,ANKICA KATALENIĆ,ZLATKO GERENČIR,JOVANKA APFENTALER,ĐURĐICA ŠETIT,DUŠICA BRKIĆ,ZDRAVKO PLOHL,ROBERT ŽIBERT,SNJEŽANA GAZICA,DUŠANKA VUČINIĆ,SMILJANA MIŠKULIN,JAROSLAV VIŠEK,RADOMIR PETRIČEVIĆ,MARINKO JAKOVAC,BOŽIDAR LEMAIĆ</derivirana_varijabla>
  </DomainObject.Predmet.StrankaNazivFormated>
  <DomainObject.Predmet.StrankaNazivFormatedOIB>
    <izvorni_sadrzaj>MILAN KONJEVIĆ, OIB 66930057537,JOSIP SABOLIĆ, OIB 03748522445,OLIVER ŠOLAJA, OIB 12217129580,ŽELJKO VLAJNIĆ, OIB 23610219950,MILAN RAJČEVIĆ, OIB 70039969060,JOSIP STANKOVIĆ, OIB 79745398046,MARICA BANIĆ, OIB 34587289931,MARINA BERTOVIĆ, OIB 11469530277,JOSIP KAPAN, OIB 24203853496,IVICA POPOVIĆ, OIB 24591606549,VLADO LEVAR, OIB 47549942632,JOCO RIJETKOVIĆ, OIB 70676553765,MAKSO JURATOVAC, OIB 34885903923,GORAN HUNDIĆ, OIB 29951883752,MILAN BADANJAK, OIB 00315806561,MIROSLAV GAGULA, OIB 92957810445,JOSIP PETANOVIĆ, OIB 82909654504,MARIJA CVITAŠ, OIB 86366057144,DAVOR IVANČEVIĆ, OIB 40564483350,MILKICA ĐURAŠIN, OIB 20738357856,MILE PUKALO, OIB 65462354545,JOSIP KOZARIĆ, OIB 32256984695,SLAĐANA VRANEŠEVIĆ, OIB 94125221554,STJEPAN KREĆI, OIB 03607162297,ANKICA KATALENIĆ, OIB 07822479697,ZLATKO GERENČIR, OIB 35737599481,JOVANKA APFENTALER, OIB 72269543771,ĐURĐICA ŠETIT, OIB 01500864146,DUŠICA BRKIĆ, OIB 96197681384,ZDRAVKO PLOHL, OIB 91933740357,ROBERT ŽIBERT, OIB 75759386227,SNJEŽANA GAZICA, OIB 04131715441,DUŠANKA VUČINIĆ, OIB 46029944611,SMILJANA MIŠKULIN, OIB 76370539320,JAROSLAV VIŠEK, OIB 38057372803,RADOMIR PETRIČEVIĆ, OIB 10220307766,MARINKO JAKOVAC, OIB 52360244991,BOŽIDAR LEMAIĆ, OIB 80426209815</izvorni_sadrzaj>
    <derivirana_varijabla naziv="DomainObject.Predmet.StrankaNazivFormatedOIB_1">MILAN KONJEVIĆ, OIB 66930057537,JOSIP SABOLIĆ, OIB 03748522445,OLIVER ŠOLAJA, OIB 12217129580,ŽELJKO VLAJNIĆ, OIB 23610219950,MILAN RAJČEVIĆ, OIB 70039969060,JOSIP STANKOVIĆ, OIB 79745398046,MARICA BANIĆ, OIB 34587289931,MARINA BERTOVIĆ, OIB 11469530277,JOSIP KAPAN, OIB 24203853496,IVICA POPOVIĆ, OIB 24591606549,VLADO LEVAR, OIB 47549942632,JOCO RIJETKOVIĆ, OIB 70676553765,MAKSO JURATOVAC, OIB 34885903923,GORAN HUNDIĆ, OIB 29951883752,MILAN BADANJAK, OIB 00315806561,MIROSLAV GAGULA, OIB 92957810445,JOSIP PETANOVIĆ, OIB 82909654504,MARIJA CVITAŠ, OIB 86366057144,DAVOR IVANČEVIĆ, OIB 40564483350,MILKICA ĐURAŠIN, OIB 20738357856,MILE PUKALO, OIB 65462354545,JOSIP KOZARIĆ, OIB 32256984695,SLAĐANA VRANEŠEVIĆ, OIB 94125221554,STJEPAN KREĆI, OIB 03607162297,ANKICA KATALENIĆ, OIB 07822479697,ZLATKO GERENČIR, OIB 35737599481,JOVANKA APFENTALER, OIB 72269543771,ĐURĐICA ŠETIT, OIB 01500864146,DUŠICA BRKIĆ, OIB 96197681384,ZDRAVKO PLOHL, OIB 91933740357,ROBERT ŽIBERT, OIB 75759386227,SNJEŽANA GAZICA, OIB 04131715441,DUŠANKA VUČINIĆ, OIB 46029944611,SMILJANA MIŠKULIN, OIB 76370539320,JAROSLAV VIŠEK, OIB 38057372803,RADOMIR PETRIČEVIĆ, OIB 10220307766,MARINKO JAKOVAC, OIB 52360244991,BOŽIDAR LEMAIĆ, OIB 80426209815</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MILAN KONJEVIĆ zastupanog po punomoćniku BOŽICA JUREC, dipl. iur.</item>
      <item>JOSIP SABOLIĆ zastupanog po punomoćniku BOŽICA JUREC, dipl. iur.</item>
      <item>OLIVER ŠOLAJA zastupanog po punomoćniku BOŽICA JUREC, dipl. iur.</item>
      <item>ŽELJKO VLAJNIĆ zastupanog po punomoćniku BOŽICA JUREC, dipl. iur.</item>
      <item>MILAN RAJČEVIĆ zastupanog po punomoćniku BOŽICA JUREC, dipl. iur.</item>
      <item>JOSIP STANKOVIĆ zastupanog po punomoćniku BOŽICA JUREC, dipl. iur.</item>
      <item>MARICA BANIĆ zastupanog po punomoćniku BOŽICA JUREC, dipl. iur.</item>
      <item>MARINA BERTOVIĆ zastupanog po punomoćniku BOŽICA JUREC, dipl. iur.</item>
      <item>JOSIP KAPAN zastupanog po punomoćniku BOŽICA JUREC, dipl. iur.</item>
      <item>IVICA POPOVIĆ zastupanog po punomoćniku BOŽICA JUREC, dipl. iur.</item>
      <item>VLADO LEVAR zastupanog po punomoćniku BOŽICA JUREC, dipl. iur.</item>
      <item>JOCO RIJETKOVIĆ zastupanog po punomoćniku BOŽICA JUREC, dipl. iur.</item>
      <item>MAKSO JURATOVAC zastupanog po punomoćniku BOŽICA JUREC, dipl. iur.</item>
      <item>GORAN HUNDIĆ zastupanog po punomoćniku BOŽICA JUREC, dipl. iur.</item>
      <item>MILAN BADANJAK zastupanog po punomoćniku BOŽICA JUREC, dipl. iur.</item>
      <item>MIROSLAV GAGULA zastupanog po punomoćniku BOŽICA JUREC, dipl. iur.</item>
      <item>JOSIP PETANOVIĆ zastupanog po punomoćniku BOŽICA JUREC, dipl. iur.</item>
      <item>MARIJA CVITAŠ zastupanog po punomoćniku BOŽICA JUREC, dipl. iur.</item>
      <item>DAVOR IVANČEVIĆ zastupanog po punomoćniku BOŽICA JUREC, dipl. iur.</item>
      <item>MILKICA ĐURAŠIN zastupanog po punomoćniku BOŽICA JUREC, dipl. iur.</item>
      <item>MILE PUKALO zastupanog po punomoćniku BOŽICA JUREC, dipl. iur.</item>
      <item>JOSIP KOZARIĆ zastupanog po punomoćniku BOŽICA JUREC, dipl. iur.</item>
      <item>SLAĐANA VRANEŠEVIĆ zastupanog po punomoćniku BOŽICA JUREC, dipl. iur.</item>
      <item>STJEPAN KREĆI zastupanog po punomoćniku BOŽICA JUREC, dipl. iur.</item>
      <item>ANKICA KATALENIĆ zastupanog po punomoćniku BOŽICA JUREC, dipl. iur.</item>
      <item>ZLATKO GERENČIR zastupanog po punomoćniku BOŽICA JUREC, dipl. iur.</item>
      <item>JOVANKA APFENTALER zastupanog po punomoćniku BOŽICA JUREC, dipl. iur.</item>
      <item>ĐURĐICA ŠETIT zastupanog po punomoćniku BOŽICA JUREC, dipl. iur.</item>
      <item>DUŠICA BRKIĆ zastupanog po punomoćniku BOŽICA JUREC, dipl. iur.</item>
      <item>ZDRAVKO PLOHL zastupanog po punomoćniku BOŽICA JUREC, dipl. iur.</item>
      <item>ROBERT ŽIBERT zastupanog po punomoćniku BOŽICA JUREC, dipl. iur.</item>
      <item>SNJEŽANA GAZICA zastupanog po punomoćniku BOŽICA JUREC, dipl. iur.</item>
      <item>DUŠANKA VUČINIĆ zastupanog po punomoćniku BOŽICA JUREC, dipl. iur.</item>
      <item>SMILJANA MIŠKULIN zastupanog po punomoćniku BOŽICA JUREC, dipl. iur.</item>
      <item>JAROSLAV VIŠEK zastupanog po punomoćniku BOŽICA JUREC, dipl. iur.</item>
      <item>RADOMIR PETRIČEVIĆ zastupanog po punomoćniku BOŽICA JUREC, dipl. iur.</item>
      <item>MARINKO JAKOVAC zastupanog po punomoćniku BOŽICA JUREC, dipl. iur.</item>
      <item>BOŽIDAR LEMAIĆ zastupanog po punomoćniku BOŽICA JUREC, dipl. iur.</item>
    </izvorni_sadrzaj>
    <derivirana_varijabla naziv="DomainObject.Predmet.StrankaListFormated_1">
      <item>MILAN KONJEVIĆ zastupanog po punomoćniku BOŽICA JUREC, dipl. iur.</item>
      <item>JOSIP SABOLIĆ zastupanog po punomoćniku BOŽICA JUREC, dipl. iur.</item>
      <item>OLIVER ŠOLAJA zastupanog po punomoćniku BOŽICA JUREC, dipl. iur.</item>
      <item>ŽELJKO VLAJNIĆ zastupanog po punomoćniku BOŽICA JUREC, dipl. iur.</item>
      <item>MILAN RAJČEVIĆ zastupanog po punomoćniku BOŽICA JUREC, dipl. iur.</item>
      <item>JOSIP STANKOVIĆ zastupanog po punomoćniku BOŽICA JUREC, dipl. iur.</item>
      <item>MARICA BANIĆ zastupanog po punomoćniku BOŽICA JUREC, dipl. iur.</item>
      <item>MARINA BERTOVIĆ zastupanog po punomoćniku BOŽICA JUREC, dipl. iur.</item>
      <item>JOSIP KAPAN zastupanog po punomoćniku BOŽICA JUREC, dipl. iur.</item>
      <item>IVICA POPOVIĆ zastupanog po punomoćniku BOŽICA JUREC, dipl. iur.</item>
      <item>VLADO LEVAR zastupanog po punomoćniku BOŽICA JUREC, dipl. iur.</item>
      <item>JOCO RIJETKOVIĆ zastupanog po punomoćniku BOŽICA JUREC, dipl. iur.</item>
      <item>MAKSO JURATOVAC zastupanog po punomoćniku BOŽICA JUREC, dipl. iur.</item>
      <item>GORAN HUNDIĆ zastupanog po punomoćniku BOŽICA JUREC, dipl. iur.</item>
      <item>MILAN BADANJAK zastupanog po punomoćniku BOŽICA JUREC, dipl. iur.</item>
      <item>MIROSLAV GAGULA zastupanog po punomoćniku BOŽICA JUREC, dipl. iur.</item>
      <item>JOSIP PETANOVIĆ zastupanog po punomoćniku BOŽICA JUREC, dipl. iur.</item>
      <item>MARIJA CVITAŠ zastupanog po punomoćniku BOŽICA JUREC, dipl. iur.</item>
      <item>DAVOR IVANČEVIĆ zastupanog po punomoćniku BOŽICA JUREC, dipl. iur.</item>
      <item>MILKICA ĐURAŠIN zastupanog po punomoćniku BOŽICA JUREC, dipl. iur.</item>
      <item>MILE PUKALO zastupanog po punomoćniku BOŽICA JUREC, dipl. iur.</item>
      <item>JOSIP KOZARIĆ zastupanog po punomoćniku BOŽICA JUREC, dipl. iur.</item>
      <item>SLAĐANA VRANEŠEVIĆ zastupanog po punomoćniku BOŽICA JUREC, dipl. iur.</item>
      <item>STJEPAN KREĆI zastupanog po punomoćniku BOŽICA JUREC, dipl. iur.</item>
      <item>ANKICA KATALENIĆ zastupanog po punomoćniku BOŽICA JUREC, dipl. iur.</item>
      <item>ZLATKO GERENČIR zastupanog po punomoćniku BOŽICA JUREC, dipl. iur.</item>
      <item>JOVANKA APFENTALER zastupanog po punomoćniku BOŽICA JUREC, dipl. iur.</item>
      <item>ĐURĐICA ŠETIT zastupanog po punomoćniku BOŽICA JUREC, dipl. iur.</item>
      <item>DUŠICA BRKIĆ zastupanog po punomoćniku BOŽICA JUREC, dipl. iur.</item>
      <item>ZDRAVKO PLOHL zastupanog po punomoćniku BOŽICA JUREC, dipl. iur.</item>
      <item>ROBERT ŽIBERT zastupanog po punomoćniku BOŽICA JUREC, dipl. iur.</item>
      <item>SNJEŽANA GAZICA zastupanog po punomoćniku BOŽICA JUREC, dipl. iur.</item>
      <item>DUŠANKA VUČINIĆ zastupanog po punomoćniku BOŽICA JUREC, dipl. iur.</item>
      <item>SMILJANA MIŠKULIN zastupanog po punomoćniku BOŽICA JUREC, dipl. iur.</item>
      <item>JAROSLAV VIŠEK zastupanog po punomoćniku BOŽICA JUREC, dipl. iur.</item>
      <item>RADOMIR PETRIČEVIĆ zastupanog po punomoćniku BOŽICA JUREC, dipl. iur.</item>
      <item>MARINKO JAKOVAC zastupanog po punomoćniku BOŽICA JUREC, dipl. iur.</item>
      <item>BOŽIDAR LEMAIĆ zastupanog po punomoćniku BOŽICA JUREC, dipl. iur.</item>
    </derivirana_varijabla>
  </DomainObject.Predmet.StrankaListFormated>
  <DomainObject.Predmet.StrankaListFormatedOIB>
    <izvorni_sadrzaj>
      <item>MILAN KONJEVIĆ, OIB 66930057537 zastupanog po punomoćniku BOŽICA JUREC, dipl. iur.</item>
      <item>JOSIP SABOLIĆ, OIB 03748522445 zastupanog po punomoćniku BOŽICA JUREC, dipl. iur.</item>
      <item>OLIVER ŠOLAJA, OIB 12217129580 zastupanog po punomoćniku BOŽICA JUREC, dipl. iur.</item>
      <item>ŽELJKO VLAJNIĆ, OIB 23610219950 zastupanog po punomoćniku BOŽICA JUREC, dipl. iur.</item>
      <item>MILAN RAJČEVIĆ, OIB 70039969060 zastupanog po punomoćniku BOŽICA JUREC, dipl. iur.</item>
      <item>JOSIP STANKOVIĆ, OIB 79745398046 zastupanog po punomoćniku BOŽICA JUREC, dipl. iur.</item>
      <item>MARICA BANIĆ, OIB 34587289931 zastupanog po punomoćniku BOŽICA JUREC, dipl. iur.</item>
      <item>MARINA BERTOVIĆ, OIB 11469530277 zastupanog po punomoćniku BOŽICA JUREC, dipl. iur.</item>
      <item>JOSIP KAPAN, OIB 24203853496 zastupanog po punomoćniku BOŽICA JUREC, dipl. iur.</item>
      <item>IVICA POPOVIĆ, OIB 24591606549 zastupanog po punomoćniku BOŽICA JUREC, dipl. iur.</item>
      <item>VLADO LEVAR, OIB 47549942632 zastupanog po punomoćniku BOŽICA JUREC, dipl. iur.</item>
      <item>JOCO RIJETKOVIĆ, OIB 70676553765 zastupanog po punomoćniku BOŽICA JUREC, dipl. iur.</item>
      <item>MAKSO JURATOVAC, OIB 34885903923 zastupanog po punomoćniku BOŽICA JUREC, dipl. iur.</item>
      <item>GORAN HUNDIĆ, OIB 29951883752 zastupanog po punomoćniku BOŽICA JUREC, dipl. iur.</item>
      <item>MILAN BADANJAK, OIB 00315806561 zastupanog po punomoćniku BOŽICA JUREC, dipl. iur.</item>
      <item>MIROSLAV GAGULA, OIB 92957810445 zastupanog po punomoćniku BOŽICA JUREC, dipl. iur.</item>
      <item>JOSIP PETANOVIĆ, OIB 82909654504 zastupanog po punomoćniku BOŽICA JUREC, dipl. iur.</item>
      <item>MARIJA CVITAŠ, OIB 86366057144 zastupanog po punomoćniku BOŽICA JUREC, dipl. iur.</item>
      <item>DAVOR IVANČEVIĆ, OIB 40564483350 zastupanog po punomoćniku BOŽICA JUREC, dipl. iur.</item>
      <item>MILKICA ĐURAŠIN, OIB 20738357856 zastupanog po punomoćniku BOŽICA JUREC, dipl. iur.</item>
      <item>MILE PUKALO, OIB 65462354545 zastupanog po punomoćniku BOŽICA JUREC, dipl. iur.</item>
      <item>JOSIP KOZARIĆ, OIB 32256984695 zastupanog po punomoćniku BOŽICA JUREC, dipl. iur.</item>
      <item>SLAĐANA VRANEŠEVIĆ, OIB 94125221554 zastupanog po punomoćniku BOŽICA JUREC, dipl. iur.</item>
      <item>STJEPAN KREĆI, OIB 03607162297 zastupanog po punomoćniku BOŽICA JUREC, dipl. iur.</item>
      <item>ANKICA KATALENIĆ, OIB 07822479697 zastupanog po punomoćniku BOŽICA JUREC, dipl. iur.</item>
      <item>ZLATKO GERENČIR, OIB 35737599481 zastupanog po punomoćniku BOŽICA JUREC, dipl. iur.</item>
      <item>JOVANKA APFENTALER, OIB 72269543771 zastupanog po punomoćniku BOŽICA JUREC, dipl. iur.</item>
      <item>ĐURĐICA ŠETIT, OIB 01500864146 zastupanog po punomoćniku BOŽICA JUREC, dipl. iur.</item>
      <item>DUŠICA BRKIĆ, OIB 96197681384 zastupanog po punomoćniku BOŽICA JUREC, dipl. iur.</item>
      <item>ZDRAVKO PLOHL, OIB 91933740357 zastupanog po punomoćniku BOŽICA JUREC, dipl. iur.</item>
      <item>ROBERT ŽIBERT, OIB 75759386227 zastupanog po punomoćniku BOŽICA JUREC, dipl. iur.</item>
      <item>SNJEŽANA GAZICA, OIB 04131715441 zastupanog po punomoćniku BOŽICA JUREC, dipl. iur.</item>
      <item>DUŠANKA VUČINIĆ, OIB 46029944611 zastupanog po punomoćniku BOŽICA JUREC, dipl. iur.</item>
      <item>SMILJANA MIŠKULIN, OIB 76370539320 zastupanog po punomoćniku BOŽICA JUREC, dipl. iur.</item>
      <item>JAROSLAV VIŠEK, OIB 38057372803 zastupanog po punomoćniku BOŽICA JUREC, dipl. iur.</item>
      <item>RADOMIR PETRIČEVIĆ, OIB 10220307766 zastupanog po punomoćniku BOŽICA JUREC, dipl. iur.</item>
      <item>MARINKO JAKOVAC, OIB 52360244991 zastupanog po punomoćniku BOŽICA JUREC, dipl. iur.</item>
      <item>BOŽIDAR LEMAIĆ, OIB 80426209815 zastupanog po punomoćniku BOŽICA JUREC, dipl. iur.</item>
    </izvorni_sadrzaj>
    <derivirana_varijabla naziv="DomainObject.Predmet.StrankaListFormatedOIB_1">
      <item>MILAN KONJEVIĆ, OIB 66930057537 zastupanog po punomoćniku BOŽICA JUREC, dipl. iur.</item>
      <item>JOSIP SABOLIĆ, OIB 03748522445 zastupanog po punomoćniku BOŽICA JUREC, dipl. iur.</item>
      <item>OLIVER ŠOLAJA, OIB 12217129580 zastupanog po punomoćniku BOŽICA JUREC, dipl. iur.</item>
      <item>ŽELJKO VLAJNIĆ, OIB 23610219950 zastupanog po punomoćniku BOŽICA JUREC, dipl. iur.</item>
      <item>MILAN RAJČEVIĆ, OIB 70039969060 zastupanog po punomoćniku BOŽICA JUREC, dipl. iur.</item>
      <item>JOSIP STANKOVIĆ, OIB 79745398046 zastupanog po punomoćniku BOŽICA JUREC, dipl. iur.</item>
      <item>MARICA BANIĆ, OIB 34587289931 zastupanog po punomoćniku BOŽICA JUREC, dipl. iur.</item>
      <item>MARINA BERTOVIĆ, OIB 11469530277 zastupanog po punomoćniku BOŽICA JUREC, dipl. iur.</item>
      <item>JOSIP KAPAN, OIB 24203853496 zastupanog po punomoćniku BOŽICA JUREC, dipl. iur.</item>
      <item>IVICA POPOVIĆ, OIB 24591606549 zastupanog po punomoćniku BOŽICA JUREC, dipl. iur.</item>
      <item>VLADO LEVAR, OIB 47549942632 zastupanog po punomoćniku BOŽICA JUREC, dipl. iur.</item>
      <item>JOCO RIJETKOVIĆ, OIB 70676553765 zastupanog po punomoćniku BOŽICA JUREC, dipl. iur.</item>
      <item>MAKSO JURATOVAC, OIB 34885903923 zastupanog po punomoćniku BOŽICA JUREC, dipl. iur.</item>
      <item>GORAN HUNDIĆ, OIB 29951883752 zastupanog po punomoćniku BOŽICA JUREC, dipl. iur.</item>
      <item>MILAN BADANJAK, OIB 00315806561 zastupanog po punomoćniku BOŽICA JUREC, dipl. iur.</item>
      <item>MIROSLAV GAGULA, OIB 92957810445 zastupanog po punomoćniku BOŽICA JUREC, dipl. iur.</item>
      <item>JOSIP PETANOVIĆ, OIB 82909654504 zastupanog po punomoćniku BOŽICA JUREC, dipl. iur.</item>
      <item>MARIJA CVITAŠ, OIB 86366057144 zastupanog po punomoćniku BOŽICA JUREC, dipl. iur.</item>
      <item>DAVOR IVANČEVIĆ, OIB 40564483350 zastupanog po punomoćniku BOŽICA JUREC, dipl. iur.</item>
      <item>MILKICA ĐURAŠIN, OIB 20738357856 zastupanog po punomoćniku BOŽICA JUREC, dipl. iur.</item>
      <item>MILE PUKALO, OIB 65462354545 zastupanog po punomoćniku BOŽICA JUREC, dipl. iur.</item>
      <item>JOSIP KOZARIĆ, OIB 32256984695 zastupanog po punomoćniku BOŽICA JUREC, dipl. iur.</item>
      <item>SLAĐANA VRANEŠEVIĆ, OIB 94125221554 zastupanog po punomoćniku BOŽICA JUREC, dipl. iur.</item>
      <item>STJEPAN KREĆI, OIB 03607162297 zastupanog po punomoćniku BOŽICA JUREC, dipl. iur.</item>
      <item>ANKICA KATALENIĆ, OIB 07822479697 zastupanog po punomoćniku BOŽICA JUREC, dipl. iur.</item>
      <item>ZLATKO GERENČIR, OIB 35737599481 zastupanog po punomoćniku BOŽICA JUREC, dipl. iur.</item>
      <item>JOVANKA APFENTALER, OIB 72269543771 zastupanog po punomoćniku BOŽICA JUREC, dipl. iur.</item>
      <item>ĐURĐICA ŠETIT, OIB 01500864146 zastupanog po punomoćniku BOŽICA JUREC, dipl. iur.</item>
      <item>DUŠICA BRKIĆ, OIB 96197681384 zastupanog po punomoćniku BOŽICA JUREC, dipl. iur.</item>
      <item>ZDRAVKO PLOHL, OIB 91933740357 zastupanog po punomoćniku BOŽICA JUREC, dipl. iur.</item>
      <item>ROBERT ŽIBERT, OIB 75759386227 zastupanog po punomoćniku BOŽICA JUREC, dipl. iur.</item>
      <item>SNJEŽANA GAZICA, OIB 04131715441 zastupanog po punomoćniku BOŽICA JUREC, dipl. iur.</item>
      <item>DUŠANKA VUČINIĆ, OIB 46029944611 zastupanog po punomoćniku BOŽICA JUREC, dipl. iur.</item>
      <item>SMILJANA MIŠKULIN, OIB 76370539320 zastupanog po punomoćniku BOŽICA JUREC, dipl. iur.</item>
      <item>JAROSLAV VIŠEK, OIB 38057372803 zastupanog po punomoćniku BOŽICA JUREC, dipl. iur.</item>
      <item>RADOMIR PETRIČEVIĆ, OIB 10220307766 zastupanog po punomoćniku BOŽICA JUREC, dipl. iur.</item>
      <item>MARINKO JAKOVAC, OIB 52360244991 zastupanog po punomoćniku BOŽICA JUREC, dipl. iur.</item>
      <item>BOŽIDAR LEMAIĆ, OIB 80426209815 zastupanog po punomoćniku BOŽICA JUREC, dipl. iur.</item>
    </derivirana_varijabla>
  </DomainObject.Predmet.StrankaListFormatedOIB>
  <DomainObject.Predmet.StrankaListFormatedWithAdress>
    <izvorni_sadrzaj>
      <item>MILAN KONJEVIĆ, M. Gupca 60, 43280 Garešnica zastupanog po punomoćniku BOŽICA JUREC, dipl. iur.</item>
      <item>JOSIP SABOLIĆ, Bana Jelačića 26, 43280 Garešnica zastupanog po punomoćniku BOŽICA JUREC, dipl. iur.</item>
      <item>OLIVER ŠOLAJA, Moslavačka 60, 43280 Garešnica zastupanog po punomoćniku BOŽICA JUREC, dipl. iur.</item>
      <item>ŽELJKO VLAJNIĆ, Kapelica 177, 43280 Kapelica zastupanog po punomoćniku BOŽICA JUREC, dipl. iur.</item>
      <item>MILAN RAJČEVIĆ, Kapelica 30, 43280 Kapelica zastupanog po punomoćniku BOŽICA JUREC, dipl. iur.</item>
      <item>JOSIP STANKOVIĆ, Trg Hrvatskih branitelja 10, 43280 Garešnica zastupanog po punomoćniku BOŽICA JUREC, dipl. iur.</item>
      <item>MARICA BANIĆ, M. Gupca 218, 43280 Garešnica zastupanog po punomoćniku BOŽICA JUREC, dipl. iur.</item>
      <item>MARINA BERTOVIĆ, P. Svačića 83, 43280 Garešnica zastupanog po punomoćniku BOŽICA JUREC, dipl. iur.</item>
      <item>JOSIP KAPAN, Radnička 28, 43280 Garešnica zastupanog po punomoćniku BOŽICA JUREC, dipl. iur.</item>
      <item>IVICA POPOVIĆ, Ciglenica 68, 43280 Ciglenica zastupanog po punomoćniku BOŽICA JUREC, dipl. iur.</item>
      <item>VLADO LEVAR, Ciglenica 98, 43280 Ciglenica zastupanog po punomoćniku BOŽICA JUREC, dipl. iur.</item>
      <item>JOCO RIJETKOVIĆ, Moslavačka 62, 43280 Garešnica zastupanog po punomoćniku BOŽICA JUREC, dipl. iur.</item>
      <item>MAKSO JURATOVAC, Gornji Uljanik 76, 43280 Gornji Uljanik zastupanog po punomoćniku BOŽICA JUREC, dipl. iur.</item>
      <item>GORAN HUNDIĆ, Uljanički brijeg 1, 43280 Garešnica zastupanog po punomoćniku BOŽICA JUREC, dipl. iur.</item>
      <item>MILAN BADANJAK, Kapelica 46, 43280 Kapelica zastupanog po punomoćniku BOŽICA JUREC, dipl. iur.</item>
      <item>MIROSLAV GAGULA, Kolodvorska 35b, 43280 Garešnica zastupanog po punomoćniku BOŽICA JUREC, dipl. iur.</item>
      <item>JOSIP PETANOVIĆ, Kapelica 119, 43280 Kapelica zastupanog po punomoćniku BOŽICA JUREC, dipl. iur.</item>
      <item>MARIJA CVITAŠ, Bana Jelačića 73, 43280 Hrastovac zastupanog po punomoćniku BOŽICA JUREC, dipl. iur.</item>
      <item>DAVOR IVANČEVIĆ, M. Gupca 171, 43280 Garešnica zastupanog po punomoćniku BOŽICA JUREC, dipl. iur.</item>
      <item>MILKICA ĐURAŠIN, Bana Jelačića 4, 43280 Hrastovac zastupanog po punomoćniku BOŽICA JUREC, dipl. iur.</item>
      <item>MILE PUKALO, Mali Pašijan 70, 43280 Mali Pašijan zastupanog po punomoćniku BOŽICA JUREC, dipl. iur.</item>
      <item>JOSIP KOZARIĆ, Kapelica 12, 43280 Kapelica zastupanog po punomoćniku BOŽICA JUREC, dipl. iur.</item>
      <item>SLAĐANA VRANEŠEVIĆ, Radnička 5, 43280 Garešnica zastupanog po punomoćniku BOŽICA JUREC, dipl. iur.</item>
      <item>STJEPAN KREĆI, Trnovitica 33, 43280 Gornja Trnovitica zastupanog po punomoćniku BOŽICA JUREC, dipl. iur.</item>
      <item>ANKICA KATALENIĆ, Kapelica 18, 43280 Kapelica zastupanog po punomoćniku BOŽICA JUREC, dipl. iur.</item>
      <item>ZLATKO GERENČIR, Uljanik 56, 43280 Uljanik zastupanog po punomoćniku BOŽICA JUREC, dipl. iur.</item>
      <item>JOVANKA APFENTALER, Moslavačka 17, 43280 Hercegovac zastupanog po punomoćniku BOŽICA JUREC, dipl. iur.</item>
      <item>ĐURĐICA ŠETIT, Kapelica 144, 43280 Kapelica zastupanog po punomoćniku BOŽICA JUREC, dipl. iur.</item>
      <item>DUŠICA BRKIĆ, Kralja Tvrtka 4, 43280 Garešnica zastupanog po punomoćniku BOŽICA JUREC, dipl. iur.</item>
      <item>ZDRAVKO PLOHL, Kapelica 11, 43280 Kapelica zastupanog po punomoćniku BOŽICA JUREC, dipl. iur.</item>
      <item>ROBERT ŽIBERT, Kapelica 178a, 43280 Kapelica zastupanog po punomoćniku BOŽICA JUREC, dipl. iur.</item>
      <item>SNJEŽANA GAZICA, Moslavačka 42, 43280 Hercegovac zastupanog po punomoćniku BOŽICA JUREC, dipl. iur.</item>
      <item>DUŠANKA VUČINIĆ, Graničarska 62a, 43280 Garešnica zastupanog po punomoćniku BOŽICA JUREC, dipl. iur.</item>
      <item>SMILJANA MIŠKULIN, P. Svačića 26, 43280 Garešnica zastupanog po punomoćniku BOŽICA JUREC, dipl. iur.</item>
      <item>JAROSLAV VIŠEK, Moslavačka 96a, 43280 Garešnica zastupanog po punomoćniku BOŽICA JUREC, dipl. iur.</item>
      <item>RADOMIR PETRIČEVIĆ, S. Kolara 27, 43280 Garešnica zastupanog po punomoćniku BOŽICA JUREC, dipl. iur.</item>
      <item>MARINKO JAKOVAC, M. Lovraka 12, 43280 Garešnica zastupanog po punomoćniku BOŽICA JUREC, dipl. iur.</item>
      <item>BOŽIDAR LEMAIĆ, Ciglenica 30, 43280 Ciglenica zastupanog po punomoćniku BOŽICA JUREC, dipl. iur.</item>
    </izvorni_sadrzaj>
    <derivirana_varijabla naziv="DomainObject.Predmet.StrankaListFormatedWithAdress_1">
      <item>MILAN KONJEVIĆ, M. Gupca 60, 43280 Garešnica zastupanog po punomoćniku BOŽICA JUREC, dipl. iur.</item>
      <item>JOSIP SABOLIĆ, Bana Jelačića 26, 43280 Garešnica zastupanog po punomoćniku BOŽICA JUREC, dipl. iur.</item>
      <item>OLIVER ŠOLAJA, Moslavačka 60, 43280 Garešnica zastupanog po punomoćniku BOŽICA JUREC, dipl. iur.</item>
      <item>ŽELJKO VLAJNIĆ, Kapelica 177, 43280 Kapelica zastupanog po punomoćniku BOŽICA JUREC, dipl. iur.</item>
      <item>MILAN RAJČEVIĆ, Kapelica 30, 43280 Kapelica zastupanog po punomoćniku BOŽICA JUREC, dipl. iur.</item>
      <item>JOSIP STANKOVIĆ, Trg Hrvatskih branitelja 10, 43280 Garešnica zastupanog po punomoćniku BOŽICA JUREC, dipl. iur.</item>
      <item>MARICA BANIĆ, M. Gupca 218, 43280 Garešnica zastupanog po punomoćniku BOŽICA JUREC, dipl. iur.</item>
      <item>MARINA BERTOVIĆ, P. Svačića 83, 43280 Garešnica zastupanog po punomoćniku BOŽICA JUREC, dipl. iur.</item>
      <item>JOSIP KAPAN, Radnička 28, 43280 Garešnica zastupanog po punomoćniku BOŽICA JUREC, dipl. iur.</item>
      <item>IVICA POPOVIĆ, Ciglenica 68, 43280 Ciglenica zastupanog po punomoćniku BOŽICA JUREC, dipl. iur.</item>
      <item>VLADO LEVAR, Ciglenica 98, 43280 Ciglenica zastupanog po punomoćniku BOŽICA JUREC, dipl. iur.</item>
      <item>JOCO RIJETKOVIĆ, Moslavačka 62, 43280 Garešnica zastupanog po punomoćniku BOŽICA JUREC, dipl. iur.</item>
      <item>MAKSO JURATOVAC, Gornji Uljanik 76, 43280 Gornji Uljanik zastupanog po punomoćniku BOŽICA JUREC, dipl. iur.</item>
      <item>GORAN HUNDIĆ, Uljanički brijeg 1, 43280 Garešnica zastupanog po punomoćniku BOŽICA JUREC, dipl. iur.</item>
      <item>MILAN BADANJAK, Kapelica 46, 43280 Kapelica zastupanog po punomoćniku BOŽICA JUREC, dipl. iur.</item>
      <item>MIROSLAV GAGULA, Kolodvorska 35b, 43280 Garešnica zastupanog po punomoćniku BOŽICA JUREC, dipl. iur.</item>
      <item>JOSIP PETANOVIĆ, Kapelica 119, 43280 Kapelica zastupanog po punomoćniku BOŽICA JUREC, dipl. iur.</item>
      <item>MARIJA CVITAŠ, Bana Jelačića 73, 43280 Hrastovac zastupanog po punomoćniku BOŽICA JUREC, dipl. iur.</item>
      <item>DAVOR IVANČEVIĆ, M. Gupca 171, 43280 Garešnica zastupanog po punomoćniku BOŽICA JUREC, dipl. iur.</item>
      <item>MILKICA ĐURAŠIN, Bana Jelačića 4, 43280 Hrastovac zastupanog po punomoćniku BOŽICA JUREC, dipl. iur.</item>
      <item>MILE PUKALO, Mali Pašijan 70, 43280 Mali Pašijan zastupanog po punomoćniku BOŽICA JUREC, dipl. iur.</item>
      <item>JOSIP KOZARIĆ, Kapelica 12, 43280 Kapelica zastupanog po punomoćniku BOŽICA JUREC, dipl. iur.</item>
      <item>SLAĐANA VRANEŠEVIĆ, Radnička 5, 43280 Garešnica zastupanog po punomoćniku BOŽICA JUREC, dipl. iur.</item>
      <item>STJEPAN KREĆI, Trnovitica 33, 43280 Gornja Trnovitica zastupanog po punomoćniku BOŽICA JUREC, dipl. iur.</item>
      <item>ANKICA KATALENIĆ, Kapelica 18, 43280 Kapelica zastupanog po punomoćniku BOŽICA JUREC, dipl. iur.</item>
      <item>ZLATKO GERENČIR, Uljanik 56, 43280 Uljanik zastupanog po punomoćniku BOŽICA JUREC, dipl. iur.</item>
      <item>JOVANKA APFENTALER, Moslavačka 17, 43280 Hercegovac zastupanog po punomoćniku BOŽICA JUREC, dipl. iur.</item>
      <item>ĐURĐICA ŠETIT, Kapelica 144, 43280 Kapelica zastupanog po punomoćniku BOŽICA JUREC, dipl. iur.</item>
      <item>DUŠICA BRKIĆ, Kralja Tvrtka 4, 43280 Garešnica zastupanog po punomoćniku BOŽICA JUREC, dipl. iur.</item>
      <item>ZDRAVKO PLOHL, Kapelica 11, 43280 Kapelica zastupanog po punomoćniku BOŽICA JUREC, dipl. iur.</item>
      <item>ROBERT ŽIBERT, Kapelica 178a, 43280 Kapelica zastupanog po punomoćniku BOŽICA JUREC, dipl. iur.</item>
      <item>SNJEŽANA GAZICA, Moslavačka 42, 43280 Hercegovac zastupanog po punomoćniku BOŽICA JUREC, dipl. iur.</item>
      <item>DUŠANKA VUČINIĆ, Graničarska 62a, 43280 Garešnica zastupanog po punomoćniku BOŽICA JUREC, dipl. iur.</item>
      <item>SMILJANA MIŠKULIN, P. Svačića 26, 43280 Garešnica zastupanog po punomoćniku BOŽICA JUREC, dipl. iur.</item>
      <item>JAROSLAV VIŠEK, Moslavačka 96a, 43280 Garešnica zastupanog po punomoćniku BOŽICA JUREC, dipl. iur.</item>
      <item>RADOMIR PETRIČEVIĆ, S. Kolara 27, 43280 Garešnica zastupanog po punomoćniku BOŽICA JUREC, dipl. iur.</item>
      <item>MARINKO JAKOVAC, M. Lovraka 12, 43280 Garešnica zastupanog po punomoćniku BOŽICA JUREC, dipl. iur.</item>
      <item>BOŽIDAR LEMAIĆ, Ciglenica 30, 43280 Ciglenica zastupanog po punomoćniku BOŽICA JUREC, dipl. iur.</item>
    </derivirana_varijabla>
  </DomainObject.Predmet.StrankaListFormatedWithAdress>
  <DomainObject.Predmet.StrankaListFormatedWithAdressOIB>
    <izvorni_sadrzaj>
      <item>MILAN KONJEVIĆ, OIB 66930057537, M. Gupca 60, 43280 Garešnica zastupanog po punomoćniku BOŽICA JUREC, dipl. iur.</item>
      <item>JOSIP SABOLIĆ, OIB 03748522445, Bana Jelačića 26, 43280 Garešnica zastupanog po punomoćniku BOŽICA JUREC, dipl. iur.</item>
      <item>OLIVER ŠOLAJA, OIB 12217129580, Moslavačka 60, 43280 Garešnica zastupanog po punomoćniku BOŽICA JUREC, dipl. iur.</item>
      <item>ŽELJKO VLAJNIĆ, OIB 23610219950, Kapelica 177, 43280 Kapelica zastupanog po punomoćniku BOŽICA JUREC, dipl. iur.</item>
      <item>MILAN RAJČEVIĆ, OIB 70039969060, Kapelica 30, 43280 Kapelica zastupanog po punomoćniku BOŽICA JUREC, dipl. iur.</item>
      <item>JOSIP STANKOVIĆ, OIB 79745398046, Trg Hrvatskih branitelja 10, 43280 Garešnica zastupanog po punomoćniku BOŽICA JUREC, dipl. iur.</item>
      <item>MARICA BANIĆ, OIB 34587289931, M. Gupca 218, 43280 Garešnica zastupanog po punomoćniku BOŽICA JUREC, dipl. iur.</item>
      <item>MARINA BERTOVIĆ, OIB 11469530277, P. Svačića 83, 43280 Garešnica zastupanog po punomoćniku BOŽICA JUREC, dipl. iur.</item>
      <item>JOSIP KAPAN, OIB 24203853496, Radnička 28, 43280 Garešnica zastupanog po punomoćniku BOŽICA JUREC, dipl. iur.</item>
      <item>IVICA POPOVIĆ, OIB 24591606549, Ciglenica 68, 43280 Ciglenica zastupanog po punomoćniku BOŽICA JUREC, dipl. iur.</item>
      <item>VLADO LEVAR, OIB 47549942632, Ciglenica 98, 43280 Ciglenica zastupanog po punomoćniku BOŽICA JUREC, dipl. iur.</item>
      <item>JOCO RIJETKOVIĆ, OIB 70676553765, Moslavačka 62, 43280 Garešnica zastupanog po punomoćniku BOŽICA JUREC, dipl. iur.</item>
      <item>MAKSO JURATOVAC, OIB 34885903923, Gornji Uljanik 76, 43280 Gornji Uljanik zastupanog po punomoćniku BOŽICA JUREC, dipl. iur.</item>
      <item>GORAN HUNDIĆ, OIB 29951883752, Uljanički brijeg 1, 43280 Garešnica zastupanog po punomoćniku BOŽICA JUREC, dipl. iur.</item>
      <item>MILAN BADANJAK, OIB 00315806561, Kapelica 46, 43280 Kapelica zastupanog po punomoćniku BOŽICA JUREC, dipl. iur.</item>
      <item>MIROSLAV GAGULA, OIB 92957810445, Kolodvorska 35b, 43280 Garešnica zastupanog po punomoćniku BOŽICA JUREC, dipl. iur.</item>
      <item>JOSIP PETANOVIĆ, OIB 82909654504, Kapelica 119, 43280 Kapelica zastupanog po punomoćniku BOŽICA JUREC, dipl. iur.</item>
      <item>MARIJA CVITAŠ, OIB 86366057144, Bana Jelačića 73, 43280 Hrastovac zastupanog po punomoćniku BOŽICA JUREC, dipl. iur.</item>
      <item>DAVOR IVANČEVIĆ, OIB 40564483350, M. Gupca 171, 43280 Garešnica zastupanog po punomoćniku BOŽICA JUREC, dipl. iur.</item>
      <item>MILKICA ĐURAŠIN, OIB 20738357856, Bana Jelačića 4, 43280 Hrastovac zastupanog po punomoćniku BOŽICA JUREC, dipl. iur.</item>
      <item>MILE PUKALO, OIB 65462354545, Mali Pašijan 70, 43280 Mali Pašijan zastupanog po punomoćniku BOŽICA JUREC, dipl. iur.</item>
      <item>JOSIP KOZARIĆ, OIB 32256984695, Kapelica 12, 43280 Kapelica zastupanog po punomoćniku BOŽICA JUREC, dipl. iur.</item>
      <item>SLAĐANA VRANEŠEVIĆ, OIB 94125221554, Radnička 5, 43280 Garešnica zastupanog po punomoćniku BOŽICA JUREC, dipl. iur.</item>
      <item>STJEPAN KREĆI, OIB 03607162297, Trnovitica 33, 43280 Gornja Trnovitica zastupanog po punomoćniku BOŽICA JUREC, dipl. iur.</item>
      <item>ANKICA KATALENIĆ, OIB 07822479697, Kapelica 18, 43280 Kapelica zastupanog po punomoćniku BOŽICA JUREC, dipl. iur.</item>
      <item>ZLATKO GERENČIR, OIB 35737599481, Uljanik 56, 43280 Uljanik zastupanog po punomoćniku BOŽICA JUREC, dipl. iur.</item>
      <item>JOVANKA APFENTALER, OIB 72269543771, Moslavačka 17, 43280 Hercegovac zastupanog po punomoćniku BOŽICA JUREC, dipl. iur.</item>
      <item>ĐURĐICA ŠETIT, OIB 01500864146, Kapelica 144, 43280 Kapelica zastupanog po punomoćniku BOŽICA JUREC, dipl. iur.</item>
      <item>DUŠICA BRKIĆ, OIB 96197681384, Kralja Tvrtka 4, 43280 Garešnica zastupanog po punomoćniku BOŽICA JUREC, dipl. iur.</item>
      <item>ZDRAVKO PLOHL, OIB 91933740357, Kapelica 11, 43280 Kapelica zastupanog po punomoćniku BOŽICA JUREC, dipl. iur.</item>
      <item>ROBERT ŽIBERT, OIB 75759386227, Kapelica 178a, 43280 Kapelica zastupanog po punomoćniku BOŽICA JUREC, dipl. iur.</item>
      <item>SNJEŽANA GAZICA, OIB 04131715441, Moslavačka 42, 43280 Hercegovac zastupanog po punomoćniku BOŽICA JUREC, dipl. iur.</item>
      <item>DUŠANKA VUČINIĆ, OIB 46029944611, Graničarska 62a, 43280 Garešnica zastupanog po punomoćniku BOŽICA JUREC, dipl. iur.</item>
      <item>SMILJANA MIŠKULIN, OIB 76370539320, P. Svačića 26, 43280 Garešnica zastupanog po punomoćniku BOŽICA JUREC, dipl. iur.</item>
      <item>JAROSLAV VIŠEK, OIB 38057372803, Moslavačka 96a, 43280 Garešnica zastupanog po punomoćniku BOŽICA JUREC, dipl. iur.</item>
      <item>RADOMIR PETRIČEVIĆ, OIB 10220307766, S. Kolara 27, 43280 Garešnica zastupanog po punomoćniku BOŽICA JUREC, dipl. iur.</item>
      <item>MARINKO JAKOVAC, OIB 52360244991, M. Lovraka 12, 43280 Garešnica zastupanog po punomoćniku BOŽICA JUREC, dipl. iur.</item>
      <item>BOŽIDAR LEMAIĆ, OIB 80426209815, Ciglenica 30, 43280 Ciglenica zastupanog po punomoćniku BOŽICA JUREC, dipl. iur.</item>
    </izvorni_sadrzaj>
    <derivirana_varijabla naziv="DomainObject.Predmet.StrankaListFormatedWithAdressOIB_1">
      <item>MILAN KONJEVIĆ, OIB 66930057537, M. Gupca 60, 43280 Garešnica zastupanog po punomoćniku BOŽICA JUREC, dipl. iur.</item>
      <item>JOSIP SABOLIĆ, OIB 03748522445, Bana Jelačića 26, 43280 Garešnica zastupanog po punomoćniku BOŽICA JUREC, dipl. iur.</item>
      <item>OLIVER ŠOLAJA, OIB 12217129580, Moslavačka 60, 43280 Garešnica zastupanog po punomoćniku BOŽICA JUREC, dipl. iur.</item>
      <item>ŽELJKO VLAJNIĆ, OIB 23610219950, Kapelica 177, 43280 Kapelica zastupanog po punomoćniku BOŽICA JUREC, dipl. iur.</item>
      <item>MILAN RAJČEVIĆ, OIB 70039969060, Kapelica 30, 43280 Kapelica zastupanog po punomoćniku BOŽICA JUREC, dipl. iur.</item>
      <item>JOSIP STANKOVIĆ, OIB 79745398046, Trg Hrvatskih branitelja 10, 43280 Garešnica zastupanog po punomoćniku BOŽICA JUREC, dipl. iur.</item>
      <item>MARICA BANIĆ, OIB 34587289931, M. Gupca 218, 43280 Garešnica zastupanog po punomoćniku BOŽICA JUREC, dipl. iur.</item>
      <item>MARINA BERTOVIĆ, OIB 11469530277, P. Svačića 83, 43280 Garešnica zastupanog po punomoćniku BOŽICA JUREC, dipl. iur.</item>
      <item>JOSIP KAPAN, OIB 24203853496, Radnička 28, 43280 Garešnica zastupanog po punomoćniku BOŽICA JUREC, dipl. iur.</item>
      <item>IVICA POPOVIĆ, OIB 24591606549, Ciglenica 68, 43280 Ciglenica zastupanog po punomoćniku BOŽICA JUREC, dipl. iur.</item>
      <item>VLADO LEVAR, OIB 47549942632, Ciglenica 98, 43280 Ciglenica zastupanog po punomoćniku BOŽICA JUREC, dipl. iur.</item>
      <item>JOCO RIJETKOVIĆ, OIB 70676553765, Moslavačka 62, 43280 Garešnica zastupanog po punomoćniku BOŽICA JUREC, dipl. iur.</item>
      <item>MAKSO JURATOVAC, OIB 34885903923, Gornji Uljanik 76, 43280 Gornji Uljanik zastupanog po punomoćniku BOŽICA JUREC, dipl. iur.</item>
      <item>GORAN HUNDIĆ, OIB 29951883752, Uljanički brijeg 1, 43280 Garešnica zastupanog po punomoćniku BOŽICA JUREC, dipl. iur.</item>
      <item>MILAN BADANJAK, OIB 00315806561, Kapelica 46, 43280 Kapelica zastupanog po punomoćniku BOŽICA JUREC, dipl. iur.</item>
      <item>MIROSLAV GAGULA, OIB 92957810445, Kolodvorska 35b, 43280 Garešnica zastupanog po punomoćniku BOŽICA JUREC, dipl. iur.</item>
      <item>JOSIP PETANOVIĆ, OIB 82909654504, Kapelica 119, 43280 Kapelica zastupanog po punomoćniku BOŽICA JUREC, dipl. iur.</item>
      <item>MARIJA CVITAŠ, OIB 86366057144, Bana Jelačića 73, 43280 Hrastovac zastupanog po punomoćniku BOŽICA JUREC, dipl. iur.</item>
      <item>DAVOR IVANČEVIĆ, OIB 40564483350, M. Gupca 171, 43280 Garešnica zastupanog po punomoćniku BOŽICA JUREC, dipl. iur.</item>
      <item>MILKICA ĐURAŠIN, OIB 20738357856, Bana Jelačića 4, 43280 Hrastovac zastupanog po punomoćniku BOŽICA JUREC, dipl. iur.</item>
      <item>MILE PUKALO, OIB 65462354545, Mali Pašijan 70, 43280 Mali Pašijan zastupanog po punomoćniku BOŽICA JUREC, dipl. iur.</item>
      <item>JOSIP KOZARIĆ, OIB 32256984695, Kapelica 12, 43280 Kapelica zastupanog po punomoćniku BOŽICA JUREC, dipl. iur.</item>
      <item>SLAĐANA VRANEŠEVIĆ, OIB 94125221554, Radnička 5, 43280 Garešnica zastupanog po punomoćniku BOŽICA JUREC, dipl. iur.</item>
      <item>STJEPAN KREĆI, OIB 03607162297, Trnovitica 33, 43280 Gornja Trnovitica zastupanog po punomoćniku BOŽICA JUREC, dipl. iur.</item>
      <item>ANKICA KATALENIĆ, OIB 07822479697, Kapelica 18, 43280 Kapelica zastupanog po punomoćniku BOŽICA JUREC, dipl. iur.</item>
      <item>ZLATKO GERENČIR, OIB 35737599481, Uljanik 56, 43280 Uljanik zastupanog po punomoćniku BOŽICA JUREC, dipl. iur.</item>
      <item>JOVANKA APFENTALER, OIB 72269543771, Moslavačka 17, 43280 Hercegovac zastupanog po punomoćniku BOŽICA JUREC, dipl. iur.</item>
      <item>ĐURĐICA ŠETIT, OIB 01500864146, Kapelica 144, 43280 Kapelica zastupanog po punomoćniku BOŽICA JUREC, dipl. iur.</item>
      <item>DUŠICA BRKIĆ, OIB 96197681384, Kralja Tvrtka 4, 43280 Garešnica zastupanog po punomoćniku BOŽICA JUREC, dipl. iur.</item>
      <item>ZDRAVKO PLOHL, OIB 91933740357, Kapelica 11, 43280 Kapelica zastupanog po punomoćniku BOŽICA JUREC, dipl. iur.</item>
      <item>ROBERT ŽIBERT, OIB 75759386227, Kapelica 178a, 43280 Kapelica zastupanog po punomoćniku BOŽICA JUREC, dipl. iur.</item>
      <item>SNJEŽANA GAZICA, OIB 04131715441, Moslavačka 42, 43280 Hercegovac zastupanog po punomoćniku BOŽICA JUREC, dipl. iur.</item>
      <item>DUŠANKA VUČINIĆ, OIB 46029944611, Graničarska 62a, 43280 Garešnica zastupanog po punomoćniku BOŽICA JUREC, dipl. iur.</item>
      <item>SMILJANA MIŠKULIN, OIB 76370539320, P. Svačića 26, 43280 Garešnica zastupanog po punomoćniku BOŽICA JUREC, dipl. iur.</item>
      <item>JAROSLAV VIŠEK, OIB 38057372803, Moslavačka 96a, 43280 Garešnica zastupanog po punomoćniku BOŽICA JUREC, dipl. iur.</item>
      <item>RADOMIR PETRIČEVIĆ, OIB 10220307766, S. Kolara 27, 43280 Garešnica zastupanog po punomoćniku BOŽICA JUREC, dipl. iur.</item>
      <item>MARINKO JAKOVAC, OIB 52360244991, M. Lovraka 12, 43280 Garešnica zastupanog po punomoćniku BOŽICA JUREC, dipl. iur.</item>
      <item>BOŽIDAR LEMAIĆ, OIB 80426209815, Ciglenica 30, 43280 Ciglenica zastupanog po punomoćniku BOŽICA JUREC, dipl. iur.</item>
    </derivirana_varijabla>
  </DomainObject.Predmet.StrankaListFormatedWithAdressOIB>
  <DomainObject.Predmet.StrankaListNazivFormated>
    <izvorni_sadrzaj>
      <item>MILAN KONJEVIĆ</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izvorni_sadrzaj>
    <derivirana_varijabla naziv="DomainObject.Predmet.StrankaListNazivFormated_1">
      <item>MILAN KONJEVIĆ</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derivirana_varijabla>
  </DomainObject.Predmet.StrankaListNazivFormated>
  <DomainObject.Predmet.StrankaListNazivFormatedOIB>
    <izvorni_sadrzaj>
      <item>MILAN KONJEVIĆ, OIB 66930057537</item>
      <item>JOSIP SABOLIĆ, OIB 03748522445</item>
      <item>OLIVER ŠOLAJA, OIB 12217129580</item>
      <item>ŽELJKO VLAJNIĆ, OIB 23610219950</item>
      <item>MILAN RAJČEVIĆ, OIB 70039969060</item>
      <item>JOSIP STANKOVIĆ, OIB 79745398046</item>
      <item>MARICA BANIĆ, OIB 34587289931</item>
      <item>MARINA BERTOVIĆ, OIB 11469530277</item>
      <item>JOSIP KAPAN, OIB 24203853496</item>
      <item>IVICA POPOVIĆ, OIB 24591606549</item>
      <item>VLADO LEVAR, OIB 47549942632</item>
      <item>JOCO RIJETKOVIĆ, OIB 70676553765</item>
      <item>MAKSO JURATOVAC, OIB 34885903923</item>
      <item>GORAN HUNDIĆ, OIB 29951883752</item>
      <item>MILAN BADANJAK, OIB 00315806561</item>
      <item>MIROSLAV GAGULA, OIB 92957810445</item>
      <item>JOSIP PETANOVIĆ, OIB 82909654504</item>
      <item>MARIJA CVITAŠ, OIB 86366057144</item>
      <item>DAVOR IVANČEVIĆ, OIB 40564483350</item>
      <item>MILKICA ĐURAŠIN, OIB 20738357856</item>
      <item>MILE PUKALO, OIB 65462354545</item>
      <item>JOSIP KOZARIĆ, OIB 32256984695</item>
      <item>SLAĐANA VRANEŠEVIĆ, OIB 94125221554</item>
      <item>STJEPAN KREĆI, OIB 03607162297</item>
      <item>ANKICA KATALENIĆ, OIB 07822479697</item>
      <item>ZLATKO GERENČIR, OIB 35737599481</item>
      <item>JOVANKA APFENTALER, OIB 72269543771</item>
      <item>ĐURĐICA ŠETIT, OIB 01500864146</item>
      <item>DUŠICA BRKIĆ, OIB 96197681384</item>
      <item>ZDRAVKO PLOHL, OIB 91933740357</item>
      <item>ROBERT ŽIBERT, OIB 75759386227</item>
      <item>SNJEŽANA GAZICA, OIB 04131715441</item>
      <item>DUŠANKA VUČINIĆ, OIB 46029944611</item>
      <item>SMILJANA MIŠKULIN, OIB 76370539320</item>
      <item>JAROSLAV VIŠEK, OIB 38057372803</item>
      <item>RADOMIR PETRIČEVIĆ, OIB 10220307766</item>
      <item>MARINKO JAKOVAC, OIB 52360244991</item>
      <item>BOŽIDAR LEMAIĆ, OIB 80426209815</item>
    </izvorni_sadrzaj>
    <derivirana_varijabla naziv="DomainObject.Predmet.StrankaListNazivFormatedOIB_1">
      <item>MILAN KONJEVIĆ, OIB 66930057537</item>
      <item>JOSIP SABOLIĆ, OIB 03748522445</item>
      <item>OLIVER ŠOLAJA, OIB 12217129580</item>
      <item>ŽELJKO VLAJNIĆ, OIB 23610219950</item>
      <item>MILAN RAJČEVIĆ, OIB 70039969060</item>
      <item>JOSIP STANKOVIĆ, OIB 79745398046</item>
      <item>MARICA BANIĆ, OIB 34587289931</item>
      <item>MARINA BERTOVIĆ, OIB 11469530277</item>
      <item>JOSIP KAPAN, OIB 24203853496</item>
      <item>IVICA POPOVIĆ, OIB 24591606549</item>
      <item>VLADO LEVAR, OIB 47549942632</item>
      <item>JOCO RIJETKOVIĆ, OIB 70676553765</item>
      <item>MAKSO JURATOVAC, OIB 34885903923</item>
      <item>GORAN HUNDIĆ, OIB 29951883752</item>
      <item>MILAN BADANJAK, OIB 00315806561</item>
      <item>MIROSLAV GAGULA, OIB 92957810445</item>
      <item>JOSIP PETANOVIĆ, OIB 82909654504</item>
      <item>MARIJA CVITAŠ, OIB 86366057144</item>
      <item>DAVOR IVANČEVIĆ, OIB 40564483350</item>
      <item>MILKICA ĐURAŠIN, OIB 20738357856</item>
      <item>MILE PUKALO, OIB 65462354545</item>
      <item>JOSIP KOZARIĆ, OIB 32256984695</item>
      <item>SLAĐANA VRANEŠEVIĆ, OIB 94125221554</item>
      <item>STJEPAN KREĆI, OIB 03607162297</item>
      <item>ANKICA KATALENIĆ, OIB 07822479697</item>
      <item>ZLATKO GERENČIR, OIB 35737599481</item>
      <item>JOVANKA APFENTALER, OIB 72269543771</item>
      <item>ĐURĐICA ŠETIT, OIB 01500864146</item>
      <item>DUŠICA BRKIĆ, OIB 96197681384</item>
      <item>ZDRAVKO PLOHL, OIB 91933740357</item>
      <item>ROBERT ŽIBERT, OIB 75759386227</item>
      <item>SNJEŽANA GAZICA, OIB 04131715441</item>
      <item>DUŠANKA VUČINIĆ, OIB 46029944611</item>
      <item>SMILJANA MIŠKULIN, OIB 76370539320</item>
      <item>JAROSLAV VIŠEK, OIB 38057372803</item>
      <item>RADOMIR PETRIČEVIĆ, OIB 10220307766</item>
      <item>MARINKO JAKOVAC, OIB 52360244991</item>
      <item>BOŽIDAR LEMAIĆ, OIB 80426209815</item>
    </derivirana_varijabla>
  </DomainObject.Predmet.StrankaListNazivFormatedOIB>
  <DomainObject.Predmet.ProtuStrankaListFormated>
    <izvorni_sadrzaj>
      <item>FINAG d.d. Industrija građevnog materijala, Garešnica zastupanog po punomoćniku Marin Draženović; Marina Lacković</item>
    </izvorni_sadrzaj>
    <derivirana_varijabla naziv="DomainObject.Predmet.ProtuStrankaListFormated_1">
      <item>FINAG d.d. Industrija građevnog materijala, Garešnica zastupanog po punomoćniku Marin Draženović; Marina Lacković</item>
    </derivirana_varijabla>
  </DomainObject.Predmet.ProtuStrankaListFormated>
  <DomainObject.Predmet.ProtuStrankaListFormatedOIB>
    <izvorni_sadrzaj>
      <item>FINAG d.d. Industrija građevnog materijala, Garešnica, OIB 97667432680 zastupanog po punomoćniku Marin Draženović; Marina Lacković</item>
    </izvorni_sadrzaj>
    <derivirana_varijabla naziv="DomainObject.Predmet.ProtuStrankaListFormatedOIB_1">
      <item>FINAG d.d. Industrija građevnog materijala, Garešnica, OIB 97667432680 zastupanog po punomoćniku Marin Draženović; Marina Lacković</item>
    </derivirana_varijabla>
  </DomainObject.Predmet.ProtuStrankaListFormatedOIB>
  <DomainObject.Predmet.ProtuStrankaListFormatedWithAdress>
    <izvorni_sadrzaj>
      <item>FINAG d.d. Industrija građevnog materijala, Garešnica, Petra Svačića/bb, 43280 Garešnica zastupanog po punomoćniku Marin Draženović; Marina Lacković</item>
    </izvorni_sadrzaj>
    <derivirana_varijabla naziv="DomainObject.Predmet.ProtuStrankaListFormatedWithAdress_1">
      <item>FINAG d.d. Industrija građevnog materijala, Garešnica, Petra Svačića/bb, 43280 Garešnica zastupanog po punomoćniku Marin Draženović; Marina Lacković</item>
    </derivirana_varijabla>
  </DomainObject.Predmet.ProtuStrankaListFormatedWithAdress>
  <DomainObject.Predmet.ProtuStrankaListFormatedWithAdressOIB>
    <izvorni_sadrzaj>
      <item>FINAG d.d. Industrija građevnog materijala, Garešnica, OIB 97667432680, Petra Svačića/bb, 43280 Garešnica zastupanog po punomoćniku Marin Draženović; Marina Lacković</item>
    </izvorni_sadrzaj>
    <derivirana_varijabla naziv="DomainObject.Predmet.ProtuStrankaListFormatedWithAdressOIB_1">
      <item>FINAG d.d. Industrija građevnog materijala, Garešnica, OIB 97667432680, Petra Svačića/bb, 43280 Garešnica zastupanog po punomoćniku Marin Draženović; Marina Lacković</item>
    </derivirana_varijabla>
  </DomainObject.Predmet.ProtuStrankaListFormatedWithAdressOIB>
  <DomainObject.Predmet.ProtuStrankaListNazivFormated>
    <izvorni_sadrzaj>
      <item>FINAG d.d. Industrija građevnog materijala, Garešnica</item>
    </izvorni_sadrzaj>
    <derivirana_varijabla naziv="DomainObject.Predmet.ProtuStrankaListNazivFormated_1">
      <item>FINAG d.d. Industrija građevnog materijala, Garešnica</item>
    </derivirana_varijabla>
  </DomainObject.Predmet.ProtuStrankaListNazivFormated>
  <DomainObject.Predmet.ProtuStrankaListNazivFormatedOIB>
    <izvorni_sadrzaj>
      <item>FINAG d.d. Industrija građevnog materijala, Garešnica, OIB 97667432680</item>
    </izvorni_sadrzaj>
    <derivirana_varijabla naziv="DomainObject.Predmet.ProtuStrankaListNazivFormatedOIB_1">
      <item>FINAG d.d. Industrija građevnog materijala, Garešnica, OIB 97667432680</item>
    </derivirana_varijabla>
  </DomainObject.Predmet.ProtuStrankaListNazivFormatedOIB>
  <DomainObject.Predmet.OstaliListFormated>
    <izvorni_sadrzaj>
      <item>BOŽICA JUREC, dipl. iur.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punomoćnik sudionika u postupku FINAG d.d. Industrija građevnog materijala, Garešnica</item>
      <item>Financijska agencija</item>
      <item>Marina Lacković punomoćnik sudionika u postupku FINAG d.d. Industrija građevnog materijala, Garešnica</item>
      <item>Vinko Ljubičić</item>
      <item>Grad Garešnica</item>
      <item>Erste &amp; Steiermarkische bank d.d.</item>
      <item>ZOU Jovan Doneski i dr.</item>
      <item>GROMATIC KR d.o.o.</item>
      <item>Jasmin Avdagić</item>
      <item>Odvjetničko društvo Gugić &amp; Kovačić</item>
      <item>Croatia banka d.d., Podružnica Bjelovar</item>
      <item>ZAGREBAČKA BANKA d.d. Zagreb</item>
      <item>Ministarstvo financija, Porezna uprava</item>
      <item>PANPRODUKT d.o.o. Križevci</item>
      <item>Županijsko državno odvjetništvo u Bjelovaru</item>
    </izvorni_sadrzaj>
    <derivirana_varijabla naziv="DomainObject.Predmet.OstaliListFormated_1">
      <item>BOŽICA JUREC, dipl. iur.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punomoćnik sudionika u postupku FINAG d.d. Industrija građevnog materijala, Garešnica</item>
      <item>Financijska agencija</item>
      <item>Marina Lacković punomoćnik sudionika u postupku FINAG d.d. Industrija građevnog materijala, Garešnica</item>
      <item>Vinko Ljubičić</item>
      <item>Grad Garešnica</item>
      <item>Erste &amp; Steiermarkische bank d.d.</item>
      <item>ZOU Jovan Doneski i dr.</item>
      <item>GROMATIC KR d.o.o.</item>
      <item>Jasmin Avdagić</item>
      <item>Odvjetničko društvo Gugić &amp; Kovačić</item>
      <item>Croatia banka d.d., Podružnica Bjelovar</item>
      <item>ZAGREBAČKA BANKA d.d. Zagreb</item>
      <item>Ministarstvo financija, Porezna uprava</item>
      <item>PANPRODUKT d.o.o. Križevci</item>
      <item>Županijsko državno odvjetništvo u Bjelovaru</item>
    </derivirana_varijabla>
  </DomainObject.Predmet.OstaliListFormated>
  <DomainObject.Predmet.OstaliListFormatedOIB>
    <izvorni_sadrzaj>
      <item>BOŽICA JUREC, dipl. iur.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OIB 98801337349 punomoćnik sudionika u postupku FINAG d.d. Industrija građevnog materijala, Garešnica</item>
      <item>Financijska agencija</item>
      <item>Marina Lacković punomoćnik sudionika u postupku FINAG d.d. Industrija građevnog materijala, Garešnica</item>
      <item>Vinko Ljubičić, OIB 91327367435</item>
      <item>Grad Garešnica</item>
      <item>Erste &amp; Steiermarkische bank d.d.</item>
      <item>ZOU Jovan Doneski i dr.</item>
      <item>GROMATIC KR d.o.o.</item>
      <item>Jasmin Avdagić</item>
      <item>Odvjetničko društvo Gugić &amp; Kovačić</item>
      <item>Croatia banka d.d., Podružnica Bjelovar</item>
      <item>ZAGREBAČKA BANKA d.d. Zagreb</item>
      <item>Ministarstvo financija, Porezna uprava</item>
      <item>PANPRODUKT d.o.o. Križevci</item>
      <item>Županijsko državno odvjetništvo u Bjelovaru</item>
    </izvorni_sadrzaj>
    <derivirana_varijabla naziv="DomainObject.Predmet.OstaliListFormatedOIB_1">
      <item>BOŽICA JUREC, dipl. iur.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OIB 98801337349 punomoćnik sudionika u postupku FINAG d.d. Industrija građevnog materijala, Garešnica</item>
      <item>Financijska agencija</item>
      <item>Marina Lacković punomoćnik sudionika u postupku FINAG d.d. Industrija građevnog materijala, Garešnica</item>
      <item>Vinko Ljubičić, OIB 91327367435</item>
      <item>Grad Garešnica</item>
      <item>Erste &amp; Steiermarkische bank d.d.</item>
      <item>ZOU Jovan Doneski i dr.</item>
      <item>GROMATIC KR d.o.o.</item>
      <item>Jasmin Avdagić</item>
      <item>Odvjetničko društvo Gugić &amp; Kovačić</item>
      <item>Croatia banka d.d., Podružnica Bjelovar</item>
      <item>ZAGREBAČKA BANKA d.d. Zagreb</item>
      <item>Ministarstvo financija, Porezna uprava</item>
      <item>PANPRODUKT d.o.o. Križevci</item>
      <item>Županijsko državno odvjetništvo u Bjelovaru</item>
    </derivirana_varijabla>
  </DomainObject.Predmet.OstaliListFormatedOIB>
  <DomainObject.Predmet.OstaliListFormatedWithAdress>
    <izvorni_sadrzaj>
      <item>BOŽICA JUREC, dipl. iur., Gundulićeva 1/III, 43000 Bjelovar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Lovre Matačića 75, 43000 Bjelovar punomoćnik sudionika u postupku FINAG d.d. Industrija građevnog materijala, Garešnica</item>
      <item>Financijska agencija</item>
      <item>Marina Lacković, Stjepana Radića 14, 43500 Daruvar punomoćnik sudionika u postupku FINAG d.d. Industrija građevnog materijala, Garešnica</item>
      <item>Vinko Ljubičić, Orljavska 4A, 31000 Osijek</item>
      <item>Grad Garešnica, V. Nazora 20a, 43280 Garešnica</item>
      <item>Erste &amp; Steiermarkische bank d.d., Ivana Lučića 2, 10000 Zagreb</item>
      <item>ZOU Jovan Doneski i dr.</item>
      <item>GROMATIC KR d.o.o., Vladimira Nazora 65, 49247 Zlatar-Bistrica</item>
      <item>Jasmin Avdagić, Kralja Zvonimira 44, 22000 Šibenik</item>
      <item>Odvjetničko društvo Gugić &amp; Kovačić, Radnička cesta 52/VII, Green Gold, 10000 Zagreb</item>
      <item>Croatia banka d.d., Podružnica Bjelovar</item>
      <item>ZAGREBAČKA BANKA d.d. Zagreb, Trg bana J. Jelačića 10, 10000 Zagreb</item>
      <item>Ministarstvo financija, Porezna uprava</item>
      <item>PANPRODUKT d.o.o. Križevci</item>
      <item>Županijsko državno odvjetništvo u Bjelovaru</item>
    </izvorni_sadrzaj>
    <derivirana_varijabla naziv="DomainObject.Predmet.OstaliListFormatedWithAdress_1">
      <item>BOŽICA JUREC, dipl. iur., Gundulićeva 1/III, 43000 Bjelovar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Lovre Matačića 75, 43000 Bjelovar punomoćnik sudionika u postupku FINAG d.d. Industrija građevnog materijala, Garešnica</item>
      <item>Financijska agencija</item>
      <item>Marina Lacković, Stjepana Radića 14, 43500 Daruvar punomoćnik sudionika u postupku FINAG d.d. Industrija građevnog materijala, Garešnica</item>
      <item>Vinko Ljubičić, Orljavska 4A, 31000 Osijek</item>
      <item>Grad Garešnica, V. Nazora 20a, 43280 Garešnica</item>
      <item>Erste &amp; Steiermarkische bank d.d., Ivana Lučića 2, 10000 Zagreb</item>
      <item>ZOU Jovan Doneski i dr.</item>
      <item>GROMATIC KR d.o.o., Vladimira Nazora 65, 49247 Zlatar-Bistrica</item>
      <item>Jasmin Avdagić, Kralja Zvonimira 44, 22000 Šibenik</item>
      <item>Odvjetničko društvo Gugić &amp; Kovačić, Radnička cesta 52/VII, Green Gold, 10000 Zagreb</item>
      <item>Croatia banka d.d., Podružnica Bjelovar</item>
      <item>ZAGREBAČKA BANKA d.d. Zagreb, Trg bana J. Jelačića 10, 10000 Zagreb</item>
      <item>Ministarstvo financija, Porezna uprava</item>
      <item>PANPRODUKT d.o.o. Križevci</item>
      <item>Županijsko državno odvjetništvo u Bjelovaru</item>
    </derivirana_varijabla>
  </DomainObject.Predmet.OstaliListFormatedWithAdress>
  <DomainObject.Predmet.OstaliListFormatedWithAdressOIB>
    <izvorni_sadrzaj>
      <item>BOŽICA JUREC, dipl. iur., Gundulićeva 1/III, 43000 Bjelovar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OIB 98801337349, Lovre Matačića 75, 43000 Bjelovar punomoćnik sudionika u postupku FINAG d.d. Industrija građevnog materijala, Garešnica</item>
      <item>Financijska agencija</item>
      <item>Marina Lacković, Stjepana Radića 14, 43500 Daruvar punomoćnik sudionika u postupku FINAG d.d. Industrija građevnog materijala, Garešnica</item>
      <item>Vinko Ljubičić, OIB 91327367435, Orljavska 4A, 31000 Osijek</item>
      <item>Grad Garešnica, V. Nazora 20a, 43280 Garešnica</item>
      <item>Erste &amp; Steiermarkische bank d.d., Ivana Lučića 2, 10000 Zagreb</item>
      <item>ZOU Jovan Doneski i dr.</item>
      <item>GROMATIC KR d.o.o., Vladimira Nazora 65, 49247 Zlatar-Bistrica</item>
      <item>Jasmin Avdagić, Kralja Zvonimira 44, 22000 Šibenik</item>
      <item>Odvjetničko društvo Gugić &amp; Kovačić, Radnička cesta 52/VII, Green Gold, 10000 Zagreb</item>
      <item>Croatia banka d.d., Podružnica Bjelovar</item>
      <item>ZAGREBAČKA BANKA d.d. Zagreb, Trg bana J. Jelačića 10, 10000 Zagreb</item>
      <item>Ministarstvo financija, Porezna uprava</item>
      <item>PANPRODUKT d.o.o. Križevci</item>
      <item>Županijsko državno odvjetništvo u Bjelovaru</item>
    </izvorni_sadrzaj>
    <derivirana_varijabla naziv="DomainObject.Predmet.OstaliListFormatedWithAdressOIB_1">
      <item>BOŽICA JUREC, dipl. iur., Gundulićeva 1/III, 43000 Bjelovar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OIB 98801337349, Lovre Matačića 75, 43000 Bjelovar punomoćnik sudionika u postupku FINAG d.d. Industrija građevnog materijala, Garešnica</item>
      <item>Financijska agencija</item>
      <item>Marina Lacković, Stjepana Radića 14, 43500 Daruvar punomoćnik sudionika u postupku FINAG d.d. Industrija građevnog materijala, Garešnica</item>
      <item>Vinko Ljubičić, OIB 91327367435, Orljavska 4A, 31000 Osijek</item>
      <item>Grad Garešnica, V. Nazora 20a, 43280 Garešnica</item>
      <item>Erste &amp; Steiermarkische bank d.d., Ivana Lučića 2, 10000 Zagreb</item>
      <item>ZOU Jovan Doneski i dr.</item>
      <item>GROMATIC KR d.o.o., Vladimira Nazora 65, 49247 Zlatar-Bistrica</item>
      <item>Jasmin Avdagić, Kralja Zvonimira 44, 22000 Šibenik</item>
      <item>Odvjetničko društvo Gugić &amp; Kovačić, Radnička cesta 52/VII, Green Gold, 10000 Zagreb</item>
      <item>Croatia banka d.d., Podružnica Bjelovar</item>
      <item>ZAGREBAČKA BANKA d.d. Zagreb, Trg bana J. Jelačića 10, 10000 Zagreb</item>
      <item>Ministarstvo financija, Porezna uprava</item>
      <item>PANPRODUKT d.o.o. Križevci</item>
      <item>Županijsko državno odvjetništvo u Bjelovaru</item>
    </derivirana_varijabla>
  </DomainObject.Predmet.OstaliListFormatedWithAdressOIB>
  <DomainObject.Predmet.OstaliListNazivFormated>
    <izvorni_sadrzaj>
      <item>BOŽICA JUREC, dipl. iur.</item>
      <item>Marin Draženović</item>
      <item>Financijska agencija</item>
      <item>Marina Lacković</item>
      <item>Vinko Ljubičić</item>
      <item>Grad Garešnica</item>
      <item>Erste &amp; Steiermarkische bank d.d.</item>
      <item>ZOU Jovan Doneski i dr.</item>
      <item>GROMATIC KR d.o.o.</item>
      <item>Jasmin Avdagić</item>
      <item>Odvjetničko društvo Gugić &amp; Kovačić</item>
      <item>Croatia banka d.d., Podružnica Bjelovar</item>
      <item>ZAGREBAČKA BANKA d.d. Zagreb</item>
      <item>Ministarstvo financija, Porezna uprava</item>
      <item>PANPRODUKT d.o.o. Križevci</item>
      <item>Županijsko državno odvjetništvo u Bjelovaru</item>
    </izvorni_sadrzaj>
    <derivirana_varijabla naziv="DomainObject.Predmet.OstaliListNazivFormated_1">
      <item>BOŽICA JUREC, dipl. iur.</item>
      <item>Marin Draženović</item>
      <item>Financijska agencija</item>
      <item>Marina Lacković</item>
      <item>Vinko Ljubičić</item>
      <item>Grad Garešnica</item>
      <item>Erste &amp; Steiermarkische bank d.d.</item>
      <item>ZOU Jovan Doneski i dr.</item>
      <item>GROMATIC KR d.o.o.</item>
      <item>Jasmin Avdagić</item>
      <item>Odvjetničko društvo Gugić &amp; Kovačić</item>
      <item>Croatia banka d.d., Podružnica Bjelovar</item>
      <item>ZAGREBAČKA BANKA d.d. Zagreb</item>
      <item>Ministarstvo financija, Porezna uprava</item>
      <item>PANPRODUKT d.o.o. Križevci</item>
      <item>Županijsko državno odvjetništvo u Bjelovaru</item>
    </derivirana_varijabla>
  </DomainObject.Predmet.OstaliListNazivFormated>
  <DomainObject.Predmet.OstaliListNazivFormatedOIB>
    <izvorni_sadrzaj>
      <item>BOŽICA JUREC, dipl. iur.</item>
      <item>Marin Draženović, OIB 98801337349</item>
      <item>Financijska agencija</item>
      <item>Marina Lacković</item>
      <item>Vinko Ljubičić, OIB 91327367435</item>
      <item>Grad Garešnica</item>
      <item>Erste &amp; Steiermarkische bank d.d.</item>
      <item>ZOU Jovan Doneski i dr.</item>
      <item>GROMATIC KR d.o.o.</item>
      <item>Jasmin Avdagić</item>
      <item>Odvjetničko društvo Gugić &amp; Kovačić</item>
      <item>Croatia banka d.d., Podružnica Bjelovar</item>
      <item>ZAGREBAČKA BANKA d.d. Zagreb</item>
      <item>Ministarstvo financija, Porezna uprava</item>
      <item>PANPRODUKT d.o.o. Križevci</item>
      <item>Županijsko državno odvjetništvo u Bjelovaru</item>
    </izvorni_sadrzaj>
    <derivirana_varijabla naziv="DomainObject.Predmet.OstaliListNazivFormatedOIB_1">
      <item>BOŽICA JUREC, dipl. iur.</item>
      <item>Marin Draženović, OIB 98801337349</item>
      <item>Financijska agencija</item>
      <item>Marina Lacković</item>
      <item>Vinko Ljubičić, OIB 91327367435</item>
      <item>Grad Garešnica</item>
      <item>Erste &amp; Steiermarkische bank d.d.</item>
      <item>ZOU Jovan Doneski i dr.</item>
      <item>GROMATIC KR d.o.o.</item>
      <item>Jasmin Avdagić</item>
      <item>Odvjetničko društvo Gugić &amp; Kovačić</item>
      <item>Croatia banka d.d., Podružnica Bjelovar</item>
      <item>ZAGREBAČKA BANKA d.d. Zagreb</item>
      <item>Ministarstvo financija, Porezna uprava</item>
      <item>PANPRODUKT d.o.o. Križevci</item>
      <item>Županijsko državno odvjetništvo u Bjelovaru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travnja 2017.</izvorni_sadrzaj>
    <derivirana_varijabla naziv="DomainObject.Datum_1">27. travnja 2017.</derivirana_varijabla>
  </DomainObject.Datum>
  <DomainObject.PoslovniBrojDokumenta>
    <izvorni_sadrzaj/>
    <derivirana_varijabla naziv="DomainObject.PoslovniBrojDokumenta_1"/>
  </DomainObject.PoslovniBrojDokumenta>
  <DomainObject.Predmet.StrankaIDrugi>
    <izvorni_sadrzaj>MILAN KONJEVIĆ i dr.</izvorni_sadrzaj>
    <derivirana_varijabla naziv="DomainObject.Predmet.StrankaIDrugi_1">MILAN KONJEVIĆ i dr.</derivirana_varijabla>
  </DomainObject.Predmet.StrankaIDrugi>
  <DomainObject.Predmet.ProtustrankaIDrugi>
    <izvorni_sadrzaj>FINAG d.d. Industrija građevnog materijala, Garešnica</izvorni_sadrzaj>
    <derivirana_varijabla naziv="DomainObject.Predmet.ProtustrankaIDrugi_1">FINAG d.d. Industrija građevnog materijala, Garešnica</derivirana_varijabla>
  </DomainObject.Predmet.ProtustrankaIDrugi>
  <DomainObject.Predmet.StrankaIDrugiAdressOIB>
    <izvorni_sadrzaj>MILAN KONJEVIĆ, OIB 66930057537, M. Gupca 60, 43280 Garešnica i dr.</izvorni_sadrzaj>
    <derivirana_varijabla naziv="DomainObject.Predmet.StrankaIDrugiAdressOIB_1">MILAN KONJEVIĆ, OIB 66930057537, M. Gupca 60, 43280 Garešnica i dr.</derivirana_varijabla>
  </DomainObject.Predmet.StrankaIDrugiAdressOIB>
  <DomainObject.Predmet.ProtustrankaIDrugiAdressOIB>
    <izvorni_sadrzaj>FINAG d.d. Industrija građevnog materijala, Garešnica, OIB 97667432680, Petra Svačića/bb, 43280 Garešnica</izvorni_sadrzaj>
    <derivirana_varijabla naziv="DomainObject.Predmet.ProtustrankaIDrugiAdressOIB_1">FINAG d.d. Industrija građevnog materijala, Garešnica, OIB 97667432680, Petra Svačića/bb, 43280 Garešnica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MILAN KONJEVIĆ</item>
      <item>FINAG d.d. Industrija građevnog materijala, Garešnica</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item>BOŽICA JUREC, dipl. iur.</item>
      <item>Marin Draženović</item>
      <item>Financijska agencija</item>
      <item>Marina Lacković</item>
      <item>Vinko Ljubičić</item>
      <item>Grad Garešnica</item>
      <item>Erste &amp; Steiermarkische bank d.d.</item>
      <item>ZOU Jovan Doneski i dr.</item>
      <item>GROMATIC KR d.o.o.</item>
      <item>Jasmin Avdagić</item>
      <item>Odvjetničko društvo Gugić &amp; Kovačić</item>
      <item>Croatia banka d.d., Podružnica Bjelovar</item>
      <item>ZAGREBAČKA BANKA d.d. Zagreb</item>
      <item>Ministarstvo financija, Porezna uprava</item>
      <item>PANPRODUKT d.o.o. Križevci</item>
      <item>Županijsko državno odvjetništvo u Bjelovaru</item>
    </izvorni_sadrzaj>
    <derivirana_varijabla naziv="DomainObject.Predmet.SudioniciListNaziv_1">
      <item>MILAN KONJEVIĆ</item>
      <item>FINAG d.d. Industrija građevnog materijala, Garešnica</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item>BOŽICA JUREC, dipl. iur.</item>
      <item>Marin Draženović</item>
      <item>Financijska agencija</item>
      <item>Marina Lacković</item>
      <item>Vinko Ljubičić</item>
      <item>Grad Garešnica</item>
      <item>Erste &amp; Steiermarkische bank d.d.</item>
      <item>ZOU Jovan Doneski i dr.</item>
      <item>GROMATIC KR d.o.o.</item>
      <item>Jasmin Avdagić</item>
      <item>Odvjetničko društvo Gugić &amp; Kovačić</item>
      <item>Croatia banka d.d., Podružnica Bjelovar</item>
      <item>ZAGREBAČKA BANKA d.d. Zagreb</item>
      <item>Ministarstvo financija, Porezna uprava</item>
      <item>PANPRODUKT d.o.o. Križevci</item>
      <item>Županijsko državno odvjetništvo u Bjelovaru</item>
    </derivirana_varijabla>
  </DomainObject.Predmet.SudioniciListNaziv>
  <DomainObject.Predmet.SudioniciListAdressOIB>
    <izvorni_sadrzaj>
      <item>MILAN KONJEVIĆ, OIB 66930057537, M. Gupca 60,43280 Garešnica</item>
      <item>FINAG d.d. Industrija građevnog materijala, Garešnica, OIB 97667432680, Petra Svačića/bb,43280 Garešnica</item>
      <item>JOSIP SABOLIĆ, OIB 03748522445, Bana Jelačića 26,43280 Garešnica</item>
      <item>OLIVER ŠOLAJA, OIB 12217129580, Moslavačka 60,43280 Garešnica</item>
      <item>ŽELJKO VLAJNIĆ, OIB 23610219950, Kapelica 177,43280 Kapelica</item>
      <item>MILAN RAJČEVIĆ, OIB 70039969060, Kapelica 30,43280 Kapelica</item>
      <item>JOSIP STANKOVIĆ, OIB 79745398046, Trg Hrvatskih branitelja 10,43280 Garešnica</item>
      <item>MARICA BANIĆ, OIB 34587289931, M. Gupca 218,43280 Garešnica</item>
      <item>MARINA BERTOVIĆ, OIB 11469530277, P. Svačića 83,43280 Garešnica</item>
      <item>JOSIP KAPAN, OIB 24203853496, Radnička 28,43280 Garešnica</item>
      <item>IVICA POPOVIĆ, OIB 24591606549, Ciglenica 68,43280 Ciglenica</item>
      <item>VLADO LEVAR, OIB 47549942632, Ciglenica 98,43280 Ciglenica</item>
      <item>JOCO RIJETKOVIĆ, OIB 70676553765, Moslavačka 62,43280 Garešnica</item>
      <item>MAKSO JURATOVAC, OIB 34885903923, Gornji Uljanik 76,43280 Gornji Uljanik</item>
      <item>GORAN HUNDIĆ, OIB 29951883752, Uljanički brijeg 1,43280 Garešnica</item>
      <item>MILAN BADANJAK, OIB 00315806561, Kapelica 46,43280 Kapelica</item>
      <item>MIROSLAV GAGULA, OIB 92957810445, Kolodvorska 35b,43280 Garešnica</item>
      <item>JOSIP PETANOVIĆ, OIB 82909654504, Kapelica 119,43280 Kapelica</item>
      <item>MARIJA CVITAŠ, OIB 86366057144, Bana Jelačića 73,43280 Hrastovac</item>
      <item>DAVOR IVANČEVIĆ, OIB 40564483350, M. Gupca 171,43280 Garešnica</item>
      <item>MILKICA ĐURAŠIN, OIB 20738357856, Bana Jelačića 4,43280 Hrastovac</item>
      <item>MILE PUKALO, OIB 65462354545, Mali Pašijan 70,43280 Mali Pašijan</item>
      <item>JOSIP KOZARIĆ, OIB 32256984695, Kapelica 12,43280 Kapelica</item>
      <item>SLAĐANA VRANEŠEVIĆ, OIB 94125221554, Radnička 5,43280 Garešnica</item>
      <item>STJEPAN KREĆI, OIB 03607162297, Trnovitica 33,43280 Gornja Trnovitica</item>
      <item>ANKICA KATALENIĆ, OIB 07822479697, Kapelica 18,43280 Kapelica</item>
      <item>ZLATKO GERENČIR, OIB 35737599481, Uljanik 56,43280 Uljanik</item>
      <item>JOVANKA APFENTALER, OIB 72269543771, Moslavačka 17,43280 Hercegovac</item>
      <item>ĐURĐICA ŠETIT, OIB 01500864146, Kapelica 144,43280 Kapelica</item>
      <item>DUŠICA BRKIĆ, OIB 96197681384, Kralja Tvrtka 4,43280 Garešnica</item>
      <item>ZDRAVKO PLOHL, OIB 91933740357, Kapelica 11,43280 Kapelica</item>
      <item>ROBERT ŽIBERT, OIB 75759386227, Kapelica 178a,43280 Kapelica</item>
      <item>SNJEŽANA GAZICA, OIB 04131715441, Moslavačka 42,43280 Hercegovac</item>
      <item>DUŠANKA VUČINIĆ, OIB 46029944611, Graničarska 62a,43280 Garešnica</item>
      <item>SMILJANA MIŠKULIN, OIB 76370539320, P. Svačića 26,43280 Garešnica</item>
      <item>JAROSLAV VIŠEK, OIB 38057372803, Moslavačka 96a,43280 Garešnica</item>
      <item>RADOMIR PETRIČEVIĆ, OIB 10220307766, S. Kolara 27,43280 Garešnica</item>
      <item>MARINKO JAKOVAC, OIB 52360244991, M. Lovraka 12,43280 Garešnica</item>
      <item>BOŽIDAR LEMAIĆ, OIB 80426209815, Ciglenica 30,43280 Ciglenica</item>
      <item>BOŽICA JUREC, dipl. iur., Gundulićeva 1/III,43000 Bjelovar</item>
      <item>Marin Draženović, OIB 98801337349, Lovre Matačića 75,43000 Bjelovar</item>
      <item>Financijska agencija</item>
      <item>Marina Lacković, Stjepana Radića 14,43500 Daruvar</item>
      <item>Vinko Ljubičić, OIB 91327367435, Orljavska 4A,31000 Osijek</item>
      <item>Grad Garešnica, V. Nazora 20a,43280 Garešnica</item>
      <item>Erste &amp; Steiermarkische bank d.d., Ivana Lučića 2,10000 Zagreb</item>
      <item>ZOU Jovan Doneski i dr.</item>
      <item>GROMATIC KR d.o.o., Vladimira Nazora 65,49247 Zlatar-Bistrica</item>
      <item>Jasmin Avdagić, Kralja Zvonimira 44,22000 Šibenik</item>
      <item>Odvjetničko društvo Gugić &amp; Kovačić, Radnička cesta 52/VII, Green Gold,10000 Zagreb</item>
      <item>Croatia banka d.d., Podružnica Bjelovar</item>
      <item>ZAGREBAČKA BANKA d.d. Zagreb, Trg bana J. Jelačića 10,10000 Zagreb</item>
      <item>Ministarstvo financija, Porezna uprava</item>
      <item>PANPRODUKT d.o.o. Križevci</item>
      <item>Županijsko državno odvjetništvo u Bjelovaru</item>
    </izvorni_sadrzaj>
    <derivirana_varijabla naziv="DomainObject.Predmet.SudioniciListAdressOIB_1">
      <item>MILAN KONJEVIĆ, OIB 66930057537, M. Gupca 60,43280 Garešnica</item>
      <item>FINAG d.d. Industrija građevnog materijala, Garešnica, OIB 97667432680, Petra Svačića/bb,43280 Garešnica</item>
      <item>JOSIP SABOLIĆ, OIB 03748522445, Bana Jelačića 26,43280 Garešnica</item>
      <item>OLIVER ŠOLAJA, OIB 12217129580, Moslavačka 60,43280 Garešnica</item>
      <item>ŽELJKO VLAJNIĆ, OIB 23610219950, Kapelica 177,43280 Kapelica</item>
      <item>MILAN RAJČEVIĆ, OIB 70039969060, Kapelica 30,43280 Kapelica</item>
      <item>JOSIP STANKOVIĆ, OIB 79745398046, Trg Hrvatskih branitelja 10,43280 Garešnica</item>
      <item>MARICA BANIĆ, OIB 34587289931, M. Gupca 218,43280 Garešnica</item>
      <item>MARINA BERTOVIĆ, OIB 11469530277, P. Svačića 83,43280 Garešnica</item>
      <item>JOSIP KAPAN, OIB 24203853496, Radnička 28,43280 Garešnica</item>
      <item>IVICA POPOVIĆ, OIB 24591606549, Ciglenica 68,43280 Ciglenica</item>
      <item>VLADO LEVAR, OIB 47549942632, Ciglenica 98,43280 Ciglenica</item>
      <item>JOCO RIJETKOVIĆ, OIB 70676553765, Moslavačka 62,43280 Garešnica</item>
      <item>MAKSO JURATOVAC, OIB 34885903923, Gornji Uljanik 76,43280 Gornji Uljanik</item>
      <item>GORAN HUNDIĆ, OIB 29951883752, Uljanički brijeg 1,43280 Garešnica</item>
      <item>MILAN BADANJAK, OIB 00315806561, Kapelica 46,43280 Kapelica</item>
      <item>MIROSLAV GAGULA, OIB 92957810445, Kolodvorska 35b,43280 Garešnica</item>
      <item>JOSIP PETANOVIĆ, OIB 82909654504, Kapelica 119,43280 Kapelica</item>
      <item>MARIJA CVITAŠ, OIB 86366057144, Bana Jelačića 73,43280 Hrastovac</item>
      <item>DAVOR IVANČEVIĆ, OIB 40564483350, M. Gupca 171,43280 Garešnica</item>
      <item>MILKICA ĐURAŠIN, OIB 20738357856, Bana Jelačića 4,43280 Hrastovac</item>
      <item>MILE PUKALO, OIB 65462354545, Mali Pašijan 70,43280 Mali Pašijan</item>
      <item>JOSIP KOZARIĆ, OIB 32256984695, Kapelica 12,43280 Kapelica</item>
      <item>SLAĐANA VRANEŠEVIĆ, OIB 94125221554, Radnička 5,43280 Garešnica</item>
      <item>STJEPAN KREĆI, OIB 03607162297, Trnovitica 33,43280 Gornja Trnovitica</item>
      <item>ANKICA KATALENIĆ, OIB 07822479697, Kapelica 18,43280 Kapelica</item>
      <item>ZLATKO GERENČIR, OIB 35737599481, Uljanik 56,43280 Uljanik</item>
      <item>JOVANKA APFENTALER, OIB 72269543771, Moslavačka 17,43280 Hercegovac</item>
      <item>ĐURĐICA ŠETIT, OIB 01500864146, Kapelica 144,43280 Kapelica</item>
      <item>DUŠICA BRKIĆ, OIB 96197681384, Kralja Tvrtka 4,43280 Garešnica</item>
      <item>ZDRAVKO PLOHL, OIB 91933740357, Kapelica 11,43280 Kapelica</item>
      <item>ROBERT ŽIBERT, OIB 75759386227, Kapelica 178a,43280 Kapelica</item>
      <item>SNJEŽANA GAZICA, OIB 04131715441, Moslavačka 42,43280 Hercegovac</item>
      <item>DUŠANKA VUČINIĆ, OIB 46029944611, Graničarska 62a,43280 Garešnica</item>
      <item>SMILJANA MIŠKULIN, OIB 76370539320, P. Svačića 26,43280 Garešnica</item>
      <item>JAROSLAV VIŠEK, OIB 38057372803, Moslavačka 96a,43280 Garešnica</item>
      <item>RADOMIR PETRIČEVIĆ, OIB 10220307766, S. Kolara 27,43280 Garešnica</item>
      <item>MARINKO JAKOVAC, OIB 52360244991, M. Lovraka 12,43280 Garešnica</item>
      <item>BOŽIDAR LEMAIĆ, OIB 80426209815, Ciglenica 30,43280 Ciglenica</item>
      <item>BOŽICA JUREC, dipl. iur., Gundulićeva 1/III,43000 Bjelovar</item>
      <item>Marin Draženović, OIB 98801337349, Lovre Matačića 75,43000 Bjelovar</item>
      <item>Financijska agencija</item>
      <item>Marina Lacković, Stjepana Radića 14,43500 Daruvar</item>
      <item>Vinko Ljubičić, OIB 91327367435, Orljavska 4A,31000 Osijek</item>
      <item>Grad Garešnica, V. Nazora 20a,43280 Garešnica</item>
      <item>Erste &amp; Steiermarkische bank d.d., Ivana Lučića 2,10000 Zagreb</item>
      <item>ZOU Jovan Doneski i dr.</item>
      <item>GROMATIC KR d.o.o., Vladimira Nazora 65,49247 Zlatar-Bistrica</item>
      <item>Jasmin Avdagić, Kralja Zvonimira 44,22000 Šibenik</item>
      <item>Odvjetničko društvo Gugić &amp; Kovačić, Radnička cesta 52/VII, Green Gold,10000 Zagreb</item>
      <item>Croatia banka d.d., Podružnica Bjelovar</item>
      <item>ZAGREBAČKA BANKA d.d. Zagreb, Trg bana J. Jelačića 10,10000 Zagreb</item>
      <item>Ministarstvo financija, Porezna uprava</item>
      <item>PANPRODUKT d.o.o. Križevci</item>
      <item>Županijsko državno odvjetništvo u Bjelovaru</item>
    </derivirana_varijabla>
  </DomainObject.Predmet.SudioniciListAdressOIB>
  <DomainObject.UcesnikSudskeRadnje.NazivFormated>
    <izvorni_sadrzaj>Jasmin Avdagić, Kralja Zvonimira 44,22000 Šibenik</izvorni_sadrzaj>
    <derivirana_varijabla naziv="DomainObject.UcesnikSudskeRadnje.NazivFormated_1">Jasmin Avdagić, Kralja Zvonimira 44,22000 Šibenik</derivirana_varijabla>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890CCD7-32DD-46AB-9AB4-C76D139D2BC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170</properties:Words>
  <properties:Characters>888</properties:Characters>
  <properties:Lines>38</properties:Lines>
  <properties:Paragraphs>12</properties:Paragraphs>
  <properties:TotalTime>25</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1697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2017-04-27T07:04:00Z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1</vt:i4>
  </prop:property>
  <prop:property name="Naslov" pid="5" fmtid="{D5CDD505-2E9C-101B-9397-08002B2CF9AE}">
    <vt:lpwstr>Poziv za Jasmin Avdagić</vt:lpwstr>
  </prop:property>
  <prop:property name="Predlozak_id" pid="6" fmtid="{D5CDD505-2E9C-101B-9397-08002B2CF9AE}">
    <vt:lpwstr>1000000459</vt:lpwstr>
  </prop:property>
  <prop:property name="Predlozak_oznaka" pid="7" fmtid="{D5CDD505-2E9C-101B-9397-08002B2CF9AE}">
    <vt:lpwstr>PO0000</vt:lpwstr>
  </prop:property>
  <prop:property name="Predlozak_naziv" pid="8" fmtid="{D5CDD505-2E9C-101B-9397-08002B2CF9AE}">
    <vt:lpwstr>Potpuno prazni predložak - poziv</vt:lpwstr>
  </prop:property>
</prop:Properties>
</file>