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81e2" w14:paraId="53f81e2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801D1A">
        <w:t>73</w:t>
      </w:r>
      <w:proofErr w:type="spellEnd"/>
      <w:r w:rsidR="00801D1A">
        <w:t>/</w:t>
      </w:r>
      <w:proofErr w:type="spellStart"/>
      <w:r w:rsidR="00801D1A">
        <w:t>16</w:t>
      </w:r>
      <w:proofErr w:type="spellEnd"/>
      <w:r w:rsidR="00801D1A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801D1A">
        <w:t xml:space="preserve"> Ekološka udruga za očuvanje prirode i okoliša „</w:t>
      </w:r>
      <w:r w:rsidR="00987E72">
        <w:t>Obnovljivi</w:t>
      </w:r>
      <w:r w:rsidR="00801D1A">
        <w:t xml:space="preserve"> izvor“</w:t>
      </w:r>
      <w:r w:rsidR="005D3C6E">
        <w:t>,</w:t>
      </w:r>
      <w:r w:rsidR="00801D1A">
        <w:t xml:space="preserve"> Donji Miholjac, Vukovarska </w:t>
      </w:r>
      <w:proofErr w:type="spellStart"/>
      <w:r w:rsidR="00801D1A">
        <w:t>21</w:t>
      </w:r>
      <w:proofErr w:type="spellEnd"/>
      <w:r w:rsidR="00801D1A">
        <w:t xml:space="preserve">, </w:t>
      </w:r>
      <w:proofErr w:type="spellStart"/>
      <w:r w:rsidR="00801D1A">
        <w:t>OIB</w:t>
      </w:r>
      <w:proofErr w:type="spellEnd"/>
      <w:r w:rsidR="00801D1A">
        <w:t xml:space="preserve">: </w:t>
      </w:r>
      <w:proofErr w:type="spellStart"/>
      <w:r w:rsidR="00801D1A">
        <w:t>24329818883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043FED">
        <w:rPr>
          <w:bCs/>
        </w:rPr>
        <w:t xml:space="preserve"> </w:t>
      </w:r>
      <w:r w:rsidR="005D3C6E">
        <w:t>Ekološka udruga za očuvanje prirode i okoliša „</w:t>
      </w:r>
      <w:r w:rsidR="002463FD">
        <w:t>Obnovljivi</w:t>
      </w:r>
      <w:r w:rsidR="005D3C6E">
        <w:t xml:space="preserve"> izvor“, Donji Miholjac, Vukovarska </w:t>
      </w:r>
      <w:proofErr w:type="spellStart"/>
      <w:r w:rsidR="005D3C6E">
        <w:t>21</w:t>
      </w:r>
      <w:proofErr w:type="spellEnd"/>
      <w:r w:rsidR="005D3C6E">
        <w:t xml:space="preserve">, </w:t>
      </w:r>
      <w:proofErr w:type="spellStart"/>
      <w:r w:rsidR="005D3C6E">
        <w:t>OIB</w:t>
      </w:r>
      <w:proofErr w:type="spellEnd"/>
      <w:r w:rsidR="005D3C6E">
        <w:t xml:space="preserve">: </w:t>
      </w:r>
      <w:proofErr w:type="spellStart"/>
      <w:r w:rsidR="005D3C6E">
        <w:t>24329818883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B4AF9">
        <w:t xml:space="preserve"> </w:t>
      </w:r>
      <w:r w:rsidR="00111AC0">
        <w:t xml:space="preserve">Ana-Marija Bogović, Slavonski Brod, Naselje </w:t>
      </w:r>
      <w:proofErr w:type="spellStart"/>
      <w:r w:rsidR="00111AC0">
        <w:t>Lutvinka</w:t>
      </w:r>
      <w:proofErr w:type="spellEnd"/>
      <w:r w:rsidR="00111AC0">
        <w:t xml:space="preserve"> Ulaz 2/9, </w:t>
      </w:r>
      <w:proofErr w:type="spellStart"/>
      <w:r w:rsidR="00111AC0">
        <w:t>OIB</w:t>
      </w:r>
      <w:proofErr w:type="spellEnd"/>
      <w:r w:rsidR="00111AC0">
        <w:t xml:space="preserve">: </w:t>
      </w:r>
      <w:proofErr w:type="spellStart"/>
      <w:r w:rsidR="00111AC0">
        <w:t>36495483478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5D3C6E">
        <w:rPr>
          <w:bCs/>
        </w:rPr>
        <w:t>udruga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2B6BD2">
        <w:t xml:space="preserve"> </w:t>
      </w:r>
      <w:proofErr w:type="spellStart"/>
      <w:r w:rsidR="002B6BD2">
        <w:t>13</w:t>
      </w:r>
      <w:proofErr w:type="spellEnd"/>
      <w:r w:rsidR="00F7152E">
        <w:t xml:space="preserve">. </w:t>
      </w:r>
      <w:r w:rsidR="002B6BD2">
        <w:t xml:space="preserve">siječnja </w:t>
      </w:r>
      <w:proofErr w:type="spellStart"/>
      <w:r w:rsidR="002B6BD2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B6BD2">
        <w:t>29</w:t>
      </w:r>
      <w:proofErr w:type="spellEnd"/>
      <w:r w:rsidR="00DC51C2">
        <w:t>.</w:t>
      </w:r>
      <w:r w:rsidR="00794266">
        <w:t xml:space="preserve"> </w:t>
      </w:r>
      <w:r w:rsidR="003C6526">
        <w:t>siječnja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D3C6E">
        <w:t>73</w:t>
      </w:r>
      <w:proofErr w:type="spellEnd"/>
      <w:r w:rsidR="00F7152E">
        <w:t>/</w:t>
      </w:r>
      <w:proofErr w:type="spellStart"/>
      <w:r w:rsidR="00F7152E">
        <w:t>1</w:t>
      </w:r>
      <w:r w:rsidR="005D3C6E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5D3C6E">
        <w:t>73</w:t>
      </w:r>
      <w:proofErr w:type="spellEnd"/>
      <w:r>
        <w:t>/</w:t>
      </w:r>
      <w:proofErr w:type="spellStart"/>
      <w:r>
        <w:t>1</w:t>
      </w:r>
      <w:r w:rsidR="005D3C6E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2B6BD2">
        <w:t xml:space="preserve"> udruga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B6BD2">
        <w:t>10.7</w:t>
      </w:r>
      <w:proofErr w:type="spellEnd"/>
      <w:r w:rsidR="002B6BD2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1D6" w:rsidP="00FD0D3C" w:rsidR="003941D6">
      <w:r>
        <w:separator/>
      </w:r>
    </w:p>
  </w:endnote>
  <w:endnote w:id="0" w:type="continuationSeparator">
    <w:p w:rsidRDefault="003941D6" w:rsidP="00FD0D3C" w:rsidR="00394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1D6" w:rsidP="00FD0D3C" w:rsidR="003941D6">
      <w:r>
        <w:separator/>
      </w:r>
    </w:p>
  </w:footnote>
  <w:footnote w:id="0" w:type="continuationSeparator">
    <w:p w:rsidRDefault="003941D6" w:rsidP="00FD0D3C" w:rsidR="003941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B7213"/>
    <w:rsid w:val="000C47AE"/>
    <w:rsid w:val="000E6A82"/>
    <w:rsid w:val="000F2684"/>
    <w:rsid w:val="000F7D43"/>
    <w:rsid w:val="00111AC0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463FD"/>
    <w:rsid w:val="00265AB9"/>
    <w:rsid w:val="00270458"/>
    <w:rsid w:val="00285EB1"/>
    <w:rsid w:val="00291A4E"/>
    <w:rsid w:val="00293A9C"/>
    <w:rsid w:val="002B6B2E"/>
    <w:rsid w:val="002B6BD2"/>
    <w:rsid w:val="002E0208"/>
    <w:rsid w:val="00312176"/>
    <w:rsid w:val="0033604D"/>
    <w:rsid w:val="003453BC"/>
    <w:rsid w:val="00354F5C"/>
    <w:rsid w:val="00364026"/>
    <w:rsid w:val="003660B7"/>
    <w:rsid w:val="003741F2"/>
    <w:rsid w:val="003941D6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3C6E"/>
    <w:rsid w:val="005D7612"/>
    <w:rsid w:val="005E039E"/>
    <w:rsid w:val="005E2E65"/>
    <w:rsid w:val="0060106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1D1A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87E72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6318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72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72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2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2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2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72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7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EKOLOŠKA UDRUGA ZAOČUVANJE PRIRODE I OKOLIŠA "OBNOVLJIVI IZVOR"</izvorni_sadrzaj>
    <derivirana_varijabla naziv="DomainObject.Predmet.ProtustrankaFormated_1">  EKOLOŠKA UDRUGA ZAOČUVANJE PRIRODE I OKOLIŠA "OBNOVLJIVI IZVOR"</derivirana_varijabla>
  </DomainObject.Predmet.ProtustrankaFormated>
  <DomainObject.Predmet.ProtustrankaFormatedOIB>
    <izvorni_sadrzaj>  EKOLOŠKA UDRUGA ZAOČUVANJE PRIRODE I OKOLIŠA "OBNOVLJIVI IZVOR", OIB 24329818883</izvorni_sadrzaj>
    <derivirana_varijabla naziv="DomainObject.Predmet.ProtustrankaFormatedOIB_1">  EKOLOŠKA UDRUGA ZAOČUVANJE PRIRODE I OKOLIŠA "OBNOVLJIVI IZVOR", OIB 24329818883</derivirana_varijabla>
  </DomainObject.Predmet.ProtustrankaFormatedOIB>
  <DomainObject.Predmet.ProtustrankaFormatedWithAdress>
    <izvorni_sadrzaj> EKOLOŠKA UDRUGA ZAOČUVANJE PRIRODE I OKOLIŠA "OBNOVLJIVI IZVOR", Vukovarska 21, 31540 Donji Miholjac</izvorni_sadrzaj>
    <derivirana_varijabla naziv="DomainObject.Predmet.ProtustrankaFormatedWithAdress_1"> EKOLOŠKA UDRUGA ZAOČUVANJE PRIRODE I OKOLIŠA "OBNOVLJIVI IZVOR", Vukovarska 21, 31540 Donji Miholjac</derivirana_varijabla>
  </DomainObject.Predmet.ProtustrankaFormatedWithAdress>
  <DomainObject.Predmet.ProtustrankaFormatedWithAdressOIB>
    <izvorni_sadrzaj> EKOLOŠKA UDRUGA ZAOČUVANJE PRIRODE I OKOLIŠA "OBNOVLJIVI IZVOR", OIB 24329818883, Vukovarska 21, 31540 Donji Miholjac</izvorni_sadrzaj>
    <derivirana_varijabla naziv="DomainObject.Predmet.ProtustrankaFormatedWithAdressOIB_1"> EKOLOŠKA UDRUGA ZAOČUVANJE PRIRODE I OKOLIŠA "OBNOVLJIVI IZVOR", OIB 24329818883, Vukovarska 21, 31540 Donji Miholjac</derivirana_varijabla>
  </DomainObject.Predmet.ProtustrankaFormatedWithAdressOIB>
  <DomainObject.Predmet.ProtustrankaWithAdress>
    <izvorni_sadrzaj>EKOLOŠKA UDRUGA ZAOČUVANJE PRIRODE I OKOLIŠA "OBNOVLJIVI IZVOR" Vukovarska 21, 31540 Donji Miholjac</izvorni_sadrzaj>
    <derivirana_varijabla naziv="DomainObject.Predmet.ProtustrankaWithAdress_1">EKOLOŠKA UDRUGA ZAOČUVANJE PRIRODE I OKOLIŠA "OBNOVLJIVI IZVOR" Vukovarska 21, 31540 Donji Miholjac</derivirana_varijabla>
  </DomainObject.Predmet.ProtustrankaWithAdress>
  <DomainObject.Predmet.ProtustrankaWithAdressOIB>
    <izvorni_sadrzaj>EKOLOŠKA UDRUGA ZAOČUVANJE PRIRODE I OKOLIŠA "OBNOVLJIVI IZVOR", OIB 24329818883, Vukovarska 21, 31540 Donji Miholjac</izvorni_sadrzaj>
    <derivirana_varijabla naziv="DomainObject.Predmet.ProtustrankaWithAdressOIB_1">EKOLOŠKA UDRUGA ZAOČUVANJE PRIRODE I OKOLIŠA "OBNOVLJIVI IZVOR", OIB 24329818883, Vukovarska 21, 31540 Donji Miholjac</derivirana_varijabla>
  </DomainObject.Predmet.ProtustrankaWithAdressOIB>
  <DomainObject.Predmet.ProtustrankaNazivFormated>
    <izvorni_sadrzaj>EKOLOŠKA UDRUGA ZAOČUVANJE PRIRODE I OKOLIŠA "OBNOVLJIVI IZVOR"</izvorni_sadrzaj>
    <derivirana_varijabla naziv="DomainObject.Predmet.ProtustrankaNazivFormated_1">EKOLOŠKA UDRUGA ZAOČUVANJE PRIRODE I OKOLIŠA "OBNOVLJIVI IZVOR"</derivirana_varijabla>
  </DomainObject.Predmet.ProtustrankaNazivFormated>
  <DomainObject.Predmet.ProtustrankaNazivFormatedOIB>
    <izvorni_sadrzaj>EKOLOŠKA UDRUGA ZAOČUVANJE PRIRODE I OKOLIŠA "OBNOVLJIVI IZVOR", OIB 24329818883</izvorni_sadrzaj>
    <derivirana_varijabla naziv="DomainObject.Predmet.ProtustrankaNazivFormatedOIB_1">EKOLOŠKA UDRUGA ZAOČUVANJE PRIRODE I OKOLIŠA "OBNOVLJIVI IZVOR", OIB 24329818883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EKOLOŠKA UDRUGA ZAOČUVANJE PRIRODE I OKOLIŠA "OBNOVLJIVI IZVOR"</item>
    </izvorni_sadrzaj>
    <derivirana_varijabla naziv="DomainObject.Predmet.ProtuStrankaListFormated_1">
      <item>EKOLOŠKA UDRUGA ZAOČUVANJE PRIRODE I OKOLIŠA "OBNOVLJIVI IZVOR"</item>
    </derivirana_varijabla>
  </DomainObject.Predmet.ProtuStrankaListFormated>
  <DomainObject.Predmet.ProtuStrankaListFormatedOIB>
    <izvorni_sadrzaj>
      <item>EKOLOŠKA UDRUGA ZAOČUVANJE PRIRODE I OKOLIŠA "OBNOVLJIVI IZVOR", OIB 24329818883</item>
    </izvorni_sadrzaj>
    <derivirana_varijabla naziv="DomainObject.Predmet.ProtuStrankaListFormatedOIB_1">
      <item>EKOLOŠKA UDRUGA ZAOČUVANJE PRIRODE I OKOLIŠA "OBNOVLJIVI IZVOR", OIB 24329818883</item>
    </derivirana_varijabla>
  </DomainObject.Predmet.ProtuStrankaListFormatedOIB>
  <DomainObject.Predmet.ProtuStrankaListFormatedWithAdress>
    <izvorni_sadrzaj>
      <item>EKOLOŠKA UDRUGA ZAOČUVANJE PRIRODE I OKOLIŠA "OBNOVLJIVI IZVOR", Vukovarska 21, 31540 Donji Miholjac</item>
    </izvorni_sadrzaj>
    <derivirana_varijabla naziv="DomainObject.Predmet.ProtuStrankaListFormatedWithAdress_1">
      <item>EKOLOŠKA UDRUGA ZAOČUVANJE PRIRODE I OKOLIŠA "OBNOVLJIVI IZVOR", Vukovarska 21, 31540 Donji Miholjac</item>
    </derivirana_varijabla>
  </DomainObject.Predmet.ProtuStrankaListFormatedWithAdress>
  <DomainObject.Predmet.ProtuStrankaListFormatedWithAdressOIB>
    <izvorni_sadrzaj>
      <item>EKOLOŠKA UDRUGA ZAOČUVANJE PRIRODE I OKOLIŠA "OBNOVLJIVI IZVOR", OIB 24329818883, Vukovarska 21, 31540 Donji Miholjac</item>
    </izvorni_sadrzaj>
    <derivirana_varijabla naziv="DomainObject.Predmet.ProtuStrankaListFormatedWithAdressOIB_1">
      <item>EKOLOŠKA UDRUGA ZAOČUVANJE PRIRODE I OKOLIŠA "OBNOVLJIVI IZVOR", OIB 24329818883, Vukovarska 21, 31540 Donji Miholjac</item>
    </derivirana_varijabla>
  </DomainObject.Predmet.ProtuStrankaListFormatedWithAdressOIB>
  <DomainObject.Predmet.ProtuStrankaListNazivFormated>
    <izvorni_sadrzaj>
      <item>EKOLOŠKA UDRUGA ZAOČUVANJE PRIRODE I OKOLIŠA "OBNOVLJIVI IZVOR"</item>
    </izvorni_sadrzaj>
    <derivirana_varijabla naziv="DomainObject.Predmet.ProtuStrankaListNazivFormated_1">
      <item>EKOLOŠKA UDRUGA ZAOČUVANJE PRIRODE I OKOLIŠA "OBNOVLJIVI IZVOR"</item>
    </derivirana_varijabla>
  </DomainObject.Predmet.ProtuStrankaListNazivFormated>
  <DomainObject.Predmet.ProtuStrankaListNazivFormatedOIB>
    <izvorni_sadrzaj>
      <item>EKOLOŠKA UDRUGA ZAOČUVANJE PRIRODE I OKOLIŠA "OBNOVLJIVI IZVOR", OIB 24329818883</item>
    </izvorni_sadrzaj>
    <derivirana_varijabla naziv="DomainObject.Predmet.ProtuStrankaListNazivFormatedOIB_1">
      <item>EKOLOŠKA UDRUGA ZAOČUVANJE PRIRODE I OKOLIŠA "OBNOVLJIVI IZVOR", OIB 24329818883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EKOLOŠKA UDRUGA ZAOČUVANJE PRIRODE I OKOLIŠA "OBNOVLJIVI IZVOR"</izvorni_sadrzaj>
    <derivirana_varijabla naziv="DomainObject.Predmet.ProtustrankaIDrugi_1">EKOLOŠKA UDRUGA ZAOČUVANJE PRIRODE I OKOLIŠA "OBNOVLJIVI IZVOR"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EKOLOŠKA UDRUGA ZAOČUVANJE PRIRODE I OKOLIŠA "OBNOVLJIVI IZVOR", OIB 24329818883, Vukovarska 21, 31540 Donji Miholjac</izvorni_sadrzaj>
    <derivirana_varijabla naziv="DomainObject.Predmet.ProtustrankaIDrugiAdressOIB_1">EKOLOŠKA UDRUGA ZAOČUVANJE PRIRODE I OKOLIŠA "OBNOVLJIVI IZVOR", OIB 24329818883, Vukovarska 21,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EKOLOŠKA UDRUGA ZAOČUVANJE PRIRODE I OKOLIŠA "OBNOVLJIVI IZVOR"</item>
    </izvorni_sadrzaj>
    <derivirana_varijabla naziv="DomainObject.Predmet.SudioniciListNaziv_1">
      <item>FINA RC OSIJEK</item>
      <item>EKOLOŠKA UDRUGA ZAOČUVANJE PRIRODE I OKOLIŠA "OBNOVLJIVI IZVOR"</item>
    </derivirana_varijabla>
  </DomainObject.Predmet.SudioniciListNaziv>
  <DomainObject.Predmet.SudioniciListAdressOIB>
    <izvorni_sadrzaj>
      <item>FINA RC OSIJEK, OIB 85821130368</item>
      <item>EKOLOŠKA UDRUGA ZAOČUVANJE PRIRODE I OKOLIŠA "OBNOVLJIVI IZVOR", OIB 24329818883, Vukovarska 21,31540 Donji Miholjac</item>
    </izvorni_sadrzaj>
    <derivirana_varijabla naziv="DomainObject.Predmet.SudioniciListAdressOIB_1">
      <item>FINA RC OSIJEK, OIB 85821130368</item>
      <item>EKOLOŠKA UDRUGA ZAOČUVANJE PRIRODE I OKOLIŠA "OBNOVLJIVI IZVOR", OIB 24329818883, Vukovarska 21,31540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24329818883</item>
    </izvorni_sadrzaj>
    <derivirana_varijabla naziv="DomainObject.Predmet.SudioniciListNazivOIB_1">
      <item>, OIB 85821130368</item>
      <item>, OIB 24329818883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7E157-E1BB-44FE-B555-045E21869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1982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2016-06-10T11:13:00Z</dcterms:created>
  <dc:creator>wsadmin</dc:creator>
  <cp:lastModifiedBy>Sanda Gučić</cp:lastModifiedBy>
  <cp:lastPrinted>2016-06-10T11:15:00Z</cp:lastPrinted>
  <dcterms:modified xmlns:xsi="http://www.w3.org/2001/XMLSchema-instance" xsi:type="dcterms:W3CDTF">2016-06-14T07:03:00Z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