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fdb4" w14:paraId="4cffdb4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1E3160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B90230">
        <w:rPr>
          <w:rFonts w:cs="Times New Roman"/>
        </w:rPr>
        <w:t>AGENT-info</w:t>
      </w:r>
      <w:r>
        <w:rPr>
          <w:rFonts w:cs="Times New Roman"/>
        </w:rPr>
        <w:t xml:space="preserve"> </w:t>
      </w:r>
      <w:r w:rsidR="00B90230">
        <w:rPr>
          <w:rFonts w:cs="Times New Roman"/>
        </w:rPr>
        <w:t>d.o.o., OIB 61294706286, Varaždin, Stjepana Vukovića 34,</w:t>
      </w:r>
      <w:r w:rsidRPr="00BA3155">
        <w:rPr>
          <w:rFonts w:cs="Times New Roman"/>
        </w:rPr>
        <w:t xml:space="preserve"> dana </w:t>
      </w:r>
      <w:r w:rsidR="00B90230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B90230">
        <w:rPr>
          <w:rFonts w:cs="Times New Roman"/>
        </w:rPr>
        <w:t>AGENT-info d.o.o., OIB 61294706286, Varaždin, Stjepana Vukovića 34</w:t>
      </w:r>
      <w:r w:rsidRPr="00BA3155">
        <w:rPr>
          <w:rFonts w:cs="Times New Roman"/>
        </w:rPr>
        <w:t xml:space="preserve">, s danom </w:t>
      </w:r>
      <w:r w:rsidR="00B90230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B90230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 xml:space="preserve"> </w:t>
      </w:r>
      <w:r w:rsidR="00B90230">
        <w:rPr>
          <w:rFonts w:cs="Times New Roman"/>
        </w:rPr>
        <w:t>AGENT-info d.o.o., OIB 61294706286, Varaždin, Stjepana Vukovića 34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B90230">
        <w:rPr>
          <w:rFonts w:cs="Times New Roman"/>
        </w:rPr>
        <w:t>Anđelko Stankus, OIB 11168088853, iz Jalkovca, Braće Radića 20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B90230">
        <w:rPr>
          <w:rFonts w:cs="Times New Roman"/>
        </w:rPr>
        <w:t>AGENT-info d.o.o., OIB 61294706286, Varaždin, Stjepana Vukovića 34</w:t>
      </w:r>
      <w:r w:rsidRPr="00BA3155">
        <w:rPr>
          <w:rFonts w:cs="Times New Roman"/>
        </w:rPr>
        <w:t xml:space="preserve">, bit će </w:t>
      </w:r>
      <w:r w:rsidRPr="00B90230">
        <w:rPr>
          <w:rFonts w:cs="Times New Roman"/>
        </w:rPr>
        <w:t>brisan iz 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B90230">
        <w:rPr>
          <w:rFonts w:cs="Times New Roman"/>
        </w:rPr>
        <w:t xml:space="preserve">7. prosinca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B90230">
        <w:rPr>
          <w:rFonts w:cs="Times New Roman"/>
        </w:rPr>
        <w:t>nije podnijela javnobilježnički ovjerovljeni prokazni popis imovine i obveza dužnika te kak</w:t>
      </w:r>
      <w:r w:rsidRPr="00BA3155">
        <w:rPr>
          <w:rFonts w:cs="Times New Roman"/>
        </w:rPr>
        <w:t xml:space="preserve">o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B90230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CA397C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B90230">
        <w:rPr>
          <w:rFonts w:cs="Times New Roman"/>
        </w:rPr>
        <w:t>AGENT-info d.o.o., Varaždin, Stjepana Vukovića 34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90230">
        <w:rPr>
          <w:rFonts w:cs="Times New Roman"/>
        </w:rPr>
        <w:t xml:space="preserve">Direktor </w:t>
      </w:r>
      <w:r>
        <w:rPr>
          <w:rFonts w:cs="Times New Roman"/>
        </w:rPr>
        <w:t xml:space="preserve">dužnika,  </w:t>
      </w:r>
      <w:r w:rsidR="00B90230">
        <w:rPr>
          <w:rFonts w:cs="Times New Roman"/>
        </w:rPr>
        <w:t>Bojan Rodik, Varaždin, Stjepana Vukovića 34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90230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CA397C">
        <w:rPr>
          <w:rFonts w:cs="Times New Roman"/>
        </w:rPr>
        <w:t>Varaždin, Graberje 1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B90230">
        <w:rPr>
          <w:rFonts w:cs="Times New Roman"/>
        </w:rPr>
        <w:t>Anđelko Stankus, Jalkovec, Braće Radić 20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B90230" w:rsidP="00CA397C" w:rsidR="00B90230">
      <w:pPr>
        <w:spacing w:after="0"/>
        <w:ind w:left="360"/>
        <w:rPr>
          <w:rFonts w:cs="Times New Roman"/>
        </w:rPr>
      </w:pPr>
    </w:p>
    <w:p w:rsidRDefault="00CA397C" w:rsidP="00CA397C" w:rsidR="00CA397C">
      <w:pPr>
        <w:spacing w:after="0"/>
        <w:ind w:left="360"/>
        <w:rPr>
          <w:rFonts w:cs="Times New Roman"/>
        </w:rPr>
      </w:pPr>
    </w:p>
    <w:sectPr w:rsidSect="00CA397C" w:rsidR="00CA397C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0C0" w:rsidP="00BA3155" w:rsidR="00B920C0">
      <w:pPr>
        <w:spacing w:after="0"/>
      </w:pPr>
      <w:r>
        <w:separator/>
      </w:r>
    </w:p>
  </w:endnote>
  <w:endnote w:id="0" w:type="continuationSeparator">
    <w:p w:rsidRDefault="00B920C0" w:rsidP="00BA3155" w:rsidR="00B920C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160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0C0" w:rsidP="00BA3155" w:rsidR="00B920C0">
      <w:pPr>
        <w:spacing w:after="0"/>
      </w:pPr>
      <w:r>
        <w:separator/>
      </w:r>
    </w:p>
  </w:footnote>
  <w:footnote w:id="0" w:type="continuationSeparator">
    <w:p w:rsidRDefault="00B920C0" w:rsidP="00BA3155" w:rsidR="00B920C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B90230">
      <w:t>1018/15-4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B90230">
      <w:t>ST-1018/15-4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1E3160"/>
    <w:rsid w:val="00280824"/>
    <w:rsid w:val="00443F39"/>
    <w:rsid w:val="00463C2D"/>
    <w:rsid w:val="00521255"/>
    <w:rsid w:val="00535974"/>
    <w:rsid w:val="0057362D"/>
    <w:rsid w:val="007D392C"/>
    <w:rsid w:val="00B72CD2"/>
    <w:rsid w:val="00B90230"/>
    <w:rsid w:val="00B920C0"/>
    <w:rsid w:val="00BA3155"/>
    <w:rsid w:val="00CA397C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1E3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1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160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1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1E3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1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160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1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St-1018/2015</izvorni_sadrzaj>
    <derivirana_varijabla naziv="DomainObject.Predmet.OznakaBroj_1">St-1018/2015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AGENT-info društvo s ograničenom odgovornošću za informatičko poslovne usluge</izvorni_sadrzaj>
    <derivirana_varijabla naziv="DomainObject.Predmet.ProtustrankaFormated_1">  AGENT-info društvo s ograničenom odgovornošću za informatičko poslovne usluge</derivirana_varijabla>
  </DomainObject.Predmet.ProtustrankaFormated>
  <DomainObject.Predmet.ProtustrankaFormatedOIB>
    <izvorni_sadrzaj>  AGENT-info društvo s ograničenom odgovornošću za informatičko poslovne usluge, OIB 61294706286</izvorni_sadrzaj>
    <derivirana_varijabla naziv="DomainObject.Predmet.ProtustrankaFormatedOIB_1">  AGENT-info društvo s ograničenom odgovornošću za informatičko poslovne usluge, OIB 61294706286</derivirana_varijabla>
  </DomainObject.Predmet.ProtustrankaFormatedOIB>
  <DomainObject.Predmet.ProtustrankaFormatedWithAdress>
    <izvorni_sadrzaj> AGENT-info društvo s ograničenom odgovornošću za informatičko poslovne usluge, Stjepana Vukovića 34, 42000 Varaždin</izvorni_sadrzaj>
    <derivirana_varijabla naziv="DomainObject.Predmet.ProtustrankaFormatedWithAdress_1"> AGENT-info društvo s ograničenom odgovornošću za informatičko poslovne usluge, Stjepana Vukovića 34, 42000 Varaždin</derivirana_varijabla>
  </DomainObject.Predmet.ProtustrankaFormatedWithAdress>
  <DomainObject.Predmet.ProtustrankaFormatedWithAdressOIB>
    <izvorni_sadrzaj> AGENT-info društvo s ograničenom odgovornošću za informatičko poslovne usluge, OIB 61294706286, Stjepana Vukovića 34, 42000 Varaždin</izvorni_sadrzaj>
    <derivirana_varijabla naziv="DomainObject.Predmet.ProtustrankaFormatedWithAdressOIB_1"> AGENT-info društvo s ograničenom odgovornošću za informatičko poslovne usluge, OIB 61294706286, Stjepana Vukovića 34, 42000 Varaždin</derivirana_varijabla>
  </DomainObject.Predmet.ProtustrankaFormatedWithAdressOIB>
  <DomainObject.Predmet.ProtustrankaWithAdress>
    <izvorni_sadrzaj>AGENT-info društvo s ograničenom odgovornošću za informatičko poslovne usluge Stjepana Vukovića 34, 42000 Varaždin</izvorni_sadrzaj>
    <derivirana_varijabla naziv="DomainObject.Predmet.ProtustrankaWithAdress_1">AGENT-info društvo s ograničenom odgovornošću za informatičko poslovne usluge Stjepana Vukovića 34, 42000 Varaždin</derivirana_varijabla>
  </DomainObject.Predmet.ProtustrankaWithAdress>
  <DomainObject.Predmet.ProtustrankaWithAdressOIB>
    <izvorni_sadrzaj>AGENT-info društvo s ograničenom odgovornošću za informatičko poslovne usluge, OIB 61294706286, Stjepana Vukovića 34, 42000 Varaždin</izvorni_sadrzaj>
    <derivirana_varijabla naziv="DomainObject.Predmet.ProtustrankaWithAdressOIB_1">AGENT-info društvo s ograničenom odgovornošću za informatičko poslovne usluge, OIB 61294706286, Stjepana Vukovića 34, 42000 Varaždin</derivirana_varijabla>
  </DomainObject.Predmet.ProtustrankaWithAdressOIB>
  <DomainObject.Predmet.ProtustrankaNazivFormated>
    <izvorni_sadrzaj>AGENT-info društvo s ograničenom odgovornošću za informatičko poslovne usluge</izvorni_sadrzaj>
    <derivirana_varijabla naziv="DomainObject.Predmet.ProtustrankaNazivFormated_1">AGENT-info društvo s ograničenom odgovornošću za informatičko poslovne usluge</derivirana_varijabla>
  </DomainObject.Predmet.ProtustrankaNazivFormated>
  <DomainObject.Predmet.ProtustrankaNazivFormatedOIB>
    <izvorni_sadrzaj>AGENT-info društvo s ograničenom odgovornošću za informatičko poslovne usluge, OIB 61294706286</izvorni_sadrzaj>
    <derivirana_varijabla naziv="DomainObject.Predmet.ProtustrankaNazivFormatedOIB_1">AGENT-info društvo s ograničenom odgovornošću za informatičko poslovne usluge, OIB 61294706286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1026.22</izvorni_sadrzaj>
    <derivirana_varijabla naziv="DomainObject.Predmet.TrenutnaVrijednost_1">1026.22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AGENT-info društvo s ograničenom odgovornošću za informatičko poslovne usluge</item>
    </izvorni_sadrzaj>
    <derivirana_varijabla naziv="DomainObject.Predmet.ProtuStrankaListFormated_1">
      <item>AGENT-info društvo s ograničenom odgovornošću za informatičko poslovne usluge</item>
    </derivirana_varijabla>
  </DomainObject.Predmet.ProtuStrankaListFormated>
  <DomainObject.Predmet.ProtuStrankaListFormatedOIB>
    <izvorni_sadrzaj>
      <item>AGENT-info društvo s ograničenom odgovornošću za informatičko poslovne usluge, OIB 61294706286</item>
    </izvorni_sadrzaj>
    <derivirana_varijabla naziv="DomainObject.Predmet.ProtuStrankaListFormatedOIB_1">
      <item>AGENT-info društvo s ograničenom odgovornošću za informatičko poslovne usluge, OIB 61294706286</item>
    </derivirana_varijabla>
  </DomainObject.Predmet.ProtuStrankaListFormatedOIB>
  <DomainObject.Predmet.ProtuStrankaListFormatedWithAdress>
    <izvorni_sadrzaj>
      <item>AGENT-info društvo s ograničenom odgovornošću za informatičko poslovne usluge, Stjepana Vukovića 34, 42000 Varaždin</item>
    </izvorni_sadrzaj>
    <derivirana_varijabla naziv="DomainObject.Predmet.ProtuStrankaListFormatedWithAdress_1">
      <item>AGENT-info društvo s ograničenom odgovornošću za informatičko poslovne usluge, Stjepana Vukovića 34, 42000 Varaždin</item>
    </derivirana_varijabla>
  </DomainObject.Predmet.ProtuStrankaListFormatedWithAdress>
  <DomainObject.Predmet.ProtuStrankaListFormatedWithAdressOIB>
    <izvorni_sadrzaj>
      <item>AGENT-info društvo s ograničenom odgovornošću za informatičko poslovne usluge, OIB 61294706286, Stjepana Vukovića 34, 42000 Varaždin</item>
    </izvorni_sadrzaj>
    <derivirana_varijabla naziv="DomainObject.Predmet.ProtuStrankaListFormatedWithAdressOIB_1">
      <item>AGENT-info društvo s ograničenom odgovornošću za informatičko poslovne usluge, OIB 61294706286, Stjepana Vukovića 34, 42000 Varaždin</item>
    </derivirana_varijabla>
  </DomainObject.Predmet.ProtuStrankaListFormatedWithAdressOIB>
  <DomainObject.Predmet.ProtuStrankaListNazivFormated>
    <izvorni_sadrzaj>
      <item>AGENT-info društvo s ograničenom odgovornošću za informatičko poslovne usluge</item>
    </izvorni_sadrzaj>
    <derivirana_varijabla naziv="DomainObject.Predmet.ProtuStrankaListNazivFormated_1">
      <item>AGENT-info društvo s ograničenom odgovornošću za informatičko poslovne usluge</item>
    </derivirana_varijabla>
  </DomainObject.Predmet.ProtuStrankaListNazivFormated>
  <DomainObject.Predmet.ProtuStrankaListNazivFormatedOIB>
    <izvorni_sadrzaj>
      <item>AGENT-info društvo s ograničenom odgovornošću za informatičko poslovne usluge, OIB 61294706286</item>
    </izvorni_sadrzaj>
    <derivirana_varijabla naziv="DomainObject.Predmet.ProtuStrankaListNazivFormatedOIB_1">
      <item>AGENT-info društvo s ograničenom odgovornošću za informatičko poslovne usluge, OIB 61294706286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AGENT-info društvo s ograničenom odgovornošću za informatičko poslovne usluge</izvorni_sadrzaj>
    <derivirana_varijabla naziv="DomainObject.Predmet.ProtustrankaIDrugi_1">AGENT-info društvo s ograničenom odgovornošću za informatičko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AGENT-info društvo s ograničenom odgovornošću za informatičko poslovne usluge, OIB 61294706286, Stjepana Vukovića 34, 42000 Varaždin</izvorni_sadrzaj>
    <derivirana_varijabla naziv="DomainObject.Predmet.ProtustrankaIDrugiAdressOIB_1">AGENT-info društvo s ograničenom odgovornošću za informatičko poslovne usluge, OIB 61294706286, Stjepana Vukovića 34,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AGENT-info društvo s ograničenom odgovornošću za informatičko poslovne usluge</item>
      <item>Sudski registar, Trgovački sud u Varaždinu</item>
    </izvorni_sadrzaj>
    <derivirana_varijabla naziv="DomainObject.Predmet.SudioniciListNaziv_1">
      <item>Financijska agencija</item>
      <item>AGENT-info društvo s ograničenom odgovornošću za informatičko poslovne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AGENT-info društvo s ograničenom odgovornošću za informatičko poslovne usluge, OIB 61294706286, Stjepana Vukovića 34,42000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AGENT-info društvo s ograničenom odgovornošću za informatičko poslovne usluge, OIB 61294706286, Stjepana Vukovića 34,42000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61294706286</item>
      <item>, OIB null</item>
    </izvorni_sadrzaj>
    <derivirana_varijabla naziv="DomainObject.Predmet.SudioniciListNazivOIB_1">
      <item>, OIB 85821130368</item>
      <item>, OIB 61294706286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2715</properties:Characters>
  <properties:Lines>69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2016-03-04T11:57:00Z</dcterms:created>
  <dc:creator>Ljubica Makovec</dc:creator>
  <cp:lastModifiedBy>Ljubica Makovec</cp:lastModifiedBy>
  <cp:lastPrinted>2016-03-07T11:14:00Z</cp:lastPrinted>
  <dcterms:modified xmlns:xsi="http://www.w3.org/2001/XMLSchema-instance" xsi:type="dcterms:W3CDTF">2016-03-07T11:15:00Z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