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d4de" w14:paraId="1f3d4de" w:rsidRDefault="008856F6" w:rsidP="00F00590" w:rsidR="008856F6">
      <w:pPr>
        <w:jc w:val="both"/>
        <w15:collapsed w:val="false"/>
      </w:pPr>
      <w:bookmarkStart w:name="_GoBack" w:id="0"/>
      <w:bookmarkEnd w:id="0"/>
      <w:r>
        <w:t xml:space="preserve">  </w:t>
      </w:r>
      <w:r w:rsidR="009B31B7"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56F6" w:rsidP="00FC37D7" w:rsidR="008856F6">
      <w:pPr>
        <w:jc w:val="both"/>
      </w:pPr>
      <w:r>
        <w:t xml:space="preserve">   Republika Hrvatska</w:t>
      </w:r>
    </w:p>
    <w:p w:rsidRDefault="008856F6" w:rsidP="00FC37D7" w:rsidR="008856F6">
      <w:pPr>
        <w:jc w:val="both"/>
      </w:pPr>
      <w:r>
        <w:t>Trgovački sud u Zagrebu</w:t>
      </w:r>
    </w:p>
    <w:p w:rsidRDefault="008856F6" w:rsidP="00FC37D7" w:rsidR="008856F6">
      <w:pPr>
        <w:jc w:val="both"/>
      </w:pPr>
      <w:r>
        <w:t xml:space="preserve">  Zagreb, Amruševa 2/II</w:t>
      </w:r>
    </w:p>
    <w:p w:rsidRDefault="008856F6" w:rsidP="00FC37D7" w:rsidR="008856F6">
      <w:pPr>
        <w:jc w:val="both"/>
      </w:pPr>
      <w:r>
        <w:tab/>
      </w:r>
      <w:r>
        <w:tab/>
      </w:r>
    </w:p>
    <w:p w:rsidRDefault="008856F6" w:rsidP="00FC37D7" w:rsidR="008856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St-4691/2016</w:t>
      </w:r>
    </w:p>
    <w:p w:rsidRDefault="008856F6" w:rsidP="00FC37D7" w:rsidR="008856F6">
      <w:pPr>
        <w:jc w:val="both"/>
      </w:pPr>
    </w:p>
    <w:p w:rsidRDefault="008856F6" w:rsidP="00FC37D7" w:rsidR="008856F6">
      <w:pPr>
        <w:jc w:val="both"/>
      </w:pPr>
    </w:p>
    <w:p w:rsidRDefault="008856F6" w:rsidP="00FC37D7" w:rsidR="008856F6">
      <w:pPr>
        <w:jc w:val="both"/>
      </w:pPr>
      <w:r>
        <w:tab/>
      </w:r>
      <w:r>
        <w:tab/>
      </w:r>
      <w:r>
        <w:tab/>
      </w:r>
      <w:r>
        <w:tab/>
        <w:t xml:space="preserve">  R E P U B L I KA  H R V A T S K A</w:t>
      </w:r>
    </w:p>
    <w:p w:rsidRDefault="008856F6" w:rsidP="00FC37D7" w:rsidR="008856F6">
      <w:pPr>
        <w:jc w:val="both"/>
      </w:pPr>
    </w:p>
    <w:p w:rsidRDefault="008856F6" w:rsidP="00FC37D7" w:rsidR="008856F6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Z A K LJ U Č A K</w:t>
      </w:r>
      <w:r>
        <w:tab/>
      </w:r>
      <w:r>
        <w:tab/>
      </w:r>
    </w:p>
    <w:p w:rsidRDefault="008856F6" w:rsidP="00FC37D7" w:rsidR="008856F6">
      <w:pPr>
        <w:jc w:val="both"/>
      </w:pPr>
    </w:p>
    <w:p w:rsidRDefault="008856F6" w:rsidP="00FC37D7" w:rsidR="008856F6">
      <w:pPr>
        <w:jc w:val="both"/>
      </w:pPr>
    </w:p>
    <w:p w:rsidRDefault="008856F6" w:rsidP="00FC37D7" w:rsidR="008856F6">
      <w:pPr>
        <w:ind w:firstLine="708"/>
        <w:jc w:val="both"/>
      </w:pPr>
      <w:r>
        <w:t xml:space="preserve">Trgovački sud u Zagrebu, sudac Danijela Uzelac, u stečajnom postupku u nad dužnikom ANTUN </w:t>
      </w:r>
      <w:r w:rsidR="009B31B7">
        <w:t>GLASNOVIĆ d.o.o. u stečaju, OIB</w:t>
      </w:r>
      <w:r>
        <w:t xml:space="preserve"> 57136339884,  Zagreb, Taborska 5, 12. lipnja 2019.</w:t>
      </w:r>
    </w:p>
    <w:p w:rsidRDefault="008856F6" w:rsidP="00FC37D7" w:rsidR="008856F6">
      <w:pPr>
        <w:jc w:val="both"/>
      </w:pPr>
    </w:p>
    <w:p w:rsidRDefault="008856F6" w:rsidP="00FC37D7" w:rsidR="008856F6">
      <w:pPr>
        <w:ind w:firstLine="708" w:left="2832"/>
        <w:jc w:val="both"/>
      </w:pPr>
      <w:r>
        <w:t xml:space="preserve">    z a k lj u č i o    j e</w:t>
      </w:r>
    </w:p>
    <w:p w:rsidRDefault="00F00590" w:rsidP="00FC37D7" w:rsidR="00F00590">
      <w:pPr>
        <w:ind w:firstLine="708" w:left="2832"/>
        <w:jc w:val="both"/>
      </w:pPr>
    </w:p>
    <w:p w:rsidRDefault="009B31B7" w:rsidP="00FC37D7" w:rsidR="009B31B7">
      <w:pPr>
        <w:ind w:firstLine="708" w:left="2832"/>
        <w:jc w:val="both"/>
      </w:pPr>
    </w:p>
    <w:p w:rsidRDefault="00F00590" w:rsidP="00FC37D7" w:rsidR="008856F6">
      <w:pPr>
        <w:ind w:firstLine="708"/>
        <w:jc w:val="both"/>
      </w:pPr>
      <w:r w:rsidRPr="00F00590">
        <w:t>Nalaže se stečajno</w:t>
      </w:r>
      <w:r>
        <w:t>m</w:t>
      </w:r>
      <w:r w:rsidR="003A202E">
        <w:t xml:space="preserve"> upravitelj</w:t>
      </w:r>
      <w:r>
        <w:t>u Martinu Lukinu</w:t>
      </w:r>
      <w:r w:rsidRPr="00F00590">
        <w:t xml:space="preserve"> iz Zagreba, u roku 8 dana od dostave ovog zaključka dostaviti sudu pisano izvješće o tijeku stečajnoga postupka i o stanju stečajne mase, koje je, u skladu s odredbom članka 89. stavka 2. Stečajnog zakona ("N</w:t>
      </w:r>
      <w:r w:rsidR="00FC37D7">
        <w:t>arodne novine" broj 71/15) dužan</w:t>
      </w:r>
      <w:r w:rsidRPr="00F00590">
        <w:t xml:space="preserve"> podnositi najmanje jedanput u tri mjeseca.</w:t>
      </w:r>
    </w:p>
    <w:p w:rsidRDefault="00FC37D7" w:rsidP="00FC37D7" w:rsidR="00FC37D7">
      <w:pPr>
        <w:ind w:firstLine="708"/>
        <w:jc w:val="both"/>
      </w:pPr>
    </w:p>
    <w:p w:rsidRDefault="008856F6" w:rsidP="00FC37D7" w:rsidR="008856F6">
      <w:pPr>
        <w:ind w:firstLine="708" w:left="2832"/>
        <w:jc w:val="both"/>
      </w:pPr>
      <w:r>
        <w:t>U Zagrebu 12. lipnja 2019.</w:t>
      </w:r>
    </w:p>
    <w:p w:rsidRDefault="008856F6" w:rsidP="00FC37D7" w:rsidR="008856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Default="00413432" w:rsidP="00FC37D7" w:rsidR="008856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856F6">
        <w:t xml:space="preserve">   Danijela Uzelac</w:t>
      </w:r>
      <w:r>
        <w:t>, v.r.</w:t>
      </w:r>
    </w:p>
    <w:p w:rsidRDefault="008856F6" w:rsidP="00FC37D7" w:rsidR="008856F6">
      <w:pPr>
        <w:jc w:val="both"/>
      </w:pPr>
    </w:p>
    <w:p w:rsidRDefault="008856F6" w:rsidP="00FC37D7" w:rsidR="008856F6">
      <w:pPr>
        <w:jc w:val="both"/>
      </w:pPr>
    </w:p>
    <w:p w:rsidRDefault="008856F6" w:rsidP="00FC37D7" w:rsidR="008856F6">
      <w:pPr>
        <w:jc w:val="both"/>
      </w:pPr>
      <w:r>
        <w:t>Uputa o pravnom lijeku: Protiv zaključka nije dopušten pravni lijek (članak 19. stavak 7. SZ-a).</w:t>
      </w:r>
    </w:p>
    <w:p w:rsidRDefault="008856F6" w:rsidP="00FC37D7" w:rsidR="008856F6">
      <w:pPr>
        <w:jc w:val="both"/>
      </w:pPr>
    </w:p>
    <w:p w:rsidRDefault="00413432" w:rsidP="00413432" w:rsidR="00413432">
      <w:pPr>
        <w:jc w:val="right"/>
      </w:pPr>
      <w:r>
        <w:t>Za točnost otpravka:</w:t>
      </w:r>
    </w:p>
    <w:p w:rsidRDefault="00413432" w:rsidP="00265750" w:rsidR="008856F6">
      <w:pPr>
        <w:jc w:val="right"/>
      </w:pPr>
      <w:r>
        <w:t>Katarina Franjić</w:t>
      </w:r>
    </w:p>
    <w:p w:rsidRDefault="008856F6" w:rsidP="00FC37D7" w:rsidR="008856F6">
      <w:pPr>
        <w:jc w:val="both"/>
      </w:pPr>
    </w:p>
    <w:p w:rsidRDefault="008856F6" w:rsidP="00FC37D7" w:rsidR="008856F6">
      <w:pPr>
        <w:jc w:val="both"/>
      </w:pPr>
    </w:p>
    <w:p w:rsidRDefault="008856F6" w:rsidP="00FC37D7" w:rsidR="008856F6">
      <w:pPr>
        <w:jc w:val="both"/>
      </w:pPr>
    </w:p>
    <w:p w:rsidRDefault="008856F6" w:rsidP="00F00590" w:rsidR="008856F6">
      <w:pPr>
        <w:jc w:val="both"/>
      </w:pPr>
    </w:p>
    <w:p w:rsidRDefault="008856F6" w:rsidP="00F00590" w:rsidR="008856F6">
      <w:pPr>
        <w:jc w:val="both"/>
      </w:pPr>
    </w:p>
    <w:p w:rsidRDefault="008856F6" w:rsidP="00F00590" w:rsidR="008856F6">
      <w:pPr>
        <w:jc w:val="both"/>
      </w:pPr>
    </w:p>
    <w:p w:rsidRDefault="008856F6" w:rsidP="00F00590" w:rsidR="008856F6">
      <w:pPr>
        <w:jc w:val="both"/>
      </w:pPr>
    </w:p>
    <w:p w:rsidRDefault="008856F6" w:rsidP="00F00590" w:rsidR="008856F6">
      <w:pPr>
        <w:jc w:val="both"/>
      </w:pPr>
    </w:p>
    <w:p w:rsidRDefault="008856F6" w:rsidP="00F00590" w:rsidR="008856F6">
      <w:pPr>
        <w:jc w:val="both"/>
      </w:pPr>
    </w:p>
    <w:p w:rsidRDefault="008856F6" w:rsidP="00F00590" w:rsidR="008856F6">
      <w:pPr>
        <w:jc w:val="both"/>
      </w:pPr>
    </w:p>
    <w:p w:rsidRDefault="002352F3" w:rsidP="00F00590" w:rsidR="002352F3">
      <w:pPr>
        <w:jc w:val="both"/>
      </w:pPr>
    </w:p>
    <w:sectPr w:rsidR="002352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55AF"/>
    <w:rsid w:val="002352F3"/>
    <w:rsid w:val="00265750"/>
    <w:rsid w:val="003655AF"/>
    <w:rsid w:val="003A202E"/>
    <w:rsid w:val="00413432"/>
    <w:rsid w:val="004205B6"/>
    <w:rsid w:val="008856F6"/>
    <w:rsid w:val="009B31B7"/>
    <w:rsid w:val="00F00590"/>
    <w:rsid w:val="00FC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34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34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7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34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34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7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St-4691/2016-47</izvorni_sadrzaj>
    <derivirana_varijabla naziv="DomainObject.PredzadnjaOdlukaIzPredmeta.Oznaka_1">St-4691/2016-47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152</properties:Words>
  <properties:Characters>694</properties:Characters>
  <properties:Lines>45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2019-06-11T11:26:00Z</dcterms:created>
  <dc:creator>Danijela Uzelac</dc:creator>
  <dc:description/>
  <cp:keywords/>
  <cp:lastModifiedBy>Katarina Franjić</cp:lastModifiedBy>
  <cp:lastPrinted>2019-06-12T05:56:00Z</cp:lastPrinted>
  <dcterms:modified xmlns:xsi="http://www.w3.org/2001/XMLSchema-instance" xsi:type="dcterms:W3CDTF">2019-06-12T05:58:00Z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(st-4691-16 zaključak nalog stečajnom da dosatviti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