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abb0f" w14:paraId="fcabb0f" w:rsidRDefault="0086022B" w:rsidP="00910611" w:rsidR="0086022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022B" w:rsidP="00910611" w:rsidR="0086022B">
      <w:r>
        <w:rPr>
          <w:rFonts w:eastAsia="MS Mincho"/>
        </w:rPr>
        <w:t>REPUBLIKA HRVATSKA</w:t>
      </w:r>
    </w:p>
    <w:p w:rsidRDefault="0086022B" w:rsidP="00910611" w:rsidR="0086022B">
      <w:r>
        <w:rPr>
          <w:rFonts w:eastAsia="MS Mincho"/>
        </w:rPr>
        <w:t>TRGOVAČKI SUD U RIJECI</w:t>
      </w:r>
    </w:p>
    <w:p w:rsidRDefault="0086022B" w:rsidR="0086022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6022B" w:rsidP="00910611" w:rsidR="0086022B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5846FF">
        <w:t>15</w:t>
      </w:r>
      <w:r w:rsidR="00C92FD8">
        <w:t>/16</w:t>
      </w:r>
      <w:r w:rsidR="00B416A5">
        <w:t xml:space="preserve">, temeljem odredbe čl.430. Stečajnog zakona (NN 71/15), dana </w:t>
      </w:r>
      <w:r w:rsidR="00964233">
        <w:t>10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5846FF">
        <w:rPr>
          <w:b/>
          <w:bCs/>
        </w:rPr>
        <w:t>BOĆARSKI KLUB "DRENOVA" Rijeka, Drenovski put 176, OIB 86355590528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34574">
        <w:t>01. rujna</w:t>
      </w:r>
      <w:r>
        <w:t xml:space="preserve"> 2015. godine iznosi </w:t>
      </w:r>
      <w:r w:rsidR="005846FF">
        <w:rPr>
          <w:b/>
        </w:rPr>
        <w:t xml:space="preserve">14.628,76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64233">
        <w:t>10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64233">
        <w:rPr>
          <w:sz w:val="20"/>
          <w:szCs w:val="20"/>
        </w:rPr>
        <w:t>10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02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5846FF">
      <w:t>15</w:t>
    </w:r>
    <w:r w:rsidR="00C92FD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47BC"/>
    <w:rsid w:val="00236E02"/>
    <w:rsid w:val="00240A4A"/>
    <w:rsid w:val="002432D7"/>
    <w:rsid w:val="0026031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D3706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022B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02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22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22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22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22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02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22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22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22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22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St-15/2016</izvorni_sadrzaj>
    <derivirana_varijabla naziv="DomainObject.Predmet.OznakaBroj_1">St-15/2016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Boćarski klub DRENOVA</izvorni_sadrzaj>
    <derivirana_varijabla naziv="DomainObject.Predmet.ProtustrankaFormated_1">  Boćarski klub DRENOVA</derivirana_varijabla>
  </DomainObject.Predmet.ProtustrankaFormated>
  <DomainObject.Predmet.ProtustrankaFormatedOIB>
    <izvorni_sadrzaj>  Boćarski klub DRENOVA, OIB 86355590528</izvorni_sadrzaj>
    <derivirana_varijabla naziv="DomainObject.Predmet.ProtustrankaFormatedOIB_1">  Boćarski klub DRENOVA, OIB 86355590528</derivirana_varijabla>
  </DomainObject.Predmet.ProtustrankaFormatedOIB>
  <DomainObject.Predmet.ProtustrankaFormatedWithAdress>
    <izvorni_sadrzaj> Boćarski klub DRENOVA, Drenovski put 176, 51000 Rijeka</izvorni_sadrzaj>
    <derivirana_varijabla naziv="DomainObject.Predmet.ProtustrankaFormatedWithAdress_1"> Boćarski klub DRENOVA, Drenovski put 176, 51000 Rijeka</derivirana_varijabla>
  </DomainObject.Predmet.ProtustrankaFormatedWithAdress>
  <DomainObject.Predmet.ProtustrankaFormatedWithAdressOIB>
    <izvorni_sadrzaj> Boćarski klub DRENOVA, OIB 86355590528, Drenovski put 176, 51000 Rijeka</izvorni_sadrzaj>
    <derivirana_varijabla naziv="DomainObject.Predmet.ProtustrankaFormatedWithAdressOIB_1"> Boćarski klub DRENOVA, OIB 86355590528, Drenovski put 176, 51000 Rijeka</derivirana_varijabla>
  </DomainObject.Predmet.ProtustrankaFormatedWithAdressOIB>
  <DomainObject.Predmet.ProtustrankaWithAdress>
    <izvorni_sadrzaj>Boćarski klub DRENOVA Drenovski put 176, 51000 Rijeka</izvorni_sadrzaj>
    <derivirana_varijabla naziv="DomainObject.Predmet.ProtustrankaWithAdress_1">Boćarski klub DRENOVA Drenovski put 176, 51000 Rijeka</derivirana_varijabla>
  </DomainObject.Predmet.ProtustrankaWithAdress>
  <DomainObject.Predmet.ProtustrankaWithAdressOIB>
    <izvorni_sadrzaj>Boćarski klub DRENOVA, OIB 86355590528, Drenovski put 176, 51000 Rijeka</izvorni_sadrzaj>
    <derivirana_varijabla naziv="DomainObject.Predmet.ProtustrankaWithAdressOIB_1">Boćarski klub DRENOVA, OIB 86355590528, Drenovski put 176, 51000 Rijeka</derivirana_varijabla>
  </DomainObject.Predmet.ProtustrankaWithAdressOIB>
  <DomainObject.Predmet.ProtustrankaNazivFormated>
    <izvorni_sadrzaj>Boćarski klub DRENOVA</izvorni_sadrzaj>
    <derivirana_varijabla naziv="DomainObject.Predmet.ProtustrankaNazivFormated_1">Boćarski klub DRENOVA</derivirana_varijabla>
  </DomainObject.Predmet.ProtustrankaNazivFormated>
  <DomainObject.Predmet.ProtustrankaNazivFormatedOIB>
    <izvorni_sadrzaj>Boćarski klub DRENOVA, OIB 86355590528</izvorni_sadrzaj>
    <derivirana_varijabla naziv="DomainObject.Predmet.ProtustrankaNazivFormatedOIB_1">Boćarski klub DRENOVA, OIB 86355590528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Boćarski klub DRENOVA</item>
    </izvorni_sadrzaj>
    <derivirana_varijabla naziv="DomainObject.Predmet.ProtuStrankaListFormated_1">
      <item>Boćarski klub DRENOVA</item>
    </derivirana_varijabla>
  </DomainObject.Predmet.ProtuStrankaListFormated>
  <DomainObject.Predmet.ProtuStrankaListFormatedOIB>
    <izvorni_sadrzaj>
      <item>Boćarski klub DRENOVA, OIB 86355590528</item>
    </izvorni_sadrzaj>
    <derivirana_varijabla naziv="DomainObject.Predmet.ProtuStrankaListFormatedOIB_1">
      <item>Boćarski klub DRENOVA, OIB 86355590528</item>
    </derivirana_varijabla>
  </DomainObject.Predmet.ProtuStrankaListFormatedOIB>
  <DomainObject.Predmet.ProtuStrankaListFormatedWithAdress>
    <izvorni_sadrzaj>
      <item>Boćarski klub DRENOVA, Drenovski put 176, 51000 Rijeka</item>
    </izvorni_sadrzaj>
    <derivirana_varijabla naziv="DomainObject.Predmet.ProtuStrankaListFormatedWithAdress_1">
      <item>Boćarski klub DRENOVA, Drenovski put 176, 51000 Rijeka</item>
    </derivirana_varijabla>
  </DomainObject.Predmet.ProtuStrankaListFormatedWithAdress>
  <DomainObject.Predmet.ProtuStrankaListFormatedWithAdressOIB>
    <izvorni_sadrzaj>
      <item>Boćarski klub DRENOVA, OIB 86355590528, Drenovski put 176, 51000 Rijeka</item>
    </izvorni_sadrzaj>
    <derivirana_varijabla naziv="DomainObject.Predmet.ProtuStrankaListFormatedWithAdressOIB_1">
      <item>Boćarski klub DRENOVA, OIB 86355590528, Drenovski put 176, 51000 Rijeka</item>
    </derivirana_varijabla>
  </DomainObject.Predmet.ProtuStrankaListFormatedWithAdressOIB>
  <DomainObject.Predmet.ProtuStrankaListNazivFormated>
    <izvorni_sadrzaj>
      <item>Boćarski klub DRENOVA</item>
    </izvorni_sadrzaj>
    <derivirana_varijabla naziv="DomainObject.Predmet.ProtuStrankaListNazivFormated_1">
      <item>Boćarski klub DRENOVA</item>
    </derivirana_varijabla>
  </DomainObject.Predmet.ProtuStrankaListNazivFormated>
  <DomainObject.Predmet.ProtuStrankaListNazivFormatedOIB>
    <izvorni_sadrzaj>
      <item>Boćarski klub DRENOVA, OIB 86355590528</item>
    </izvorni_sadrzaj>
    <derivirana_varijabla naziv="DomainObject.Predmet.ProtuStrankaListNazivFormatedOIB_1">
      <item>Boćarski klub DRENOVA, OIB 86355590528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Boćarski klub DRENOVA</izvorni_sadrzaj>
    <derivirana_varijabla naziv="DomainObject.Predmet.ProtustrankaIDrugi_1">Boćarski klub DRENOVA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Boćarski klub DRENOVA, OIB 86355590528, Drenovski put 176, 51000 Rijeka</izvorni_sadrzaj>
    <derivirana_varijabla naziv="DomainObject.Predmet.ProtustrankaIDrugiAdressOIB_1">Boćarski klub DRENOVA, OIB 86355590528, Drenovski put 176,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Boćarski klub DRENOVA</item>
    </izvorni_sadrzaj>
    <derivirana_varijabla naziv="DomainObject.Predmet.SudioniciListNaziv_1">
      <item>FINA Rijeka</item>
      <item>Boćarski klub DRENOVA</item>
    </derivirana_varijabla>
  </DomainObject.Predmet.SudioniciListNaziv>
  <DomainObject.Predmet.SudioniciListAdressOIB>
    <izvorni_sadrzaj>
      <item>FINA Rijeka, OIB 85821130368, Frana Kurelca 8,51000 Rijeka</item>
      <item>Boćarski klub DRENOVA, OIB 86355590528, Drenovski put 176,51000 Rijeka</item>
    </izvorni_sadrzaj>
    <derivirana_varijabla naziv="DomainObject.Predmet.SudioniciListAdressOIB_1">
      <item>FINA Rijeka, OIB 85821130368, Frana Kurelca 8,51000 Rijeka</item>
      <item>Boćarski klub DRENOVA, OIB 86355590528, Drenovski put 176,51000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86355590528</item>
    </izvorni_sadrzaj>
    <derivirana_varijabla naziv="DomainObject.Predmet.SudioniciListNazivOIB_1">
      <item>, OIB 85821130368</item>
      <item>, OIB 86355590528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0FE06C-E0E2-439A-8676-93851B5220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279</properties:Words>
  <properties:Characters>1387</properties:Characters>
  <properties:Lines>58</properties:Lines>
  <properties:Paragraphs>22</properties:Paragraphs>
  <properties:TotalTime>857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2016-03-10T10:28:00Z</cp:lastPrinted>
  <dcterms:modified xmlns:xsi="http://www.w3.org/2001/XMLSchema-instance" xsi:type="dcterms:W3CDTF">2016-03-10T10:28:00Z</dcterms:modified>
  <cp:revision>119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