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497"/>
        <w:gridCol w:w="6033"/>
      </w:tblGrid>
      <w:tr w:rsidTr="00613373" w:rsidR="00613373" w:rsidRPr="0053394F">
        <w:trPr>
          <w:trHeight w:val="2356"/>
        </w:trPr>
        <w:tc>
          <w:tcPr>
            <w:tcW w:type="dxa" w:w="3497"/>
            <w:vAlign w:val="center"/>
          </w:tcPr>
          <w:p w:rsidRDefault="00613373" w:rsidP="00A66C00" w:rsidR="00613373" w:rsidRPr="0053394F">
            <w:pPr>
              <w:spacing w:before="100"/>
              <w:jc w:val="center"/>
              <w:rPr>
                <w:lang w:val="hr-HR"/>
              </w:rPr>
            </w:pPr>
            <w:bookmarkStart w:name="_GoBack" w:id="0"/>
            <w:bookmarkEnd w:id="0"/>
            <w:r w:rsidRPr="0053394F">
              <w:rPr>
                <w:noProof/>
                <w:lang w:eastAsia="hr-HR" w:val="hr-HR"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613373" w:rsidP="00A66C00" w:rsidR="00613373" w:rsidRPr="0053394F">
            <w:pPr>
              <w:spacing w:before="100"/>
              <w:rPr>
                <w:lang w:val="hr-HR"/>
              </w:rPr>
            </w:pPr>
            <w:r w:rsidRPr="0053394F">
              <w:rPr>
                <w:lang w:val="hr-HR"/>
              </w:rPr>
              <w:t>REPUBLIKA HRVATSKA</w:t>
            </w:r>
          </w:p>
          <w:p w:rsidRDefault="00613373" w:rsidP="00A66C00" w:rsidR="00613373" w:rsidRPr="0053394F">
            <w:pPr>
              <w:rPr>
                <w:lang w:val="hr-HR"/>
              </w:rPr>
            </w:pPr>
            <w:r w:rsidRPr="0053394F">
              <w:rPr>
                <w:lang w:val="hr-HR"/>
              </w:rPr>
              <w:t>TRGOVAČKI SUD U SPLITU</w:t>
            </w:r>
          </w:p>
          <w:p w:rsidRDefault="00613373" w:rsidP="00DA5B9D" w:rsidR="00613373" w:rsidRPr="0053394F">
            <w:pPr>
              <w:rPr>
                <w:lang w:val="hr-HR"/>
              </w:rPr>
            </w:pPr>
            <w:r w:rsidRPr="0053394F">
              <w:rPr>
                <w:lang w:val="hr-HR"/>
              </w:rPr>
              <w:t>Split, Sukoišanska 6</w:t>
            </w:r>
          </w:p>
        </w:tc>
        <w:tc>
          <w:tcPr>
            <w:tcW w:type="dxa" w:w="6033"/>
          </w:tcPr>
          <w:p w:rsidRDefault="00613373" w:rsidP="00DA5B9D" w:rsidR="00613373" w:rsidRPr="0053394F">
            <w:pPr>
              <w:jc w:val="both"/>
              <w:rPr>
                <w:lang w:val="hr-HR"/>
              </w:rPr>
            </w:pPr>
          </w:p>
          <w:p w:rsidRDefault="00613373" w:rsidP="00DA5B9D" w:rsidR="00613373" w:rsidRPr="0053394F">
            <w:pPr>
              <w:jc w:val="both"/>
              <w:rPr>
                <w:lang w:val="hr-HR"/>
              </w:rPr>
            </w:pPr>
          </w:p>
          <w:p w:rsidRDefault="00613373" w:rsidP="00DA5B9D" w:rsidR="00613373" w:rsidRPr="0053394F">
            <w:pPr>
              <w:jc w:val="both"/>
              <w:rPr>
                <w:lang w:val="hr-HR"/>
              </w:rPr>
            </w:pPr>
          </w:p>
          <w:p w:rsidRDefault="00613373" w:rsidP="00DA5B9D" w:rsidR="00613373" w:rsidRPr="0053394F">
            <w:pPr>
              <w:jc w:val="right"/>
              <w:rPr>
                <w:lang w:val="hr-HR"/>
              </w:rPr>
            </w:pPr>
          </w:p>
          <w:p w:rsidRDefault="00613373" w:rsidP="00DA5B9D" w:rsidR="00613373" w:rsidRPr="0053394F">
            <w:pPr>
              <w:jc w:val="right"/>
              <w:rPr>
                <w:lang w:val="hr-HR"/>
              </w:rPr>
            </w:pPr>
          </w:p>
          <w:p w:rsidRDefault="00613373" w:rsidP="00DA5B9D" w:rsidR="00613373" w:rsidRPr="0053394F">
            <w:pPr>
              <w:jc w:val="right"/>
              <w:rPr>
                <w:lang w:val="hr-HR"/>
              </w:rPr>
            </w:pPr>
          </w:p>
          <w:p w:rsidRDefault="00613373" w:rsidP="00DA5B9D" w:rsidR="00613373" w:rsidRPr="0053394F">
            <w:pPr>
              <w:jc w:val="right"/>
              <w:rPr>
                <w:lang w:val="hr-HR"/>
              </w:rPr>
            </w:pPr>
          </w:p>
          <w:p w:rsidRDefault="0053394F" w:rsidP="003563C3" w:rsidR="00613373" w:rsidRPr="0053394F">
            <w:pPr>
              <w:jc w:val="right"/>
              <w:rPr>
                <w:lang w:val="hr-HR"/>
              </w:rPr>
            </w:pPr>
            <w:r w:rsidRPr="0053394F">
              <w:rPr>
                <w:lang w:val="hr-HR"/>
              </w:rPr>
              <w:t>P</w:t>
            </w:r>
            <w:r w:rsidR="00613373" w:rsidRPr="0053394F">
              <w:rPr>
                <w:lang w:val="hr-HR"/>
              </w:rPr>
              <w:t>oslovni broj: 11.St-9/20</w:t>
            </w:r>
            <w:r w:rsidR="00613373" w:rsidRPr="00981736">
              <w:rPr>
                <w:lang w:val="hr-HR"/>
              </w:rPr>
              <w:t>15</w:t>
            </w:r>
            <w:r w:rsidR="00223238" w:rsidRPr="00981736">
              <w:rPr>
                <w:lang w:val="hr-HR"/>
              </w:rPr>
              <w:t>-3</w:t>
            </w:r>
            <w:r w:rsidR="003563C3">
              <w:rPr>
                <w:lang w:val="hr-HR"/>
              </w:rPr>
              <w:t>98</w:t>
            </w:r>
          </w:p>
        </w:tc>
      </w:tr>
    </w:tbl>
    <w:p w14:textId="5b00d56" w14:paraId="5b00d56" w:rsidRDefault="00D12356" w:rsidP="002C6FA5" w:rsidR="00BF2D28" w:rsidRPr="0053394F">
      <w:pPr>
        <w:spacing w:after="200" w:before="200"/>
        <w:jc w:val="center"/>
        <w15:collapsed w:val="false"/>
        <w:rPr>
          <w:spacing w:val="60"/>
          <w:lang w:val="hr-HR"/>
        </w:rPr>
      </w:pPr>
      <w:r w:rsidRPr="0053394F">
        <w:rPr>
          <w:spacing w:val="60"/>
          <w:lang w:val="hr-HR"/>
        </w:rPr>
        <w:t>REPUBLIKA HRVATSKA</w:t>
      </w:r>
    </w:p>
    <w:p w:rsidRDefault="00601E89" w:rsidP="002C6FA5" w:rsidR="00D12356" w:rsidRPr="0053394F">
      <w:pPr>
        <w:spacing w:after="200" w:before="200"/>
        <w:jc w:val="center"/>
        <w:rPr>
          <w:spacing w:val="60"/>
          <w:lang w:val="hr-HR"/>
        </w:rPr>
      </w:pPr>
      <w:r w:rsidRPr="0053394F">
        <w:rPr>
          <w:spacing w:val="60"/>
          <w:lang w:val="hr-HR"/>
        </w:rPr>
        <w:t>RJEŠENJE</w:t>
      </w:r>
    </w:p>
    <w:p w:rsidRDefault="00E91BA8" w:rsidP="0053394F" w:rsidR="004E661E" w:rsidRPr="0053394F">
      <w:pPr>
        <w:spacing w:before="220"/>
        <w:ind w:firstLine="709"/>
        <w:jc w:val="both"/>
        <w:rPr>
          <w:lang w:val="hr-HR"/>
        </w:rPr>
      </w:pPr>
      <w:r w:rsidRPr="0053394F">
        <w:rPr>
          <w:rFonts w:eastAsiaTheme="minorHAnsi"/>
          <w:lang w:val="hr-HR"/>
        </w:rPr>
        <w:t xml:space="preserve">Trgovački sud u Splitu, po sutkinji Ani Golub Gruić, </w:t>
      </w:r>
      <w:r w:rsidRPr="0053394F">
        <w:rPr>
          <w:lang w:val="hr-HR"/>
        </w:rPr>
        <w:t xml:space="preserve">u stečajnom postupku nad dužnikom </w:t>
      </w:r>
      <w:r w:rsidR="00644E4D" w:rsidRPr="0053394F">
        <w:rPr>
          <w:lang w:val="hr-HR"/>
        </w:rPr>
        <w:t>HELIOS FAROS d.d. u stečaju Stari Grad, Priko b.b., OIB: 48594515409</w:t>
      </w:r>
      <w:r w:rsidRPr="0053394F">
        <w:rPr>
          <w:lang w:val="hr-HR"/>
        </w:rPr>
        <w:t xml:space="preserve">, </w:t>
      </w:r>
      <w:r w:rsidR="00BF2D28" w:rsidRPr="0053394F">
        <w:rPr>
          <w:lang w:val="hr-HR"/>
        </w:rPr>
        <w:t>povodom prijedloga steč</w:t>
      </w:r>
      <w:r w:rsidR="00C949FA" w:rsidRPr="0053394F">
        <w:rPr>
          <w:lang w:val="hr-HR"/>
        </w:rPr>
        <w:t>ajn</w:t>
      </w:r>
      <w:r w:rsidRPr="0053394F">
        <w:rPr>
          <w:lang w:val="hr-HR"/>
        </w:rPr>
        <w:t>e</w:t>
      </w:r>
      <w:r w:rsidR="00C949FA" w:rsidRPr="0053394F">
        <w:rPr>
          <w:lang w:val="hr-HR"/>
        </w:rPr>
        <w:t xml:space="preserve"> upravitelj</w:t>
      </w:r>
      <w:r w:rsidRPr="0053394F">
        <w:rPr>
          <w:lang w:val="hr-HR"/>
        </w:rPr>
        <w:t>ice</w:t>
      </w:r>
      <w:r w:rsidR="007D47F5" w:rsidRPr="0053394F">
        <w:rPr>
          <w:lang w:val="hr-HR"/>
        </w:rPr>
        <w:t xml:space="preserve"> </w:t>
      </w:r>
      <w:r w:rsidRPr="0053394F">
        <w:rPr>
          <w:lang w:val="hr-HR"/>
        </w:rPr>
        <w:t>Mire Hajdić</w:t>
      </w:r>
      <w:r w:rsidR="007D47F5" w:rsidRPr="0053394F">
        <w:rPr>
          <w:lang w:val="hr-HR"/>
        </w:rPr>
        <w:t xml:space="preserve"> </w:t>
      </w:r>
      <w:r w:rsidR="00BF2D28" w:rsidRPr="0053394F">
        <w:rPr>
          <w:lang w:val="hr-HR"/>
        </w:rPr>
        <w:t xml:space="preserve">od </w:t>
      </w:r>
      <w:r w:rsidR="003563C3">
        <w:rPr>
          <w:lang w:val="hr-HR"/>
        </w:rPr>
        <w:t>21. prosinca</w:t>
      </w:r>
      <w:r w:rsidR="0053394F" w:rsidRPr="0053394F">
        <w:rPr>
          <w:lang w:val="hr-HR"/>
        </w:rPr>
        <w:t xml:space="preserve"> 2018</w:t>
      </w:r>
      <w:r w:rsidR="00BF2D28" w:rsidRPr="0053394F">
        <w:rPr>
          <w:lang w:val="hr-HR"/>
        </w:rPr>
        <w:t>. kojim traži davanje suglasnosti za sklapanj</w:t>
      </w:r>
      <w:r w:rsidRPr="0053394F">
        <w:rPr>
          <w:lang w:val="hr-HR"/>
        </w:rPr>
        <w:t>e</w:t>
      </w:r>
      <w:r w:rsidR="00A70AB1" w:rsidRPr="0053394F">
        <w:rPr>
          <w:lang w:val="hr-HR"/>
        </w:rPr>
        <w:t xml:space="preserve"> ugovora o radu</w:t>
      </w:r>
      <w:r w:rsidR="00223238">
        <w:rPr>
          <w:lang w:val="hr-HR"/>
        </w:rPr>
        <w:t xml:space="preserve">, </w:t>
      </w:r>
      <w:r w:rsidR="003563C3">
        <w:rPr>
          <w:lang w:val="hr-HR"/>
        </w:rPr>
        <w:t>24. prosinca</w:t>
      </w:r>
      <w:r w:rsidR="00613373" w:rsidRPr="0053394F">
        <w:rPr>
          <w:lang w:val="hr-HR"/>
        </w:rPr>
        <w:t xml:space="preserve"> 2018</w:t>
      </w:r>
      <w:r w:rsidR="00F1407E" w:rsidRPr="0053394F">
        <w:rPr>
          <w:lang w:val="hr-HR"/>
        </w:rPr>
        <w:t>.</w:t>
      </w:r>
    </w:p>
    <w:p w:rsidRDefault="00601E89" w:rsidP="002C6FA5" w:rsidR="001B6872" w:rsidRPr="0053394F">
      <w:pPr>
        <w:spacing w:after="200" w:before="200"/>
        <w:jc w:val="center"/>
        <w:rPr>
          <w:lang w:val="hr-HR"/>
        </w:rPr>
      </w:pPr>
      <w:r w:rsidRPr="0053394F">
        <w:rPr>
          <w:lang w:val="hr-HR"/>
        </w:rPr>
        <w:t xml:space="preserve">r i j e š i o </w:t>
      </w:r>
      <w:r w:rsidR="003F13DF" w:rsidRPr="0053394F">
        <w:rPr>
          <w:lang w:val="hr-HR"/>
        </w:rPr>
        <w:t xml:space="preserve">j e </w:t>
      </w:r>
    </w:p>
    <w:p w:rsidRDefault="00601E89" w:rsidP="006A1D38" w:rsidR="009E04D3" w:rsidRPr="0053394F">
      <w:pPr>
        <w:jc w:val="both"/>
        <w:rPr>
          <w:lang w:val="hr-HR"/>
        </w:rPr>
      </w:pPr>
      <w:r w:rsidRPr="0053394F">
        <w:rPr>
          <w:lang w:val="hr-HR"/>
        </w:rPr>
        <w:tab/>
      </w:r>
      <w:r w:rsidR="00BF2D28" w:rsidRPr="0053394F">
        <w:rPr>
          <w:lang w:val="hr-HR"/>
        </w:rPr>
        <w:t>Odobrava se stečajno</w:t>
      </w:r>
      <w:r w:rsidR="00E91BA8" w:rsidRPr="0053394F">
        <w:rPr>
          <w:lang w:val="hr-HR"/>
        </w:rPr>
        <w:t>j upraviteljici</w:t>
      </w:r>
      <w:r w:rsidR="007D47F5" w:rsidRPr="0053394F">
        <w:rPr>
          <w:lang w:val="hr-HR"/>
        </w:rPr>
        <w:t xml:space="preserve"> </w:t>
      </w:r>
      <w:r w:rsidR="00E91BA8" w:rsidRPr="0053394F">
        <w:rPr>
          <w:lang w:val="hr-HR"/>
        </w:rPr>
        <w:t>Miri Hajdić</w:t>
      </w:r>
      <w:r w:rsidR="007D47F5" w:rsidRPr="0053394F">
        <w:rPr>
          <w:lang w:val="hr-HR"/>
        </w:rPr>
        <w:t xml:space="preserve"> </w:t>
      </w:r>
      <w:r w:rsidR="004E661E" w:rsidRPr="0053394F">
        <w:rPr>
          <w:lang w:val="hr-HR"/>
        </w:rPr>
        <w:t>sklapanje</w:t>
      </w:r>
      <w:r w:rsidR="007D47F5" w:rsidRPr="0053394F">
        <w:rPr>
          <w:lang w:val="hr-HR"/>
        </w:rPr>
        <w:t xml:space="preserve"> </w:t>
      </w:r>
      <w:r w:rsidR="003563C3">
        <w:rPr>
          <w:lang w:val="hr-HR"/>
        </w:rPr>
        <w:t>33</w:t>
      </w:r>
      <w:r w:rsidR="004E661E" w:rsidRPr="0053394F">
        <w:rPr>
          <w:lang w:val="hr-HR"/>
        </w:rPr>
        <w:t xml:space="preserve"> ugovora o radu na određeno vrijeme</w:t>
      </w:r>
      <w:r w:rsidR="007D47F5" w:rsidRPr="0053394F">
        <w:rPr>
          <w:lang w:val="hr-HR"/>
        </w:rPr>
        <w:t xml:space="preserve"> </w:t>
      </w:r>
      <w:r w:rsidR="00BF2D28" w:rsidRPr="0053394F">
        <w:rPr>
          <w:lang w:val="hr-HR"/>
        </w:rPr>
        <w:t xml:space="preserve">u razdoblju </w:t>
      </w:r>
      <w:r w:rsidR="00E91BA8" w:rsidRPr="0053394F">
        <w:rPr>
          <w:lang w:val="hr-HR"/>
        </w:rPr>
        <w:t xml:space="preserve">i uz mjesečnu plaću </w:t>
      </w:r>
      <w:r w:rsidR="00BF2D28" w:rsidRPr="0053394F">
        <w:rPr>
          <w:lang w:val="hr-HR"/>
        </w:rPr>
        <w:t>kako je to navedeno u podnesku koji je stečajn</w:t>
      </w:r>
      <w:r w:rsidR="00E91BA8" w:rsidRPr="0053394F">
        <w:rPr>
          <w:lang w:val="hr-HR"/>
        </w:rPr>
        <w:t>a</w:t>
      </w:r>
      <w:r w:rsidR="00BF2D28" w:rsidRPr="0053394F">
        <w:rPr>
          <w:lang w:val="hr-HR"/>
        </w:rPr>
        <w:t xml:space="preserve"> upravitelj</w:t>
      </w:r>
      <w:r w:rsidR="00E91BA8" w:rsidRPr="0053394F">
        <w:rPr>
          <w:lang w:val="hr-HR"/>
        </w:rPr>
        <w:t>ica predala</w:t>
      </w:r>
      <w:r w:rsidR="00BF2D28" w:rsidRPr="0053394F">
        <w:rPr>
          <w:lang w:val="hr-HR"/>
        </w:rPr>
        <w:t xml:space="preserve"> sudu </w:t>
      </w:r>
      <w:r w:rsidR="003563C3">
        <w:rPr>
          <w:lang w:val="hr-HR"/>
        </w:rPr>
        <w:t>21. prosinca</w:t>
      </w:r>
      <w:r w:rsidR="00223238" w:rsidRPr="00223238">
        <w:rPr>
          <w:lang w:val="hr-HR"/>
        </w:rPr>
        <w:t xml:space="preserve"> </w:t>
      </w:r>
      <w:r w:rsidR="001A5631" w:rsidRPr="0053394F">
        <w:rPr>
          <w:lang w:val="hr-HR"/>
        </w:rPr>
        <w:t>2018.</w:t>
      </w:r>
      <w:r w:rsidR="00A80B0A" w:rsidRPr="0053394F">
        <w:rPr>
          <w:lang w:val="hr-HR"/>
        </w:rPr>
        <w:t xml:space="preserve"> (objavljen na mrežnoj stranici e-Oglasna ploča sudova</w:t>
      </w:r>
      <w:r w:rsidR="0053394F" w:rsidRPr="0053394F">
        <w:rPr>
          <w:lang w:val="hr-HR"/>
        </w:rPr>
        <w:t xml:space="preserve"> </w:t>
      </w:r>
      <w:r w:rsidR="003563C3">
        <w:rPr>
          <w:lang w:val="hr-HR"/>
        </w:rPr>
        <w:t>istoga dana</w:t>
      </w:r>
      <w:r w:rsidR="0053394F" w:rsidRPr="0053394F">
        <w:rPr>
          <w:lang w:val="hr-HR"/>
        </w:rPr>
        <w:t>).</w:t>
      </w:r>
    </w:p>
    <w:p w:rsidRDefault="00247D9D" w:rsidP="00F815D8" w:rsidR="00247D9D" w:rsidRPr="0053394F">
      <w:pPr>
        <w:spacing w:after="100" w:before="200"/>
        <w:jc w:val="center"/>
        <w:rPr>
          <w:lang w:val="hr-HR"/>
        </w:rPr>
      </w:pPr>
      <w:r w:rsidRPr="0053394F">
        <w:rPr>
          <w:lang w:val="hr-HR"/>
        </w:rPr>
        <w:t>Obrazloženje</w:t>
      </w:r>
    </w:p>
    <w:p w:rsidRDefault="007F26EE" w:rsidP="004F1766" w:rsidR="001E28A1" w:rsidRPr="0053394F">
      <w:pPr>
        <w:jc w:val="both"/>
        <w:rPr>
          <w:lang w:val="hr-HR"/>
        </w:rPr>
      </w:pPr>
      <w:r w:rsidRPr="0053394F">
        <w:rPr>
          <w:lang w:val="hr-HR"/>
        </w:rPr>
        <w:tab/>
      </w:r>
      <w:r w:rsidR="00C949FA" w:rsidRPr="0053394F">
        <w:rPr>
          <w:lang w:val="hr-HR"/>
        </w:rPr>
        <w:t>Rješe</w:t>
      </w:r>
      <w:r w:rsidR="00197851" w:rsidRPr="0053394F">
        <w:rPr>
          <w:lang w:val="hr-HR"/>
        </w:rPr>
        <w:t>njem ovoga suda 11</w:t>
      </w:r>
      <w:r w:rsidR="00782549" w:rsidRPr="0053394F">
        <w:rPr>
          <w:lang w:val="hr-HR"/>
        </w:rPr>
        <w:t>.</w:t>
      </w:r>
      <w:r w:rsidR="00482AB7" w:rsidRPr="0053394F">
        <w:rPr>
          <w:lang w:val="hr-HR"/>
        </w:rPr>
        <w:t>St-9/201</w:t>
      </w:r>
      <w:r w:rsidR="00613373" w:rsidRPr="0053394F">
        <w:rPr>
          <w:lang w:val="hr-HR"/>
        </w:rPr>
        <w:t xml:space="preserve">5 od 11. veljače 2016. </w:t>
      </w:r>
      <w:r w:rsidR="00C949FA" w:rsidRPr="0053394F">
        <w:rPr>
          <w:lang w:val="hr-HR"/>
        </w:rPr>
        <w:t xml:space="preserve">otvoren je stečajni postupak nad dužnikom </w:t>
      </w:r>
      <w:r w:rsidR="00482AB7" w:rsidRPr="0053394F">
        <w:rPr>
          <w:lang w:val="hr-HR"/>
        </w:rPr>
        <w:t>HELIOS FAROS d.d. u stečaju Stari Grad, Priko b.b., OIB: 48594515409</w:t>
      </w:r>
      <w:r w:rsidR="001E28A1" w:rsidRPr="0053394F">
        <w:rPr>
          <w:lang w:val="hr-HR"/>
        </w:rPr>
        <w:t>, a za stečajnu upraviteljicu imenovana je Mira H</w:t>
      </w:r>
      <w:r w:rsidR="00862BF6" w:rsidRPr="0053394F">
        <w:rPr>
          <w:lang w:val="hr-HR"/>
        </w:rPr>
        <w:t>ajdić iz Splita, Smiljanićeva 2.</w:t>
      </w:r>
    </w:p>
    <w:p w:rsidRDefault="001E28A1" w:rsidP="00F815D8" w:rsidR="00F1407E" w:rsidRPr="0053394F">
      <w:pPr>
        <w:spacing w:before="100"/>
        <w:ind w:firstLine="646" w:left="62"/>
        <w:jc w:val="both"/>
        <w:rPr>
          <w:lang w:val="hr-HR"/>
        </w:rPr>
      </w:pPr>
      <w:r w:rsidRPr="0053394F">
        <w:rPr>
          <w:lang w:val="hr-HR"/>
        </w:rPr>
        <w:t xml:space="preserve">U podnesku zaprimljenom kod ovoga suda </w:t>
      </w:r>
      <w:r w:rsidR="003563C3">
        <w:rPr>
          <w:lang w:val="hr-HR"/>
        </w:rPr>
        <w:t>21. prosinca 2018</w:t>
      </w:r>
      <w:r w:rsidR="00F1407E" w:rsidRPr="0053394F">
        <w:rPr>
          <w:lang w:val="hr-HR"/>
        </w:rPr>
        <w:t>.</w:t>
      </w:r>
      <w:r w:rsidR="00613373" w:rsidRPr="0053394F">
        <w:rPr>
          <w:lang w:val="hr-HR"/>
        </w:rPr>
        <w:t xml:space="preserve"> (list </w:t>
      </w:r>
      <w:r w:rsidR="003563C3">
        <w:rPr>
          <w:lang w:val="hr-HR"/>
        </w:rPr>
        <w:t>4330</w:t>
      </w:r>
      <w:r w:rsidR="00981736">
        <w:rPr>
          <w:lang w:val="hr-HR"/>
        </w:rPr>
        <w:t xml:space="preserve"> </w:t>
      </w:r>
      <w:r w:rsidR="00F03056" w:rsidRPr="0053394F">
        <w:rPr>
          <w:lang w:val="hr-HR"/>
        </w:rPr>
        <w:t xml:space="preserve">spisa) </w:t>
      </w:r>
      <w:r w:rsidRPr="0053394F">
        <w:rPr>
          <w:lang w:val="hr-HR"/>
        </w:rPr>
        <w:t xml:space="preserve">stečajna upraviteljica zatražila je odobrenje za sklapanje </w:t>
      </w:r>
      <w:r w:rsidR="003563C3">
        <w:rPr>
          <w:lang w:val="hr-HR"/>
        </w:rPr>
        <w:t>33</w:t>
      </w:r>
      <w:r w:rsidR="007D47F5" w:rsidRPr="0053394F">
        <w:rPr>
          <w:lang w:val="hr-HR"/>
        </w:rPr>
        <w:t xml:space="preserve"> </w:t>
      </w:r>
      <w:r w:rsidRPr="0053394F">
        <w:rPr>
          <w:lang w:val="hr-HR"/>
        </w:rPr>
        <w:t>ugovora o radu na određeno vrijeme, prema specifikac</w:t>
      </w:r>
      <w:r w:rsidR="00474624" w:rsidRPr="0053394F">
        <w:rPr>
          <w:lang w:val="hr-HR"/>
        </w:rPr>
        <w:t xml:space="preserve">iji koju je dostavila u prilogu (list </w:t>
      </w:r>
      <w:r w:rsidR="003563C3">
        <w:rPr>
          <w:lang w:val="hr-HR"/>
        </w:rPr>
        <w:t>4331</w:t>
      </w:r>
      <w:r w:rsidR="00474624" w:rsidRPr="0053394F">
        <w:rPr>
          <w:lang w:val="hr-HR"/>
        </w:rPr>
        <w:t xml:space="preserve"> spisa).</w:t>
      </w:r>
    </w:p>
    <w:p w:rsidRDefault="00F1407E" w:rsidP="00F815D8" w:rsidR="00981736">
      <w:pPr>
        <w:spacing w:before="100"/>
        <w:ind w:firstLine="646" w:left="62"/>
        <w:jc w:val="both"/>
        <w:rPr>
          <w:lang w:val="hr-HR"/>
        </w:rPr>
      </w:pPr>
      <w:r w:rsidRPr="0053394F">
        <w:rPr>
          <w:lang w:val="hr-HR"/>
        </w:rPr>
        <w:t xml:space="preserve">U svom podnesku stečajna </w:t>
      </w:r>
      <w:r w:rsidRPr="00F815D8">
        <w:rPr>
          <w:lang w:val="hr-HR"/>
        </w:rPr>
        <w:t xml:space="preserve">upraviteljica </w:t>
      </w:r>
      <w:r w:rsidR="00733BD5" w:rsidRPr="00F815D8">
        <w:rPr>
          <w:lang w:val="hr-HR"/>
        </w:rPr>
        <w:t>navela je da je, sukladno članku 145.a</w:t>
      </w:r>
      <w:r w:rsidR="00981736" w:rsidRPr="00F815D8">
        <w:rPr>
          <w:lang w:val="hr-HR"/>
        </w:rPr>
        <w:t xml:space="preserve"> stavku 2.</w:t>
      </w:r>
      <w:r w:rsidR="00733BD5" w:rsidRPr="00F815D8">
        <w:rPr>
          <w:lang w:val="hr-HR"/>
        </w:rPr>
        <w:t xml:space="preserve"> te članku 120. stavak 5. i 6. Stečajnog zakona („Narodne novine“ </w:t>
      </w:r>
      <w:r w:rsidR="007D47F5" w:rsidRPr="00F815D8">
        <w:rPr>
          <w:lang w:val="hr-HR"/>
        </w:rPr>
        <w:t xml:space="preserve">br. </w:t>
      </w:r>
      <w:r w:rsidR="00733BD5" w:rsidRPr="00F815D8">
        <w:rPr>
          <w:lang w:val="hr-HR"/>
        </w:rPr>
        <w:t xml:space="preserve">44/96, 29/99, 129/00, 123/03, 82/06, 116/10, 25/12, 133/12 i 45/13; dalje SZ/96) </w:t>
      </w:r>
      <w:r w:rsidR="00981736" w:rsidRPr="00F815D8">
        <w:rPr>
          <w:lang w:val="hr-HR"/>
        </w:rPr>
        <w:t>31. kolovoza</w:t>
      </w:r>
      <w:r w:rsidR="00613373" w:rsidRPr="00F815D8">
        <w:rPr>
          <w:lang w:val="hr-HR"/>
        </w:rPr>
        <w:t xml:space="preserve"> 201</w:t>
      </w:r>
      <w:r w:rsidR="00981736" w:rsidRPr="00F815D8">
        <w:rPr>
          <w:lang w:val="hr-HR"/>
        </w:rPr>
        <w:t>5</w:t>
      </w:r>
      <w:r w:rsidR="00733BD5" w:rsidRPr="00F815D8">
        <w:rPr>
          <w:lang w:val="hr-HR"/>
        </w:rPr>
        <w:t xml:space="preserve">. odobreno sklapanje ugovora o radu na određeno vrijeme od </w:t>
      </w:r>
      <w:r w:rsidR="003563C3">
        <w:rPr>
          <w:lang w:val="hr-HR"/>
        </w:rPr>
        <w:t>31. ožujka do 30. travnja 2016</w:t>
      </w:r>
      <w:r w:rsidR="00613373" w:rsidRPr="0053394F">
        <w:rPr>
          <w:lang w:val="hr-HR"/>
        </w:rPr>
        <w:t>. prema</w:t>
      </w:r>
      <w:r w:rsidR="00981736">
        <w:rPr>
          <w:lang w:val="hr-HR"/>
        </w:rPr>
        <w:t xml:space="preserve"> tada</w:t>
      </w:r>
      <w:r w:rsidR="00613373" w:rsidRPr="0053394F">
        <w:rPr>
          <w:lang w:val="hr-HR"/>
        </w:rPr>
        <w:t xml:space="preserve"> priloženom spisku,</w:t>
      </w:r>
      <w:r w:rsidR="00733BD5" w:rsidRPr="0053394F">
        <w:rPr>
          <w:lang w:val="hr-HR"/>
        </w:rPr>
        <w:t xml:space="preserve"> a radi dovršenja započetih poslova stečajnog dužnika i otklanjanja moguće štete. U međuvremenu da je skupština vjerovnika (29. travnja 2016.) odobrila nastavak poslovanja dužnika u stečaju.</w:t>
      </w:r>
      <w:r w:rsidR="00613373" w:rsidRPr="0053394F">
        <w:rPr>
          <w:lang w:val="hr-HR"/>
        </w:rPr>
        <w:t xml:space="preserve"> S obzirom na</w:t>
      </w:r>
      <w:r w:rsidR="003563C3">
        <w:rPr>
          <w:lang w:val="hr-HR"/>
        </w:rPr>
        <w:t xml:space="preserve"> potrebu obavljanja poslova koje je nužno obaviti tijekom zimskog razdoblja da je potrebno sklopiti nove ugovore o radu</w:t>
      </w:r>
      <w:r w:rsidR="00981736">
        <w:rPr>
          <w:lang w:val="hr-HR"/>
        </w:rPr>
        <w:t xml:space="preserve"> prema spisku dostavljenom u prilogu</w:t>
      </w:r>
      <w:r w:rsidR="003563C3">
        <w:rPr>
          <w:lang w:val="hr-HR"/>
        </w:rPr>
        <w:t xml:space="preserve"> i to radi završetka započetih poslova stečajnog dužnika i preuzetih obveza, održavanja hotela tijekom zime, obavljanja administrativnih poslova, poslova popisa imovine i obveza, naplate potraživanja, sređivanja dokumentacije, pružanja usluga ugostiteljstva izvan turističke sezone, ugovaranja poslova za narednu sezonu i drugih. P</w:t>
      </w:r>
      <w:r w:rsidR="00981736">
        <w:rPr>
          <w:lang w:val="hr-HR"/>
        </w:rPr>
        <w:t xml:space="preserve">laće prema svim predloženim ugovorima da bi se isplatile kao obveze stečajne mase iz naplate potraživanja ostvarenih poslovanjem dužnika u </w:t>
      </w:r>
      <w:r w:rsidR="003563C3">
        <w:rPr>
          <w:lang w:val="hr-HR"/>
        </w:rPr>
        <w:t>prethodnom</w:t>
      </w:r>
      <w:r w:rsidR="00981736">
        <w:rPr>
          <w:lang w:val="hr-HR"/>
        </w:rPr>
        <w:t xml:space="preserve"> razdoblju.</w:t>
      </w:r>
    </w:p>
    <w:p w:rsidRDefault="00733BD5" w:rsidP="00F815D8" w:rsidR="00733BD5" w:rsidRPr="0053394F">
      <w:pPr>
        <w:spacing w:before="100"/>
        <w:ind w:firstLine="646" w:left="62"/>
        <w:jc w:val="both"/>
        <w:rPr>
          <w:lang w:val="hr-HR"/>
        </w:rPr>
      </w:pPr>
      <w:r w:rsidRPr="0053394F">
        <w:rPr>
          <w:lang w:val="hr-HR"/>
        </w:rPr>
        <w:lastRenderedPageBreak/>
        <w:t xml:space="preserve">U privitku svog prijedloga, stečajna upraviteljica </w:t>
      </w:r>
      <w:r w:rsidR="00F03056" w:rsidRPr="0053394F">
        <w:rPr>
          <w:lang w:val="hr-HR"/>
        </w:rPr>
        <w:t xml:space="preserve">dostavila je specifikaciju prijedloga </w:t>
      </w:r>
      <w:r w:rsidR="003563C3">
        <w:rPr>
          <w:lang w:val="hr-HR"/>
        </w:rPr>
        <w:t>33</w:t>
      </w:r>
      <w:r w:rsidR="00F03056" w:rsidRPr="0053394F">
        <w:rPr>
          <w:lang w:val="hr-HR"/>
        </w:rPr>
        <w:t xml:space="preserve"> ugovora o radu s</w:t>
      </w:r>
      <w:r w:rsidR="00F22747" w:rsidRPr="0053394F">
        <w:rPr>
          <w:lang w:val="hr-HR"/>
        </w:rPr>
        <w:t>a</w:t>
      </w:r>
      <w:r w:rsidR="00F03056" w:rsidRPr="0053394F">
        <w:rPr>
          <w:lang w:val="hr-HR"/>
        </w:rPr>
        <w:t xml:space="preserve"> naznakom naziva radnog mjesta, </w:t>
      </w:r>
      <w:r w:rsidR="002C6FA5">
        <w:rPr>
          <w:lang w:val="hr-HR"/>
        </w:rPr>
        <w:t>datumom početka ugovora, brut</w:t>
      </w:r>
      <w:r w:rsidR="00C304C3" w:rsidRPr="0053394F">
        <w:rPr>
          <w:lang w:val="hr-HR"/>
        </w:rPr>
        <w:t>to</w:t>
      </w:r>
      <w:r w:rsidR="00F03056" w:rsidRPr="0053394F">
        <w:rPr>
          <w:lang w:val="hr-HR"/>
        </w:rPr>
        <w:t xml:space="preserve"> plaćom i pred</w:t>
      </w:r>
      <w:r w:rsidR="003563C3">
        <w:rPr>
          <w:lang w:val="hr-HR"/>
        </w:rPr>
        <w:t>viđenim trajanjem ugovora.</w:t>
      </w:r>
    </w:p>
    <w:p w:rsidRDefault="00932562" w:rsidP="00F815D8" w:rsidR="00CA387D" w:rsidRPr="00F815D8">
      <w:pPr>
        <w:spacing w:before="100"/>
        <w:ind w:firstLine="720"/>
        <w:jc w:val="both"/>
        <w:rPr>
          <w:b/>
          <w:lang w:val="hr-HR"/>
        </w:rPr>
      </w:pPr>
      <w:r w:rsidRPr="0053394F">
        <w:rPr>
          <w:lang w:val="hr-HR"/>
        </w:rPr>
        <w:t xml:space="preserve">U prvom redu valja navesti da je na izvještajnom ročištu održanom 29. travnja 2016. </w:t>
      </w:r>
      <w:r w:rsidR="006A1D38" w:rsidRPr="0053394F">
        <w:rPr>
          <w:lang w:val="hr-HR"/>
        </w:rPr>
        <w:t xml:space="preserve"> skupština vjerovnika</w:t>
      </w:r>
      <w:r w:rsidRPr="0053394F">
        <w:rPr>
          <w:lang w:val="hr-HR"/>
        </w:rPr>
        <w:t xml:space="preserve"> jednoglasno donijela odluku da se odobrava nastavak poslovanja stečajnog dužnika uz angažiranje potrebnih radnika i sredstava, a koji radnici i sredstva će se financirati iz samog poslovanja, uz uvjet očuvanja i eventualnog povećanja postojeće stečajn</w:t>
      </w:r>
      <w:r w:rsidR="002C6FA5">
        <w:rPr>
          <w:lang w:val="hr-HR"/>
        </w:rPr>
        <w:t>e mase, sve u smislu odredbe članka</w:t>
      </w:r>
      <w:r w:rsidRPr="0053394F">
        <w:rPr>
          <w:lang w:val="hr-HR"/>
        </w:rPr>
        <w:t xml:space="preserve"> 217. Stečajnog zakona (˝Narodne novine˝ br. 71/15</w:t>
      </w:r>
      <w:r w:rsidR="00B569DA" w:rsidRPr="0053394F">
        <w:rPr>
          <w:lang w:val="hr-HR"/>
        </w:rPr>
        <w:t xml:space="preserve">, </w:t>
      </w:r>
      <w:r w:rsidR="00CF5492" w:rsidRPr="0053394F">
        <w:rPr>
          <w:lang w:val="hr-HR"/>
        </w:rPr>
        <w:t xml:space="preserve"> dalje SZ/15</w:t>
      </w:r>
      <w:r w:rsidRPr="0053394F">
        <w:rPr>
          <w:lang w:val="hr-HR"/>
        </w:rPr>
        <w:t>)</w:t>
      </w:r>
      <w:r w:rsidR="002C6FA5">
        <w:rPr>
          <w:lang w:val="hr-HR"/>
        </w:rPr>
        <w:t xml:space="preserve"> u vezi sa </w:t>
      </w:r>
      <w:r w:rsidR="002C6FA5" w:rsidRPr="00F815D8">
        <w:rPr>
          <w:lang w:val="hr-HR"/>
        </w:rPr>
        <w:t>člankom</w:t>
      </w:r>
      <w:r w:rsidR="00CA387D" w:rsidRPr="00F815D8">
        <w:rPr>
          <w:lang w:val="hr-HR"/>
        </w:rPr>
        <w:t xml:space="preserve"> 441. SZ/15.</w:t>
      </w:r>
    </w:p>
    <w:p w:rsidRDefault="00F815D8" w:rsidP="00F815D8" w:rsidR="00F22747" w:rsidRPr="00F815D8">
      <w:pPr>
        <w:spacing w:before="100"/>
        <w:ind w:firstLine="720"/>
        <w:jc w:val="both"/>
        <w:rPr>
          <w:lang w:val="hr-HR"/>
        </w:rPr>
      </w:pPr>
      <w:r>
        <w:rPr>
          <w:lang w:val="hr-HR"/>
        </w:rPr>
        <w:t>N</w:t>
      </w:r>
      <w:r w:rsidR="00F03056" w:rsidRPr="00F815D8">
        <w:rPr>
          <w:lang w:val="hr-HR"/>
        </w:rPr>
        <w:t xml:space="preserve">a skupštini vjerovnika održanoj </w:t>
      </w:r>
      <w:r w:rsidR="00C304C3" w:rsidRPr="00F815D8">
        <w:rPr>
          <w:lang w:val="hr-HR"/>
        </w:rPr>
        <w:t>16. siječnja 2018</w:t>
      </w:r>
      <w:r w:rsidR="00F03056" w:rsidRPr="00F815D8">
        <w:rPr>
          <w:lang w:val="hr-HR"/>
        </w:rPr>
        <w:t>. je</w:t>
      </w:r>
      <w:r w:rsidR="00C304C3" w:rsidRPr="00F815D8">
        <w:rPr>
          <w:lang w:val="hr-HR"/>
        </w:rPr>
        <w:t xml:space="preserve">dnoglasno je </w:t>
      </w:r>
      <w:r w:rsidR="004068B6">
        <w:rPr>
          <w:lang w:val="hr-HR"/>
        </w:rPr>
        <w:t>donesena</w:t>
      </w:r>
      <w:r w:rsidR="00C304C3" w:rsidRPr="00F815D8">
        <w:rPr>
          <w:lang w:val="hr-HR"/>
        </w:rPr>
        <w:t xml:space="preserve"> odluk</w:t>
      </w:r>
      <w:r w:rsidR="004068B6">
        <w:rPr>
          <w:lang w:val="hr-HR"/>
        </w:rPr>
        <w:t>a</w:t>
      </w:r>
      <w:r w:rsidR="00C304C3" w:rsidRPr="00F815D8">
        <w:rPr>
          <w:lang w:val="hr-HR"/>
        </w:rPr>
        <w:t xml:space="preserve"> </w:t>
      </w:r>
      <w:r w:rsidR="00F22747" w:rsidRPr="00F815D8">
        <w:rPr>
          <w:lang w:val="hr-HR"/>
        </w:rPr>
        <w:t>o produljenju</w:t>
      </w:r>
      <w:r w:rsidR="00C304C3" w:rsidRPr="00F815D8">
        <w:rPr>
          <w:lang w:val="hr-HR"/>
        </w:rPr>
        <w:t xml:space="preserve"> roka za izradu stečajnog plana do 19. ožujka 2018.</w:t>
      </w:r>
    </w:p>
    <w:p w:rsidRDefault="00F815D8" w:rsidP="00F815D8" w:rsidR="00F815D8" w:rsidRPr="00F815D8">
      <w:pPr>
        <w:spacing w:before="100"/>
        <w:ind w:firstLine="720"/>
        <w:jc w:val="both"/>
        <w:rPr>
          <w:lang w:val="hr-HR"/>
        </w:rPr>
      </w:pPr>
      <w:r>
        <w:rPr>
          <w:lang w:val="hr-HR"/>
        </w:rPr>
        <w:t>Dana</w:t>
      </w:r>
      <w:r w:rsidRPr="00F815D8">
        <w:rPr>
          <w:lang w:val="hr-HR"/>
        </w:rPr>
        <w:t xml:space="preserve"> 20. ožujka 2018. stečajna upraviteljica dostavila </w:t>
      </w:r>
      <w:r>
        <w:rPr>
          <w:lang w:val="hr-HR"/>
        </w:rPr>
        <w:t xml:space="preserve">je </w:t>
      </w:r>
      <w:r w:rsidRPr="00F815D8">
        <w:rPr>
          <w:lang w:val="hr-HR"/>
        </w:rPr>
        <w:t>stečajni plan</w:t>
      </w:r>
      <w:r>
        <w:rPr>
          <w:lang w:val="hr-HR"/>
        </w:rPr>
        <w:t xml:space="preserve">, a </w:t>
      </w:r>
      <w:r w:rsidRPr="00F815D8">
        <w:rPr>
          <w:lang w:val="hr-HR"/>
        </w:rPr>
        <w:t>23. srpnja 2018. izmijenjeni stečajni plan</w:t>
      </w:r>
      <w:r>
        <w:rPr>
          <w:lang w:val="hr-HR"/>
        </w:rPr>
        <w:t>.</w:t>
      </w:r>
    </w:p>
    <w:p w:rsidRDefault="004068B6" w:rsidP="004068B6" w:rsidR="003563C3">
      <w:pPr>
        <w:spacing w:before="100"/>
        <w:ind w:firstLine="720"/>
        <w:jc w:val="both"/>
        <w:rPr>
          <w:lang w:val="hr-HR"/>
        </w:rPr>
      </w:pPr>
      <w:r>
        <w:rPr>
          <w:lang w:val="hr-HR"/>
        </w:rPr>
        <w:t xml:space="preserve">Nakon ročišta za </w:t>
      </w:r>
      <w:r w:rsidRPr="00F815D8">
        <w:rPr>
          <w:lang w:val="hr-HR"/>
        </w:rPr>
        <w:t>raspravljanje i glasovanje o stečajnom planu</w:t>
      </w:r>
      <w:r>
        <w:rPr>
          <w:lang w:val="hr-HR"/>
        </w:rPr>
        <w:t xml:space="preserve">, održanog 8. studenog 2018., rješenjem </w:t>
      </w:r>
      <w:r w:rsidR="003563C3">
        <w:rPr>
          <w:lang w:val="hr-HR"/>
        </w:rPr>
        <w:t xml:space="preserve">ovog suda poslovni broj 11.St-9/2015-365 od 21. studenog </w:t>
      </w:r>
      <w:r>
        <w:rPr>
          <w:lang w:val="hr-HR"/>
        </w:rPr>
        <w:t>2018. potvrđen je stečajni plan. Na predmetno rješenje žalbe su izjavili</w:t>
      </w:r>
      <w:r w:rsidRPr="004068B6">
        <w:t xml:space="preserve"> </w:t>
      </w:r>
      <w:r>
        <w:rPr>
          <w:lang w:val="hr-HR"/>
        </w:rPr>
        <w:t>stečajni vjerovnici</w:t>
      </w:r>
      <w:r w:rsidRPr="004068B6">
        <w:rPr>
          <w:lang w:val="hr-HR"/>
        </w:rPr>
        <w:t xml:space="preserve"> Futurum komunikacije d.o.o. Strmec i David Ilijevski, dioničar stečajnog dužnika Svetislav</w:t>
      </w:r>
      <w:r>
        <w:rPr>
          <w:lang w:val="hr-HR"/>
        </w:rPr>
        <w:t xml:space="preserve"> Simić </w:t>
      </w:r>
      <w:r w:rsidRPr="004068B6">
        <w:rPr>
          <w:lang w:val="hr-HR"/>
        </w:rPr>
        <w:t>i stečajni vjerovnik DTTC Consulting i revizija d.o.o. Varaždin</w:t>
      </w:r>
      <w:r w:rsidR="003563C3">
        <w:rPr>
          <w:lang w:val="hr-HR"/>
        </w:rPr>
        <w:t>, slijedom čega je spis upućen na Visoki trgov</w:t>
      </w:r>
      <w:r>
        <w:rPr>
          <w:lang w:val="hr-HR"/>
        </w:rPr>
        <w:t>ački sud Republike Hrvatske na nadležno postupanje</w:t>
      </w:r>
      <w:r w:rsidR="003563C3">
        <w:rPr>
          <w:lang w:val="hr-HR"/>
        </w:rPr>
        <w:t>.</w:t>
      </w:r>
    </w:p>
    <w:p w:rsidRDefault="002C6FA5" w:rsidP="00F815D8" w:rsidR="0006625F" w:rsidRPr="0053394F">
      <w:pPr>
        <w:spacing w:before="100"/>
        <w:ind w:firstLine="720"/>
        <w:jc w:val="both"/>
        <w:rPr>
          <w:lang w:val="hr-HR"/>
        </w:rPr>
      </w:pPr>
      <w:r>
        <w:rPr>
          <w:lang w:val="hr-HR"/>
        </w:rPr>
        <w:t>Odredbom članka</w:t>
      </w:r>
      <w:r w:rsidR="0006625F" w:rsidRPr="0053394F">
        <w:rPr>
          <w:lang w:val="hr-HR"/>
        </w:rPr>
        <w:t xml:space="preserve"> 120. st</w:t>
      </w:r>
      <w:r>
        <w:rPr>
          <w:lang w:val="hr-HR"/>
        </w:rPr>
        <w:t>avka</w:t>
      </w:r>
      <w:r w:rsidR="0006625F" w:rsidRPr="0053394F">
        <w:rPr>
          <w:lang w:val="hr-HR"/>
        </w:rPr>
        <w:t xml:space="preserve"> 5. SZ</w:t>
      </w:r>
      <w:r w:rsidR="00A10E9D" w:rsidRPr="0053394F">
        <w:rPr>
          <w:lang w:val="hr-HR"/>
        </w:rPr>
        <w:t>/96</w:t>
      </w:r>
      <w:r w:rsidR="0006625F" w:rsidRPr="0053394F">
        <w:rPr>
          <w:lang w:val="hr-HR"/>
        </w:rPr>
        <w:t>-a</w:t>
      </w:r>
      <w:r w:rsidR="00D51971" w:rsidRPr="0053394F">
        <w:rPr>
          <w:lang w:val="hr-HR"/>
        </w:rPr>
        <w:t xml:space="preserve"> koji se ovdje ima primijeniti temeljem odredbe čl</w:t>
      </w:r>
      <w:r>
        <w:rPr>
          <w:lang w:val="hr-HR"/>
        </w:rPr>
        <w:t>anka</w:t>
      </w:r>
      <w:r w:rsidR="00D51971" w:rsidRPr="0053394F">
        <w:rPr>
          <w:lang w:val="hr-HR"/>
        </w:rPr>
        <w:t xml:space="preserve"> 441. st</w:t>
      </w:r>
      <w:r>
        <w:rPr>
          <w:lang w:val="hr-HR"/>
        </w:rPr>
        <w:t>avka</w:t>
      </w:r>
      <w:r w:rsidR="00D51971" w:rsidRPr="0053394F">
        <w:rPr>
          <w:lang w:val="hr-HR"/>
        </w:rPr>
        <w:t xml:space="preserve"> 1. SZ/15,</w:t>
      </w:r>
      <w:r w:rsidR="0006625F" w:rsidRPr="0053394F">
        <w:rPr>
          <w:lang w:val="hr-HR"/>
        </w:rPr>
        <w:t xml:space="preserve"> propisano je da stečajni upravitelj može, na temelju odobrenja stečajnog suca, sklopiti nove ugovore o radu radi dovršenja započetih poslova i otklanjanja moguće štete, a st. 6. istoga članka da plaće i ostala primanja iz radnog odnosa određuje stečajni upravitelj, na temelju odobrenja stečajnog suca, u skladu sa zakonom i kolektivnim ugovorom.</w:t>
      </w:r>
    </w:p>
    <w:p w:rsidRDefault="00B225EB" w:rsidP="00F815D8" w:rsidR="00F03056" w:rsidRPr="0053394F">
      <w:pPr>
        <w:spacing w:before="100"/>
        <w:jc w:val="both"/>
        <w:rPr>
          <w:iCs/>
          <w:lang w:eastAsia="hr-HR" w:val="hr-HR"/>
        </w:rPr>
      </w:pPr>
      <w:r w:rsidRPr="0053394F">
        <w:rPr>
          <w:lang w:val="hr-HR"/>
        </w:rPr>
        <w:tab/>
      </w:r>
      <w:r w:rsidR="00F03056" w:rsidRPr="0053394F">
        <w:rPr>
          <w:iCs/>
          <w:lang w:eastAsia="hr-HR" w:val="hr-HR"/>
        </w:rPr>
        <w:t xml:space="preserve">Prema mišljenju ovoga suda, odluka skupštine vjerovnika </w:t>
      </w:r>
      <w:r w:rsidR="00F03056" w:rsidRPr="0053394F">
        <w:rPr>
          <w:lang w:val="hr-HR"/>
        </w:rPr>
        <w:t xml:space="preserve">od </w:t>
      </w:r>
      <w:r w:rsidR="00671096" w:rsidRPr="0053394F">
        <w:rPr>
          <w:lang w:val="hr-HR"/>
        </w:rPr>
        <w:t>20. srpnja 2017.</w:t>
      </w:r>
      <w:r w:rsidR="0053394F" w:rsidRPr="0053394F">
        <w:rPr>
          <w:lang w:val="hr-HR"/>
        </w:rPr>
        <w:t>,</w:t>
      </w:r>
      <w:r w:rsidR="00671096" w:rsidRPr="0053394F">
        <w:rPr>
          <w:lang w:val="hr-HR"/>
        </w:rPr>
        <w:t xml:space="preserve"> </w:t>
      </w:r>
      <w:r w:rsidR="00F03056" w:rsidRPr="0053394F">
        <w:rPr>
          <w:lang w:val="hr-HR"/>
        </w:rPr>
        <w:t>na kojoj je odlučeno da će stečajn</w:t>
      </w:r>
      <w:r w:rsidR="00577E09" w:rsidRPr="0053394F">
        <w:rPr>
          <w:lang w:val="hr-HR"/>
        </w:rPr>
        <w:t>a</w:t>
      </w:r>
      <w:r w:rsidR="00F03056" w:rsidRPr="0053394F">
        <w:rPr>
          <w:lang w:val="hr-HR"/>
        </w:rPr>
        <w:t xml:space="preserve"> upravitelj</w:t>
      </w:r>
      <w:r w:rsidR="00577E09" w:rsidRPr="0053394F">
        <w:rPr>
          <w:lang w:val="hr-HR"/>
        </w:rPr>
        <w:t>ica</w:t>
      </w:r>
      <w:r w:rsidR="00F03056" w:rsidRPr="0053394F">
        <w:rPr>
          <w:lang w:val="hr-HR"/>
        </w:rPr>
        <w:t xml:space="preserve"> pristupiti izradi stečajnog plana</w:t>
      </w:r>
      <w:r w:rsidR="0053394F" w:rsidRPr="0053394F">
        <w:rPr>
          <w:lang w:val="hr-HR"/>
        </w:rPr>
        <w:t>,</w:t>
      </w:r>
      <w:r w:rsidR="00F03056" w:rsidRPr="0053394F">
        <w:rPr>
          <w:lang w:val="hr-HR"/>
        </w:rPr>
        <w:t xml:space="preserve"> </w:t>
      </w:r>
      <w:r w:rsidR="00F03056" w:rsidRPr="0053394F">
        <w:rPr>
          <w:iCs/>
          <w:lang w:eastAsia="hr-HR" w:val="hr-HR"/>
        </w:rPr>
        <w:t xml:space="preserve">otvorila je mogućnost da se u </w:t>
      </w:r>
      <w:r w:rsidR="00F815D8">
        <w:rPr>
          <w:iCs/>
          <w:lang w:eastAsia="hr-HR" w:val="hr-HR"/>
        </w:rPr>
        <w:t xml:space="preserve">slučaju </w:t>
      </w:r>
      <w:r w:rsidR="00F03056" w:rsidRPr="0053394F">
        <w:rPr>
          <w:iCs/>
          <w:lang w:eastAsia="hr-HR" w:val="hr-HR"/>
        </w:rPr>
        <w:t>prihvaćanj</w:t>
      </w:r>
      <w:r w:rsidR="00F815D8">
        <w:rPr>
          <w:iCs/>
          <w:lang w:eastAsia="hr-HR" w:val="hr-HR"/>
        </w:rPr>
        <w:t>a</w:t>
      </w:r>
      <w:r w:rsidR="00F03056" w:rsidRPr="0053394F">
        <w:rPr>
          <w:iCs/>
          <w:lang w:eastAsia="hr-HR" w:val="hr-HR"/>
        </w:rPr>
        <w:t xml:space="preserve"> s</w:t>
      </w:r>
      <w:r w:rsidR="0053394F" w:rsidRPr="0053394F">
        <w:rPr>
          <w:iCs/>
          <w:lang w:eastAsia="hr-HR" w:val="hr-HR"/>
        </w:rPr>
        <w:t xml:space="preserve">tečajnog plana u razumnom roku </w:t>
      </w:r>
      <w:r w:rsidR="00F03056" w:rsidRPr="0053394F">
        <w:rPr>
          <w:iCs/>
          <w:lang w:eastAsia="hr-HR" w:val="hr-HR"/>
        </w:rPr>
        <w:t xml:space="preserve">do daljnjeg odstupi od zakonskih odredbi o </w:t>
      </w:r>
      <w:r w:rsidR="00B152F7" w:rsidRPr="0053394F">
        <w:rPr>
          <w:iCs/>
          <w:lang w:eastAsia="hr-HR" w:val="hr-HR"/>
        </w:rPr>
        <w:t xml:space="preserve">prioritetnom </w:t>
      </w:r>
      <w:r w:rsidR="00F03056" w:rsidRPr="0053394F">
        <w:rPr>
          <w:iCs/>
          <w:lang w:eastAsia="hr-HR" w:val="hr-HR"/>
        </w:rPr>
        <w:t>unovčenju i raspodjeli imovine stečajnog dužnika.</w:t>
      </w:r>
    </w:p>
    <w:p w:rsidRDefault="00F03056" w:rsidP="00F815D8" w:rsidR="00F03056" w:rsidRPr="0053394F">
      <w:pPr>
        <w:spacing w:before="100"/>
        <w:jc w:val="both"/>
        <w:rPr>
          <w:iCs/>
          <w:lang w:eastAsia="hr-HR" w:val="hr-HR"/>
        </w:rPr>
      </w:pPr>
      <w:r w:rsidRPr="0053394F">
        <w:rPr>
          <w:iCs/>
          <w:lang w:eastAsia="hr-HR" w:val="hr-HR"/>
        </w:rPr>
        <w:tab/>
        <w:t>U tom smislu bi se i planirane aktivnosti koje stečajni dužnik inače obavlja s</w:t>
      </w:r>
      <w:r w:rsidR="0053394F" w:rsidRPr="0053394F">
        <w:rPr>
          <w:iCs/>
          <w:lang w:eastAsia="hr-HR" w:val="hr-HR"/>
        </w:rPr>
        <w:t>a</w:t>
      </w:r>
      <w:r w:rsidRPr="0053394F">
        <w:rPr>
          <w:iCs/>
          <w:lang w:eastAsia="hr-HR" w:val="hr-HR"/>
        </w:rPr>
        <w:t xml:space="preserve"> pozivom na</w:t>
      </w:r>
      <w:r w:rsidRPr="0053394F">
        <w:rPr>
          <w:lang w:eastAsia="hr-HR" w:val="hr-HR"/>
        </w:rPr>
        <w:t xml:space="preserve"> odluku skupštine vjerovnika o</w:t>
      </w:r>
      <w:r w:rsidRPr="0053394F">
        <w:rPr>
          <w:lang w:val="hr-HR"/>
        </w:rPr>
        <w:t xml:space="preserve"> nastavku poslovanja</w:t>
      </w:r>
      <w:r w:rsidR="00731239" w:rsidRPr="0053394F">
        <w:rPr>
          <w:lang w:val="hr-HR"/>
        </w:rPr>
        <w:t xml:space="preserve">, </w:t>
      </w:r>
      <w:r w:rsidRPr="0053394F">
        <w:rPr>
          <w:iCs/>
          <w:lang w:eastAsia="hr-HR" w:val="hr-HR"/>
        </w:rPr>
        <w:t>mogle smatrati i dalje opravdanim, kako bi se uz nastavak aktivnosti na održavanju i zaštiti materijalne imovine stečajnog dužnika optimalno i funkcionalno sačuvale njegove p</w:t>
      </w:r>
      <w:r w:rsidR="00F815D8">
        <w:rPr>
          <w:iCs/>
          <w:lang w:eastAsia="hr-HR" w:val="hr-HR"/>
        </w:rPr>
        <w:t>ostojeće poslovne mogućnosti</w:t>
      </w:r>
      <w:r w:rsidRPr="0053394F">
        <w:rPr>
          <w:iCs/>
          <w:lang w:eastAsia="hr-HR" w:val="hr-HR"/>
        </w:rPr>
        <w:t>.</w:t>
      </w:r>
    </w:p>
    <w:p w:rsidRDefault="0053394F" w:rsidP="00F815D8" w:rsidR="004068B6">
      <w:pPr>
        <w:spacing w:before="100"/>
        <w:jc w:val="both"/>
        <w:rPr>
          <w:lang w:val="hr-HR"/>
        </w:rPr>
      </w:pPr>
      <w:r w:rsidRPr="0053394F">
        <w:rPr>
          <w:iCs/>
          <w:lang w:eastAsia="hr-HR" w:val="hr-HR"/>
        </w:rPr>
        <w:tab/>
        <w:t>Neprihvaćanje/o</w:t>
      </w:r>
      <w:r w:rsidRPr="0053394F">
        <w:rPr>
          <w:lang w:val="hr-HR"/>
        </w:rPr>
        <w:t>dbačaj stečajnog plana</w:t>
      </w:r>
      <w:r w:rsidR="00F03056" w:rsidRPr="0053394F">
        <w:rPr>
          <w:lang w:val="hr-HR"/>
        </w:rPr>
        <w:t xml:space="preserve"> upućivao bi jedino na žurni pristup unovčenju imovine stečajnog dužnika koja ulazi u stečajnu masu.</w:t>
      </w:r>
    </w:p>
    <w:p w:rsidRDefault="00F03056" w:rsidP="00F815D8" w:rsidR="00F03056" w:rsidRPr="0053394F">
      <w:pPr>
        <w:spacing w:before="100"/>
        <w:jc w:val="both"/>
        <w:rPr>
          <w:lang w:val="hr-HR"/>
        </w:rPr>
      </w:pPr>
      <w:r w:rsidRPr="0053394F">
        <w:rPr>
          <w:iCs/>
          <w:lang w:eastAsia="hr-HR" w:val="hr-HR"/>
        </w:rPr>
        <w:tab/>
      </w:r>
      <w:r w:rsidRPr="0053394F">
        <w:rPr>
          <w:lang w:eastAsia="hr-HR" w:val="hr-HR"/>
        </w:rPr>
        <w:t xml:space="preserve">Slijedom svega navedenog, </w:t>
      </w:r>
      <w:r w:rsidRPr="0053394F">
        <w:rPr>
          <w:lang w:val="hr-HR"/>
        </w:rPr>
        <w:t>a temeljem odredb</w:t>
      </w:r>
      <w:r w:rsidR="002C6FA5">
        <w:rPr>
          <w:lang w:val="hr-HR"/>
        </w:rPr>
        <w:t>e</w:t>
      </w:r>
      <w:r w:rsidRPr="0053394F">
        <w:rPr>
          <w:lang w:val="hr-HR"/>
        </w:rPr>
        <w:t xml:space="preserve"> </w:t>
      </w:r>
      <w:r w:rsidR="002C6FA5">
        <w:rPr>
          <w:lang w:val="hr-HR"/>
        </w:rPr>
        <w:t>članka</w:t>
      </w:r>
      <w:r w:rsidRPr="0053394F">
        <w:rPr>
          <w:lang w:val="hr-HR"/>
        </w:rPr>
        <w:t xml:space="preserve"> </w:t>
      </w:r>
      <w:smartTag w:element="metricconverter" w:uri="urn:schemas-microsoft-com:office:smarttags">
        <w:smartTagPr>
          <w:attr w:val="120. st" w:name="ProductID"/>
        </w:smartTagPr>
        <w:r w:rsidRPr="0053394F">
          <w:rPr>
            <w:lang w:val="hr-HR"/>
          </w:rPr>
          <w:t>120. st</w:t>
        </w:r>
        <w:r w:rsidR="002C6FA5">
          <w:rPr>
            <w:lang w:val="hr-HR"/>
          </w:rPr>
          <w:t xml:space="preserve">avaka </w:t>
        </w:r>
      </w:smartTag>
      <w:r w:rsidR="002C6FA5">
        <w:rPr>
          <w:lang w:val="hr-HR"/>
        </w:rPr>
        <w:t xml:space="preserve">5. i 6. SZ/96 u vezi sa člankom </w:t>
      </w:r>
      <w:r w:rsidRPr="0053394F">
        <w:rPr>
          <w:lang w:val="hr-HR"/>
        </w:rPr>
        <w:t xml:space="preserve">441. </w:t>
      </w:r>
      <w:r w:rsidR="004E1DB9" w:rsidRPr="0053394F">
        <w:rPr>
          <w:lang w:val="hr-HR"/>
        </w:rPr>
        <w:t>SZ/15</w:t>
      </w:r>
      <w:r w:rsidRPr="0053394F">
        <w:rPr>
          <w:lang w:val="hr-HR"/>
        </w:rPr>
        <w:t>,</w:t>
      </w:r>
      <w:r w:rsidR="0053394F" w:rsidRPr="0053394F">
        <w:rPr>
          <w:lang w:val="hr-HR"/>
        </w:rPr>
        <w:t xml:space="preserve"> </w:t>
      </w:r>
      <w:r w:rsidRPr="0053394F">
        <w:rPr>
          <w:lang w:val="hr-HR"/>
        </w:rPr>
        <w:t>odlučeno je</w:t>
      </w:r>
      <w:r w:rsidR="0053394F" w:rsidRPr="0053394F">
        <w:rPr>
          <w:lang w:val="hr-HR"/>
        </w:rPr>
        <w:t xml:space="preserve"> </w:t>
      </w:r>
      <w:r w:rsidRPr="0053394F">
        <w:rPr>
          <w:lang w:val="hr-HR"/>
        </w:rPr>
        <w:t xml:space="preserve">kao u izreci ovog rješenja. </w:t>
      </w:r>
    </w:p>
    <w:p w:rsidRDefault="003F13DF" w:rsidP="002C6FA5" w:rsidR="00D12356" w:rsidRPr="0053394F">
      <w:pPr>
        <w:spacing w:before="220"/>
        <w:jc w:val="center"/>
        <w:rPr>
          <w:lang w:val="hr-HR"/>
        </w:rPr>
      </w:pPr>
      <w:r w:rsidRPr="0053394F">
        <w:rPr>
          <w:lang w:val="hr-HR"/>
        </w:rPr>
        <w:t xml:space="preserve">U </w:t>
      </w:r>
      <w:r w:rsidR="002C6FA5">
        <w:rPr>
          <w:lang w:val="hr-HR"/>
        </w:rPr>
        <w:t xml:space="preserve">Splitu </w:t>
      </w:r>
      <w:r w:rsidR="003563C3">
        <w:rPr>
          <w:lang w:val="hr-HR"/>
        </w:rPr>
        <w:t>24. prosinca</w:t>
      </w:r>
      <w:r w:rsidR="00F22747" w:rsidRPr="0053394F">
        <w:rPr>
          <w:lang w:val="hr-HR"/>
        </w:rPr>
        <w:t xml:space="preserve"> 2018</w:t>
      </w:r>
      <w:r w:rsidR="00BF2D28" w:rsidRPr="0053394F">
        <w:rPr>
          <w:lang w:val="hr-HR"/>
        </w:rPr>
        <w:t xml:space="preserve">. </w:t>
      </w:r>
    </w:p>
    <w:p w:rsidRDefault="00FE3290" w:rsidP="00FE3290" w:rsidR="0094373F" w:rsidRPr="0053394F">
      <w:pPr>
        <w:spacing w:before="220"/>
        <w:ind w:left="7088"/>
        <w:rPr>
          <w:lang w:val="hr-HR"/>
        </w:rPr>
      </w:pPr>
      <w:r>
        <w:rPr>
          <w:lang w:val="hr-HR"/>
        </w:rPr>
        <w:t xml:space="preserve">     </w:t>
      </w:r>
      <w:r w:rsidR="00F22747" w:rsidRPr="0053394F">
        <w:rPr>
          <w:lang w:val="hr-HR"/>
        </w:rPr>
        <w:t>Sutkinja</w:t>
      </w:r>
    </w:p>
    <w:p w:rsidRDefault="00F22747" w:rsidP="0094096C" w:rsidR="00FE3290">
      <w:pPr>
        <w:ind w:left="6372"/>
        <w:jc w:val="center"/>
      </w:pPr>
      <w:r w:rsidRPr="0053394F">
        <w:rPr>
          <w:lang w:val="hr-HR"/>
        </w:rPr>
        <w:t>Ana Golub Gruić</w:t>
      </w:r>
      <w:r w:rsidR="00FE3290">
        <w:t>, v.r.</w:t>
      </w:r>
    </w:p>
    <w:p w:rsidRDefault="00FE3290" w:rsidP="008832A6" w:rsidR="00FE3290">
      <w:pPr>
        <w:jc w:val="right"/>
      </w:pPr>
      <w:r>
        <w:t>za točnost otpravka – ovlašteni službenik</w:t>
      </w:r>
    </w:p>
    <w:p w:rsidRDefault="00FE3290" w:rsidP="008832A6" w:rsidR="00FE3290">
      <w:pPr>
        <w:ind w:firstLine="708" w:left="4956"/>
        <w:jc w:val="center"/>
      </w:pPr>
      <w:r>
        <w:t xml:space="preserve">    Ana Bosančić</w:t>
      </w:r>
    </w:p>
    <w:p w:rsidRDefault="00BF2D28" w:rsidP="00D12356" w:rsidR="00BF2D28" w:rsidRPr="0053394F">
      <w:pPr>
        <w:ind w:left="7088"/>
        <w:jc w:val="center"/>
        <w:rPr>
          <w:lang w:val="hr-HR"/>
        </w:rPr>
      </w:pPr>
    </w:p>
    <w:p w:rsidRDefault="002C6FA5" w:rsidP="00683934" w:rsidR="00683934" w:rsidRPr="0053394F">
      <w:pPr>
        <w:spacing w:before="160"/>
        <w:jc w:val="both"/>
        <w:rPr>
          <w:lang w:val="hr-HR"/>
        </w:rPr>
      </w:pPr>
      <w:r>
        <w:rPr>
          <w:lang w:val="hr-HR"/>
        </w:rPr>
        <w:t>Uputa</w:t>
      </w:r>
      <w:r w:rsidR="00F22747" w:rsidRPr="0053394F">
        <w:rPr>
          <w:lang w:val="hr-HR"/>
        </w:rPr>
        <w:t xml:space="preserve"> o pravnom lijeku</w:t>
      </w:r>
      <w:r w:rsidR="00683934" w:rsidRPr="0053394F">
        <w:rPr>
          <w:lang w:val="hr-HR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601E89" w:rsidP="00601E89" w:rsidR="00601E89" w:rsidRPr="0053394F">
      <w:pPr>
        <w:jc w:val="both"/>
        <w:rPr>
          <w:b/>
          <w:lang w:val="hr-HR"/>
        </w:rPr>
      </w:pPr>
    </w:p>
    <w:sectPr w:rsidSect="00F1407E" w:rsidR="00601E89" w:rsidRPr="0053394F">
      <w:headerReference w:type="default" r:id="rId11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4396" w:rsidP="003A6DA9" w:rsidR="00B94396">
      <w:r>
        <w:separator/>
      </w:r>
    </w:p>
  </w:endnote>
  <w:endnote w:id="0" w:type="continuationSeparator">
    <w:p w:rsidRDefault="00B94396" w:rsidP="003A6DA9" w:rsidR="00B943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4396" w:rsidP="003A6DA9" w:rsidR="00B94396">
      <w:r>
        <w:separator/>
      </w:r>
    </w:p>
  </w:footnote>
  <w:footnote w:id="0" w:type="continuationSeparator">
    <w:p w:rsidRDefault="00B94396" w:rsidP="003A6DA9" w:rsidR="00B943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4169" w:rsidP="00604F6E" w:rsidR="005E4169" w:rsidRPr="003A6DA9">
    <w:pPr>
      <w:pStyle w:val="Zaglavlje"/>
      <w:jc w:val="right"/>
    </w:pPr>
    <w:r>
      <w:tab/>
    </w:r>
    <w:r w:rsidR="00614B60">
      <w:fldChar w:fldCharType="begin"/>
    </w:r>
    <w:r>
      <w:instrText>PAGE   \* MERGEFORMAT</w:instrText>
    </w:r>
    <w:r w:rsidR="00614B60">
      <w:fldChar w:fldCharType="separate"/>
    </w:r>
    <w:r w:rsidR="00FE3290" w:rsidRPr="00FE3290">
      <w:rPr>
        <w:noProof/>
        <w:lang w:val="hr-HR"/>
      </w:rPr>
      <w:t>3</w:t>
    </w:r>
    <w:r w:rsidR="00614B60">
      <w:fldChar w:fldCharType="end"/>
    </w:r>
    <w:r>
      <w:tab/>
    </w:r>
    <w:r w:rsidR="00F22747">
      <w:t>Poslovni</w:t>
    </w:r>
    <w:r w:rsidR="007D47F5">
      <w:t xml:space="preserve">  </w:t>
    </w:r>
    <w:r w:rsidR="00F22747">
      <w:t xml:space="preserve">broj: </w:t>
    </w:r>
    <w:r w:rsidR="00C905FC">
      <w:rPr>
        <w:lang w:val="hr-HR"/>
      </w:rPr>
      <w:t>11. St-</w:t>
    </w:r>
    <w:r w:rsidR="00644E4D">
      <w:rPr>
        <w:lang w:val="hr-HR"/>
      </w:rPr>
      <w:t>9/2015</w:t>
    </w:r>
    <w:r w:rsidR="003563C3">
      <w:rPr>
        <w:lang w:val="hr-HR"/>
      </w:rPr>
      <w:t>-398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FE0C58"/>
    <w:multiLevelType w:val="hybridMultilevel"/>
    <w:tmpl w:val="1AE2C0C8"/>
    <w:lvl w:tplc="9434237E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DEF36E8"/>
    <w:multiLevelType w:val="hybridMultilevel"/>
    <w:tmpl w:val="AF409DB6"/>
    <w:lvl w:tplc="AA343B34" w:ilvl="0">
      <w:start w:val="1"/>
      <w:numFmt w:val="upperRoman"/>
      <w:lvlText w:val="%1."/>
      <w:lvlJc w:val="left"/>
      <w:pPr>
        <w:ind w:hanging="1020" w:left="17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F736078"/>
    <w:multiLevelType w:val="hybridMultilevel"/>
    <w:tmpl w:val="F1026E4C"/>
    <w:lvl w:tplc="698E0E74" w:ilvl="0">
      <w:start w:val="1"/>
      <w:numFmt w:val="decimal"/>
      <w:lvlText w:val="%1."/>
      <w:lvlJc w:val="left"/>
      <w:pPr>
        <w:tabs>
          <w:tab w:pos="1005" w:val="num"/>
        </w:tabs>
        <w:ind w:hanging="645" w:left="10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DFA4415"/>
    <w:multiLevelType w:val="hybridMultilevel"/>
    <w:tmpl w:val="578604C2"/>
    <w:lvl w:tplc="3ACC079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7A651DD"/>
    <w:multiLevelType w:val="hybridMultilevel"/>
    <w:tmpl w:val="2244E60E"/>
    <w:lvl w:tplc="E5FA515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  <w:num w:numId="2">
    <w:abstractNumId w:val="5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3"/>
  </w:num>
  <w:num w:numId="6">
    <w:abstractNumId w:val="2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1433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4A7F"/>
    <w:rsid w:val="000063CA"/>
    <w:rsid w:val="00006508"/>
    <w:rsid w:val="00013308"/>
    <w:rsid w:val="000150AE"/>
    <w:rsid w:val="00021FB4"/>
    <w:rsid w:val="000262F0"/>
    <w:rsid w:val="00037DAA"/>
    <w:rsid w:val="0004481A"/>
    <w:rsid w:val="00044E41"/>
    <w:rsid w:val="0004782B"/>
    <w:rsid w:val="00052876"/>
    <w:rsid w:val="00053D26"/>
    <w:rsid w:val="0006625F"/>
    <w:rsid w:val="00066E35"/>
    <w:rsid w:val="00072A78"/>
    <w:rsid w:val="0007420F"/>
    <w:rsid w:val="00077117"/>
    <w:rsid w:val="000843D7"/>
    <w:rsid w:val="00095710"/>
    <w:rsid w:val="000A0D85"/>
    <w:rsid w:val="000A40B0"/>
    <w:rsid w:val="000B0BFB"/>
    <w:rsid w:val="000C2350"/>
    <w:rsid w:val="00103E11"/>
    <w:rsid w:val="00116E67"/>
    <w:rsid w:val="00122992"/>
    <w:rsid w:val="001472E9"/>
    <w:rsid w:val="0015249D"/>
    <w:rsid w:val="00152FD7"/>
    <w:rsid w:val="00160CA6"/>
    <w:rsid w:val="00161A95"/>
    <w:rsid w:val="00163930"/>
    <w:rsid w:val="00181E16"/>
    <w:rsid w:val="00197851"/>
    <w:rsid w:val="001A5631"/>
    <w:rsid w:val="001A7172"/>
    <w:rsid w:val="001B2E11"/>
    <w:rsid w:val="001B6872"/>
    <w:rsid w:val="001D3A50"/>
    <w:rsid w:val="001E28A1"/>
    <w:rsid w:val="001F21D4"/>
    <w:rsid w:val="0020468F"/>
    <w:rsid w:val="002067E4"/>
    <w:rsid w:val="0021399F"/>
    <w:rsid w:val="002162CC"/>
    <w:rsid w:val="00220C54"/>
    <w:rsid w:val="00222C48"/>
    <w:rsid w:val="00223238"/>
    <w:rsid w:val="002362FF"/>
    <w:rsid w:val="00241766"/>
    <w:rsid w:val="00243C65"/>
    <w:rsid w:val="00247D9D"/>
    <w:rsid w:val="002575D0"/>
    <w:rsid w:val="002612F2"/>
    <w:rsid w:val="00280334"/>
    <w:rsid w:val="002813EE"/>
    <w:rsid w:val="002817A1"/>
    <w:rsid w:val="002820A8"/>
    <w:rsid w:val="00283591"/>
    <w:rsid w:val="002857E8"/>
    <w:rsid w:val="00287744"/>
    <w:rsid w:val="002A092A"/>
    <w:rsid w:val="002B32D0"/>
    <w:rsid w:val="002B62B6"/>
    <w:rsid w:val="002C21DF"/>
    <w:rsid w:val="002C6FA5"/>
    <w:rsid w:val="002E00D3"/>
    <w:rsid w:val="002E04F5"/>
    <w:rsid w:val="002E70E8"/>
    <w:rsid w:val="002F4660"/>
    <w:rsid w:val="00304204"/>
    <w:rsid w:val="003109B7"/>
    <w:rsid w:val="00312205"/>
    <w:rsid w:val="00313AD8"/>
    <w:rsid w:val="0031650A"/>
    <w:rsid w:val="003310A9"/>
    <w:rsid w:val="00331293"/>
    <w:rsid w:val="00333ABE"/>
    <w:rsid w:val="00336D17"/>
    <w:rsid w:val="00353BAD"/>
    <w:rsid w:val="003547CA"/>
    <w:rsid w:val="003563C3"/>
    <w:rsid w:val="00357FD5"/>
    <w:rsid w:val="00364AF3"/>
    <w:rsid w:val="00370560"/>
    <w:rsid w:val="00374F05"/>
    <w:rsid w:val="00383E83"/>
    <w:rsid w:val="00393E7E"/>
    <w:rsid w:val="003A6DA9"/>
    <w:rsid w:val="003B622D"/>
    <w:rsid w:val="003C7897"/>
    <w:rsid w:val="003E6A1E"/>
    <w:rsid w:val="003E7FAE"/>
    <w:rsid w:val="003F13DF"/>
    <w:rsid w:val="00405B05"/>
    <w:rsid w:val="004068B6"/>
    <w:rsid w:val="00407472"/>
    <w:rsid w:val="00407C61"/>
    <w:rsid w:val="004106FB"/>
    <w:rsid w:val="004145AC"/>
    <w:rsid w:val="00423F3D"/>
    <w:rsid w:val="00424E14"/>
    <w:rsid w:val="00442FF0"/>
    <w:rsid w:val="00461897"/>
    <w:rsid w:val="00461B6D"/>
    <w:rsid w:val="00466583"/>
    <w:rsid w:val="0047098F"/>
    <w:rsid w:val="00474624"/>
    <w:rsid w:val="00475170"/>
    <w:rsid w:val="00481A51"/>
    <w:rsid w:val="00482AB7"/>
    <w:rsid w:val="00492F65"/>
    <w:rsid w:val="0049617F"/>
    <w:rsid w:val="004A02C7"/>
    <w:rsid w:val="004A2409"/>
    <w:rsid w:val="004A3710"/>
    <w:rsid w:val="004A37A2"/>
    <w:rsid w:val="004E1DB9"/>
    <w:rsid w:val="004E661E"/>
    <w:rsid w:val="004F1766"/>
    <w:rsid w:val="004F563E"/>
    <w:rsid w:val="005156C2"/>
    <w:rsid w:val="00520310"/>
    <w:rsid w:val="0053394F"/>
    <w:rsid w:val="00536182"/>
    <w:rsid w:val="0053770E"/>
    <w:rsid w:val="00557A78"/>
    <w:rsid w:val="00560FDA"/>
    <w:rsid w:val="00565F49"/>
    <w:rsid w:val="00572744"/>
    <w:rsid w:val="00577E09"/>
    <w:rsid w:val="00582383"/>
    <w:rsid w:val="005864F2"/>
    <w:rsid w:val="0059707E"/>
    <w:rsid w:val="005A5A2D"/>
    <w:rsid w:val="005D7DE4"/>
    <w:rsid w:val="005E4169"/>
    <w:rsid w:val="005E573D"/>
    <w:rsid w:val="00601E89"/>
    <w:rsid w:val="00604F6E"/>
    <w:rsid w:val="00607B1E"/>
    <w:rsid w:val="00613373"/>
    <w:rsid w:val="00614B60"/>
    <w:rsid w:val="006300A7"/>
    <w:rsid w:val="00634CD8"/>
    <w:rsid w:val="00636234"/>
    <w:rsid w:val="00636970"/>
    <w:rsid w:val="00644E4D"/>
    <w:rsid w:val="00650AEE"/>
    <w:rsid w:val="00656DEE"/>
    <w:rsid w:val="0066120B"/>
    <w:rsid w:val="00665CE0"/>
    <w:rsid w:val="00671096"/>
    <w:rsid w:val="006713BE"/>
    <w:rsid w:val="00683934"/>
    <w:rsid w:val="00691741"/>
    <w:rsid w:val="006A1D38"/>
    <w:rsid w:val="006A54CF"/>
    <w:rsid w:val="006A5D0E"/>
    <w:rsid w:val="006C0D64"/>
    <w:rsid w:val="006D5F0A"/>
    <w:rsid w:val="006E2E8E"/>
    <w:rsid w:val="00724A63"/>
    <w:rsid w:val="007301D9"/>
    <w:rsid w:val="00731239"/>
    <w:rsid w:val="00733BD5"/>
    <w:rsid w:val="00740938"/>
    <w:rsid w:val="00741EFD"/>
    <w:rsid w:val="00744AA6"/>
    <w:rsid w:val="00753564"/>
    <w:rsid w:val="0075417E"/>
    <w:rsid w:val="00755850"/>
    <w:rsid w:val="007624B5"/>
    <w:rsid w:val="007657A3"/>
    <w:rsid w:val="007777A1"/>
    <w:rsid w:val="00782549"/>
    <w:rsid w:val="00782CE6"/>
    <w:rsid w:val="007841BB"/>
    <w:rsid w:val="007B68C5"/>
    <w:rsid w:val="007D334B"/>
    <w:rsid w:val="007D47F5"/>
    <w:rsid w:val="007D4F11"/>
    <w:rsid w:val="007E1E2C"/>
    <w:rsid w:val="007E38A1"/>
    <w:rsid w:val="007E6F75"/>
    <w:rsid w:val="007F26EE"/>
    <w:rsid w:val="007F27DF"/>
    <w:rsid w:val="007F4B82"/>
    <w:rsid w:val="007F5FE2"/>
    <w:rsid w:val="007F73CA"/>
    <w:rsid w:val="00801AF4"/>
    <w:rsid w:val="00805EB1"/>
    <w:rsid w:val="00821B89"/>
    <w:rsid w:val="00831E0B"/>
    <w:rsid w:val="00842C1F"/>
    <w:rsid w:val="008504C6"/>
    <w:rsid w:val="00862BF6"/>
    <w:rsid w:val="0088740C"/>
    <w:rsid w:val="008A6DB8"/>
    <w:rsid w:val="008B08C9"/>
    <w:rsid w:val="008B4783"/>
    <w:rsid w:val="008C41C3"/>
    <w:rsid w:val="008D5CFA"/>
    <w:rsid w:val="008D7DE5"/>
    <w:rsid w:val="008E5346"/>
    <w:rsid w:val="008F5F42"/>
    <w:rsid w:val="00911ECA"/>
    <w:rsid w:val="00913E4E"/>
    <w:rsid w:val="0091491C"/>
    <w:rsid w:val="00917820"/>
    <w:rsid w:val="00931330"/>
    <w:rsid w:val="00932562"/>
    <w:rsid w:val="0094373F"/>
    <w:rsid w:val="00944B42"/>
    <w:rsid w:val="009450E0"/>
    <w:rsid w:val="00955058"/>
    <w:rsid w:val="00964A7F"/>
    <w:rsid w:val="00966EDF"/>
    <w:rsid w:val="00970248"/>
    <w:rsid w:val="00974190"/>
    <w:rsid w:val="009768A3"/>
    <w:rsid w:val="00981736"/>
    <w:rsid w:val="00983571"/>
    <w:rsid w:val="00993327"/>
    <w:rsid w:val="009B0A92"/>
    <w:rsid w:val="009B0FBE"/>
    <w:rsid w:val="009B2E22"/>
    <w:rsid w:val="009C5D94"/>
    <w:rsid w:val="009D1F7B"/>
    <w:rsid w:val="009D59A9"/>
    <w:rsid w:val="009E04D3"/>
    <w:rsid w:val="009E4287"/>
    <w:rsid w:val="009F5E31"/>
    <w:rsid w:val="00A04368"/>
    <w:rsid w:val="00A10E9D"/>
    <w:rsid w:val="00A17C90"/>
    <w:rsid w:val="00A43325"/>
    <w:rsid w:val="00A47CC1"/>
    <w:rsid w:val="00A50D9D"/>
    <w:rsid w:val="00A6343F"/>
    <w:rsid w:val="00A63AE2"/>
    <w:rsid w:val="00A70AB1"/>
    <w:rsid w:val="00A76440"/>
    <w:rsid w:val="00A77AFA"/>
    <w:rsid w:val="00A80B0A"/>
    <w:rsid w:val="00A82F7B"/>
    <w:rsid w:val="00A83B92"/>
    <w:rsid w:val="00A9290A"/>
    <w:rsid w:val="00A93CC7"/>
    <w:rsid w:val="00AB19EA"/>
    <w:rsid w:val="00AE304B"/>
    <w:rsid w:val="00AE783D"/>
    <w:rsid w:val="00AF48CD"/>
    <w:rsid w:val="00B152F7"/>
    <w:rsid w:val="00B225EB"/>
    <w:rsid w:val="00B25EA7"/>
    <w:rsid w:val="00B33109"/>
    <w:rsid w:val="00B41B2D"/>
    <w:rsid w:val="00B44914"/>
    <w:rsid w:val="00B569DA"/>
    <w:rsid w:val="00B62E08"/>
    <w:rsid w:val="00B6465D"/>
    <w:rsid w:val="00B65BD1"/>
    <w:rsid w:val="00B66F81"/>
    <w:rsid w:val="00B94396"/>
    <w:rsid w:val="00BA7F27"/>
    <w:rsid w:val="00BB4A85"/>
    <w:rsid w:val="00BB53CD"/>
    <w:rsid w:val="00BC0E85"/>
    <w:rsid w:val="00BD6AB2"/>
    <w:rsid w:val="00BE4C93"/>
    <w:rsid w:val="00BF0BEA"/>
    <w:rsid w:val="00BF2D28"/>
    <w:rsid w:val="00BF3636"/>
    <w:rsid w:val="00C00BC5"/>
    <w:rsid w:val="00C01CFA"/>
    <w:rsid w:val="00C07389"/>
    <w:rsid w:val="00C11134"/>
    <w:rsid w:val="00C304C3"/>
    <w:rsid w:val="00C460A8"/>
    <w:rsid w:val="00C6412A"/>
    <w:rsid w:val="00C7079F"/>
    <w:rsid w:val="00C7154D"/>
    <w:rsid w:val="00C905FC"/>
    <w:rsid w:val="00C949FA"/>
    <w:rsid w:val="00CA2900"/>
    <w:rsid w:val="00CA387D"/>
    <w:rsid w:val="00CA4E54"/>
    <w:rsid w:val="00CB22C9"/>
    <w:rsid w:val="00CB57CE"/>
    <w:rsid w:val="00CC3B1A"/>
    <w:rsid w:val="00CD204B"/>
    <w:rsid w:val="00CD4524"/>
    <w:rsid w:val="00CD5119"/>
    <w:rsid w:val="00CE0630"/>
    <w:rsid w:val="00CE5EE5"/>
    <w:rsid w:val="00CF5492"/>
    <w:rsid w:val="00D075A6"/>
    <w:rsid w:val="00D10042"/>
    <w:rsid w:val="00D12356"/>
    <w:rsid w:val="00D25F27"/>
    <w:rsid w:val="00D268E7"/>
    <w:rsid w:val="00D35403"/>
    <w:rsid w:val="00D51971"/>
    <w:rsid w:val="00D63F94"/>
    <w:rsid w:val="00D66C2F"/>
    <w:rsid w:val="00D73D4D"/>
    <w:rsid w:val="00D767DC"/>
    <w:rsid w:val="00D837DE"/>
    <w:rsid w:val="00D87A0C"/>
    <w:rsid w:val="00D908F5"/>
    <w:rsid w:val="00D9457A"/>
    <w:rsid w:val="00D95019"/>
    <w:rsid w:val="00DF2B98"/>
    <w:rsid w:val="00E059E1"/>
    <w:rsid w:val="00E17A90"/>
    <w:rsid w:val="00E25A2D"/>
    <w:rsid w:val="00E3179A"/>
    <w:rsid w:val="00E35B71"/>
    <w:rsid w:val="00E60BE6"/>
    <w:rsid w:val="00E77705"/>
    <w:rsid w:val="00E866A5"/>
    <w:rsid w:val="00E91BA8"/>
    <w:rsid w:val="00E93573"/>
    <w:rsid w:val="00ED5970"/>
    <w:rsid w:val="00ED5F40"/>
    <w:rsid w:val="00ED73F6"/>
    <w:rsid w:val="00ED7583"/>
    <w:rsid w:val="00EF37A9"/>
    <w:rsid w:val="00EF51F3"/>
    <w:rsid w:val="00F0037C"/>
    <w:rsid w:val="00F03056"/>
    <w:rsid w:val="00F043B2"/>
    <w:rsid w:val="00F1407E"/>
    <w:rsid w:val="00F22747"/>
    <w:rsid w:val="00F373A1"/>
    <w:rsid w:val="00F41799"/>
    <w:rsid w:val="00F41A3E"/>
    <w:rsid w:val="00F437BA"/>
    <w:rsid w:val="00F44A39"/>
    <w:rsid w:val="00F450E2"/>
    <w:rsid w:val="00F4713D"/>
    <w:rsid w:val="00F56A92"/>
    <w:rsid w:val="00F77480"/>
    <w:rsid w:val="00F815D8"/>
    <w:rsid w:val="00F833D5"/>
    <w:rsid w:val="00F908E0"/>
    <w:rsid w:val="00F9173B"/>
    <w:rsid w:val="00F96690"/>
    <w:rsid w:val="00FA77FF"/>
    <w:rsid w:val="00FB184B"/>
    <w:rsid w:val="00FD0056"/>
    <w:rsid w:val="00FD2352"/>
    <w:rsid w:val="00FD6033"/>
    <w:rsid w:val="00FD6624"/>
    <w:rsid w:val="00FE1D22"/>
    <w:rsid w:val="00FE3290"/>
    <w:rsid w:val="00FE4F81"/>
    <w:rsid w:val="00FE663C"/>
    <w:rsid w:val="00FF58C4"/>
    <w:rsid w:val="00FF5E3D"/>
    <w:rsid w:val="00FF77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43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Tijeloteksta" w:type="paragraph">
    <w:name w:val="Body Text"/>
    <w:aliases w:val="uvlaka 3,uvlaka 2"/>
    <w:basedOn w:val="Normal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A2900"/>
    <w:rPr>
      <w:rFonts w:cs="Tahoma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styleId="Hiperveza" w:type="character">
    <w:name w:val="Hyperlink"/>
    <w:semiHidden/>
    <w:unhideWhenUsed/>
    <w:rsid w:val="00931330"/>
    <w:rPr>
      <w:color w:val="0000FF"/>
      <w:u w:val="single"/>
    </w:rPr>
  </w:style>
  <w:style w:customStyle="true" w:styleId="font5" w:type="paragraph">
    <w:name w:val="font5"/>
    <w:basedOn w:val="Normal"/>
    <w:rsid w:val="00931330"/>
    <w:pPr>
      <w:spacing w:afterAutospacing="true" w:after="100" w:beforeAutospacing="true" w:before="100"/>
    </w:pPr>
    <w:rPr>
      <w:rFonts w:cs="Arial" w:hAnsi="Arial" w:ascii="Arial"/>
      <w:b/>
      <w:bCs/>
      <w:sz w:val="16"/>
      <w:szCs w:val="16"/>
      <w:lang w:eastAsia="hr-HR" w:val="hr-HR"/>
    </w:rPr>
  </w:style>
  <w:style w:customStyle="true" w:styleId="xl65" w:type="paragraph">
    <w:name w:val="xl65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66" w:type="paragraph">
    <w:name w:val="xl66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67" w:type="paragraph">
    <w:name w:val="xl67"/>
    <w:basedOn w:val="Normal"/>
    <w:rsid w:val="00931330"/>
    <w:pP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68" w:type="paragraph">
    <w:name w:val="xl68"/>
    <w:basedOn w:val="Normal"/>
    <w:rsid w:val="00931330"/>
    <w:pP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69" w:type="paragraph">
    <w:name w:val="xl69"/>
    <w:basedOn w:val="Normal"/>
    <w:rsid w:val="00931330"/>
    <w:pP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70" w:type="paragraph">
    <w:name w:val="xl70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b/>
      <w:bCs/>
      <w:lang w:eastAsia="hr-HR" w:val="hr-HR"/>
    </w:rPr>
  </w:style>
  <w:style w:customStyle="true" w:styleId="xl71" w:type="paragraph">
    <w:name w:val="xl71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b/>
      <w:bCs/>
      <w:lang w:eastAsia="hr-HR" w:val="hr-HR"/>
    </w:rPr>
  </w:style>
  <w:style w:customStyle="true" w:styleId="xl72" w:type="paragraph">
    <w:name w:val="xl72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73" w:type="paragraph">
    <w:name w:val="xl73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74" w:type="paragraph">
    <w:name w:val="xl74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75" w:type="paragraph">
    <w:name w:val="xl75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76" w:type="paragraph">
    <w:name w:val="xl7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sz w:val="16"/>
      <w:szCs w:val="16"/>
      <w:lang w:eastAsia="hr-HR" w:val="hr-HR"/>
    </w:rPr>
  </w:style>
  <w:style w:customStyle="true" w:styleId="xl77" w:type="paragraph">
    <w:name w:val="xl7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78" w:type="paragraph">
    <w:name w:val="xl78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hAnsi="Arial" w:ascii="Arial"/>
      <w:sz w:val="16"/>
      <w:szCs w:val="16"/>
      <w:lang w:eastAsia="hr-HR" w:val="hr-HR"/>
    </w:rPr>
  </w:style>
  <w:style w:customStyle="true" w:styleId="xl79" w:type="paragraph">
    <w:name w:val="xl79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80" w:type="paragraph">
    <w:name w:val="xl8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lang w:eastAsia="hr-HR" w:val="hr-HR"/>
    </w:rPr>
  </w:style>
  <w:style w:customStyle="true" w:styleId="xl81" w:type="paragraph">
    <w:name w:val="xl81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lang w:eastAsia="hr-HR" w:val="hr-HR"/>
    </w:rPr>
  </w:style>
  <w:style w:customStyle="true" w:styleId="xl82" w:type="paragraph">
    <w:name w:val="xl82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18"/>
      <w:szCs w:val="18"/>
      <w:lang w:eastAsia="hr-HR" w:val="hr-HR"/>
    </w:rPr>
  </w:style>
  <w:style w:customStyle="true" w:styleId="xl83" w:type="paragraph">
    <w:name w:val="xl83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84" w:type="paragraph">
    <w:name w:val="xl84"/>
    <w:basedOn w:val="Normal"/>
    <w:rsid w:val="00931330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85" w:type="paragraph">
    <w:name w:val="xl85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lang w:eastAsia="hr-HR" w:val="hr-HR"/>
    </w:rPr>
  </w:style>
  <w:style w:customStyle="true" w:styleId="xl86" w:type="paragraph">
    <w:name w:val="xl8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87" w:type="paragraph">
    <w:name w:val="xl8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sz w:val="16"/>
      <w:szCs w:val="16"/>
      <w:lang w:eastAsia="hr-HR" w:val="hr-HR"/>
    </w:rPr>
  </w:style>
  <w:style w:customStyle="true" w:styleId="xl88" w:type="paragraph">
    <w:name w:val="xl88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20"/>
      <w:szCs w:val="20"/>
      <w:lang w:eastAsia="hr-HR" w:val="hr-HR"/>
    </w:rPr>
  </w:style>
  <w:style w:customStyle="true" w:styleId="xl89" w:type="paragraph">
    <w:name w:val="xl89"/>
    <w:basedOn w:val="Normal"/>
    <w:rsid w:val="00931330"/>
    <w:pPr>
      <w:shd w:fill="FFFFFF" w:color="000000" w:val="clear"/>
      <w:spacing w:afterAutospacing="true" w:after="100" w:beforeAutospacing="true" w:before="100"/>
    </w:pPr>
    <w:rPr>
      <w:lang w:eastAsia="hr-HR" w:val="hr-HR"/>
    </w:rPr>
  </w:style>
  <w:style w:customStyle="true" w:styleId="xl90" w:type="paragraph">
    <w:name w:val="xl9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91" w:type="paragraph">
    <w:name w:val="xl91"/>
    <w:basedOn w:val="Normal"/>
    <w:rsid w:val="00931330"/>
    <w:pP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92" w:type="paragraph">
    <w:name w:val="xl92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93" w:type="paragraph">
    <w:name w:val="xl93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94" w:type="paragraph">
    <w:name w:val="xl94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95" w:type="paragraph">
    <w:name w:val="xl95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96" w:type="paragraph">
    <w:name w:val="xl96"/>
    <w:basedOn w:val="Normal"/>
    <w:rsid w:val="00931330"/>
    <w:pP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97" w:type="paragraph">
    <w:name w:val="xl9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16"/>
      <w:szCs w:val="16"/>
      <w:lang w:eastAsia="hr-HR" w:val="hr-HR"/>
    </w:rPr>
  </w:style>
  <w:style w:customStyle="true" w:styleId="xl98" w:type="paragraph">
    <w:name w:val="xl98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99" w:type="paragraph">
    <w:name w:val="xl99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100" w:type="paragraph">
    <w:name w:val="xl10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20"/>
      <w:szCs w:val="20"/>
      <w:lang w:eastAsia="hr-HR" w:val="hr-HR"/>
    </w:rPr>
  </w:style>
  <w:style w:customStyle="true" w:styleId="xl101" w:type="paragraph">
    <w:name w:val="xl101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20"/>
      <w:szCs w:val="20"/>
      <w:lang w:eastAsia="hr-HR" w:val="hr-HR"/>
    </w:rPr>
  </w:style>
  <w:style w:customStyle="true" w:styleId="xl102" w:type="paragraph">
    <w:name w:val="xl102"/>
    <w:basedOn w:val="Normal"/>
    <w:rsid w:val="00931330"/>
    <w:pPr>
      <w:spacing w:afterAutospacing="true" w:after="100" w:beforeAutospacing="true" w:before="100"/>
      <w:textAlignment w:val="center"/>
    </w:pPr>
    <w:rPr>
      <w:color w:val="993300"/>
      <w:sz w:val="18"/>
      <w:szCs w:val="18"/>
      <w:lang w:eastAsia="hr-HR" w:val="hr-HR"/>
    </w:rPr>
  </w:style>
  <w:style w:customStyle="true" w:styleId="xl103" w:type="paragraph">
    <w:name w:val="xl103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true" w:styleId="xl104" w:type="paragraph">
    <w:name w:val="xl104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true" w:styleId="xl105" w:type="paragraph">
    <w:name w:val="xl105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06" w:type="paragraph">
    <w:name w:val="xl10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07" w:type="paragraph">
    <w:name w:val="xl10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20"/>
      <w:szCs w:val="20"/>
      <w:lang w:eastAsia="hr-HR" w:val="hr-HR"/>
    </w:rPr>
  </w:style>
  <w:style w:customStyle="true" w:styleId="xl108" w:type="paragraph">
    <w:name w:val="xl108"/>
    <w:basedOn w:val="Normal"/>
    <w:rsid w:val="0093133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09" w:type="paragraph">
    <w:name w:val="xl109"/>
    <w:basedOn w:val="Normal"/>
    <w:rsid w:val="0093133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10" w:type="paragraph">
    <w:name w:val="xl110"/>
    <w:basedOn w:val="Normal"/>
    <w:rsid w:val="0093133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lang w:eastAsia="hr-HR" w:val="hr-HR"/>
    </w:rPr>
  </w:style>
  <w:style w:customStyle="true" w:styleId="xl111" w:type="paragraph">
    <w:name w:val="xl111"/>
    <w:basedOn w:val="Normal"/>
    <w:rsid w:val="00931330"/>
    <w:pP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12" w:type="paragraph">
    <w:name w:val="xl112"/>
    <w:basedOn w:val="Normal"/>
    <w:rsid w:val="0093133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lang w:eastAsia="hr-HR" w:val="hr-HR"/>
    </w:rPr>
  </w:style>
  <w:style w:customStyle="true" w:styleId="xl113" w:type="paragraph">
    <w:name w:val="xl113"/>
    <w:basedOn w:val="Normal"/>
    <w:rsid w:val="00931330"/>
    <w:pPr>
      <w:shd w:fill="CCCCFF" w:color="000000" w:val="clear"/>
      <w:spacing w:afterAutospacing="true" w:after="100" w:beforeAutospacing="true" w:before="100"/>
      <w:textAlignment w:val="center"/>
    </w:pPr>
    <w:rPr>
      <w:b/>
      <w:bCs/>
      <w:sz w:val="18"/>
      <w:szCs w:val="18"/>
      <w:lang w:eastAsia="hr-HR" w:val="hr-HR"/>
    </w:rPr>
  </w:style>
  <w:style w:customStyle="true" w:styleId="xl114" w:type="paragraph">
    <w:name w:val="xl114"/>
    <w:basedOn w:val="Normal"/>
    <w:rsid w:val="00931330"/>
    <w:pPr>
      <w:shd w:fill="CCCC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15" w:type="paragraph">
    <w:name w:val="xl115"/>
    <w:basedOn w:val="Normal"/>
    <w:rsid w:val="00931330"/>
    <w:pPr>
      <w:pBdr>
        <w:bottom w:space="0" w:sz="4" w:color="auto" w:val="single"/>
      </w:pBdr>
      <w:shd w:fill="CCCCFF" w:color="000000" w:val="clear"/>
      <w:spacing w:afterAutospacing="true" w:after="100" w:beforeAutospacing="true" w:before="100"/>
      <w:textAlignment w:val="center"/>
    </w:pPr>
    <w:rPr>
      <w:b/>
      <w:bCs/>
      <w:lang w:eastAsia="hr-HR" w:val="hr-HR"/>
    </w:rPr>
  </w:style>
  <w:style w:customStyle="true" w:styleId="xl116" w:type="paragraph">
    <w:name w:val="xl11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117" w:type="paragraph">
    <w:name w:val="xl117"/>
    <w:basedOn w:val="Normal"/>
    <w:rsid w:val="00931330"/>
    <w:pP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118" w:type="paragraph">
    <w:name w:val="xl118"/>
    <w:basedOn w:val="Normal"/>
    <w:rsid w:val="00931330"/>
    <w:pP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119" w:type="paragraph">
    <w:name w:val="xl119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120" w:type="paragraph">
    <w:name w:val="xl12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21" w:type="paragraph">
    <w:name w:val="xl121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22" w:type="paragraph">
    <w:name w:val="xl122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true" w:styleId="xl123" w:type="paragraph">
    <w:name w:val="xl123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24" w:type="paragraph">
    <w:name w:val="xl124"/>
    <w:basedOn w:val="Normal"/>
    <w:rsid w:val="00931330"/>
    <w:pPr>
      <w:shd w:fill="CCCC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25" w:type="paragraph">
    <w:name w:val="xl125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lang w:eastAsia="hr-HR" w:val="hr-HR"/>
    </w:rPr>
  </w:style>
  <w:style w:customStyle="true" w:styleId="xl126" w:type="paragraph">
    <w:name w:val="xl12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27" w:type="paragraph">
    <w:name w:val="xl127"/>
    <w:basedOn w:val="Normal"/>
    <w:rsid w:val="00931330"/>
    <w:pP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28" w:type="paragraph">
    <w:name w:val="xl128"/>
    <w:basedOn w:val="Normal"/>
    <w:rsid w:val="00931330"/>
    <w:pPr>
      <w:spacing w:afterAutospacing="true" w:after="100" w:beforeAutospacing="true" w:before="100"/>
    </w:pPr>
    <w:rPr>
      <w:lang w:eastAsia="hr-HR" w:val="hr-HR"/>
    </w:rPr>
  </w:style>
  <w:style w:customStyle="true" w:styleId="xl129" w:type="paragraph">
    <w:name w:val="xl129"/>
    <w:basedOn w:val="Normal"/>
    <w:rsid w:val="0093133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30" w:type="paragraph">
    <w:name w:val="xl130"/>
    <w:basedOn w:val="Normal"/>
    <w:rsid w:val="00931330"/>
    <w:pPr>
      <w:pBdr>
        <w:top w:space="0" w:sz="4" w:color="auto" w:val="single"/>
        <w:left w:space="0" w:sz="4" w:color="auto" w:val="single"/>
        <w:bottom w:space="0" w:sz="8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31" w:type="paragraph">
    <w:name w:val="xl131"/>
    <w:basedOn w:val="Normal"/>
    <w:rsid w:val="00931330"/>
    <w:pPr>
      <w:pBdr>
        <w:bottom w:space="0" w:sz="8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32" w:type="paragraph">
    <w:name w:val="xl132"/>
    <w:basedOn w:val="Normal"/>
    <w:rsid w:val="00931330"/>
    <w:pP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33" w:type="paragraph">
    <w:name w:val="xl133"/>
    <w:basedOn w:val="Normal"/>
    <w:rsid w:val="00931330"/>
    <w:pPr>
      <w:spacing w:afterAutospacing="true" w:after="100" w:beforeAutospacing="true" w:before="100"/>
    </w:pPr>
    <w:rPr>
      <w:lang w:eastAsia="hr-HR" w:val="hr-HR"/>
    </w:rPr>
  </w:style>
  <w:style w:customStyle="true" w:styleId="xl134" w:type="paragraph">
    <w:name w:val="xl134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lang w:eastAsia="hr-HR" w:val="hr-HR"/>
    </w:rPr>
  </w:style>
  <w:style w:customStyle="true" w:styleId="xl135" w:type="paragraph">
    <w:name w:val="xl135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136" w:type="paragraph">
    <w:name w:val="xl136"/>
    <w:basedOn w:val="Normal"/>
    <w:rsid w:val="00931330"/>
    <w:pPr>
      <w:pBdr>
        <w:bottom w:space="0" w:sz="4" w:color="auto" w:val="single"/>
      </w:pBdr>
      <w:shd w:fill="CCCCFF" w:color="000000" w:val="clear"/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137" w:type="paragraph">
    <w:name w:val="xl13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38" w:type="paragraph">
    <w:name w:val="xl138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lang w:eastAsia="hr-HR" w:val="hr-HR"/>
    </w:rPr>
  </w:style>
  <w:style w:customStyle="true" w:styleId="xl139" w:type="paragraph">
    <w:name w:val="xl139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18"/>
      <w:szCs w:val="18"/>
      <w:lang w:eastAsia="hr-HR" w:val="hr-HR"/>
    </w:rPr>
  </w:style>
  <w:style w:customStyle="true" w:styleId="xl140" w:type="paragraph">
    <w:name w:val="xl14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1" w:type="paragraph">
    <w:name w:val="xl141"/>
    <w:basedOn w:val="Normal"/>
    <w:rsid w:val="00931330"/>
    <w:pPr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2" w:type="paragraph">
    <w:name w:val="xl142"/>
    <w:basedOn w:val="Normal"/>
    <w:rsid w:val="00931330"/>
    <w:pPr>
      <w:shd w:fill="FFFFFF" w:color="000000" w:val="clear"/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3" w:type="paragraph">
    <w:name w:val="xl143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4" w:type="paragraph">
    <w:name w:val="xl144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sz w:val="18"/>
      <w:szCs w:val="18"/>
      <w:lang w:eastAsia="hr-HR" w:val="hr-HR"/>
    </w:rPr>
  </w:style>
  <w:style w:customStyle="true" w:styleId="xl145" w:type="paragraph">
    <w:name w:val="xl145"/>
    <w:basedOn w:val="Normal"/>
    <w:rsid w:val="00931330"/>
    <w:pPr>
      <w:shd w:fill="CCCCFF" w:color="000000" w:val="clear"/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6" w:type="paragraph">
    <w:name w:val="xl146"/>
    <w:basedOn w:val="Normal"/>
    <w:rsid w:val="0093133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47" w:type="paragraph">
    <w:name w:val="xl147"/>
    <w:basedOn w:val="Normal"/>
    <w:rsid w:val="00931330"/>
    <w:pPr>
      <w:pBdr>
        <w:bottom w:space="0" w:sz="8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48" w:type="paragraph">
    <w:name w:val="xl148"/>
    <w:basedOn w:val="Normal"/>
    <w:rsid w:val="00931330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49" w:type="paragraph">
    <w:name w:val="xl149"/>
    <w:basedOn w:val="Normal"/>
    <w:rsid w:val="0093133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50" w:type="paragraph">
    <w:name w:val="xl150"/>
    <w:basedOn w:val="Normal"/>
    <w:rsid w:val="00931330"/>
    <w:pPr>
      <w:pBdr>
        <w:left w:space="0" w:sz="4" w:color="auto" w:val="single"/>
        <w:bottom w:space="0" w:sz="8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51" w:type="paragraph">
    <w:name w:val="xl151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52" w:type="paragraph">
    <w:name w:val="xl152"/>
    <w:basedOn w:val="Normal"/>
    <w:rsid w:val="00931330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styleId="Reetkatablice" w:type="table">
    <w:name w:val="Table Grid"/>
    <w:basedOn w:val="Obinatablica"/>
    <w:rsid w:val="007F5FE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Naglaeno" w:type="character">
    <w:name w:val="Strong"/>
    <w:uiPriority w:val="22"/>
    <w:qFormat/>
    <w:rsid w:val="00C949FA"/>
    <w:rPr>
      <w:b/>
      <w:bCs/>
    </w:rPr>
  </w:style>
  <w:style w:styleId="StandardWeb" w:type="paragraph">
    <w:name w:val="Normal (Web)"/>
    <w:basedOn w:val="Normal"/>
    <w:rsid w:val="003310A9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8D5CFA"/>
    <w:rPr>
      <w:rFonts w:cstheme="minorBidi" w:eastAsiaTheme="minorHAnsi" w:hAnsiTheme="minorHAnsi" w:asciiTheme="minorHAns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1B68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32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32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329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32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32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Tijeloteksta" w:type="paragraph">
    <w:name w:val="Body Text"/>
    <w:aliases w:val="uvlaka 3,uvlaka 2"/>
    <w:basedOn w:val="Normal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ascii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A2900"/>
    <w:rPr>
      <w:rFonts w:ascii="Tahoma" w:cs="Tahoma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styleId="Hiperveza" w:type="character">
    <w:name w:val="Hyperlink"/>
    <w:semiHidden/>
    <w:unhideWhenUsed/>
    <w:rsid w:val="00931330"/>
    <w:rPr>
      <w:color w:val="0000FF"/>
      <w:u w:val="single"/>
    </w:rPr>
  </w:style>
  <w:style w:customStyle="1" w:styleId="font5" w:type="paragraph">
    <w:name w:val="font5"/>
    <w:basedOn w:val="Normal"/>
    <w:rsid w:val="00931330"/>
    <w:pPr>
      <w:spacing w:after="100" w:afterAutospacing="1" w:before="100" w:beforeAutospacing="1"/>
    </w:pPr>
    <w:rPr>
      <w:rFonts w:ascii="Arial" w:cs="Arial" w:hAnsi="Arial"/>
      <w:b/>
      <w:bCs/>
      <w:sz w:val="16"/>
      <w:szCs w:val="16"/>
      <w:lang w:eastAsia="hr-HR" w:val="hr-HR"/>
    </w:rPr>
  </w:style>
  <w:style w:customStyle="1" w:styleId="xl65" w:type="paragraph">
    <w:name w:val="xl65"/>
    <w:basedOn w:val="Normal"/>
    <w:rsid w:val="00931330"/>
    <w:pP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66" w:type="paragraph">
    <w:name w:val="xl66"/>
    <w:basedOn w:val="Normal"/>
    <w:rsid w:val="00931330"/>
    <w:pP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67" w:type="paragraph">
    <w:name w:val="xl67"/>
    <w:basedOn w:val="Normal"/>
    <w:rsid w:val="00931330"/>
    <w:pP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68" w:type="paragraph">
    <w:name w:val="xl68"/>
    <w:basedOn w:val="Normal"/>
    <w:rsid w:val="00931330"/>
    <w:pP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69" w:type="paragraph">
    <w:name w:val="xl69"/>
    <w:basedOn w:val="Normal"/>
    <w:rsid w:val="00931330"/>
    <w:pP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70" w:type="paragraph">
    <w:name w:val="xl70"/>
    <w:basedOn w:val="Normal"/>
    <w:rsid w:val="00931330"/>
    <w:pPr>
      <w:spacing w:after="100" w:afterAutospacing="1" w:before="100" w:beforeAutospacing="1"/>
      <w:jc w:val="center"/>
      <w:textAlignment w:val="center"/>
    </w:pPr>
    <w:rPr>
      <w:b/>
      <w:bCs/>
      <w:lang w:eastAsia="hr-HR" w:val="hr-HR"/>
    </w:rPr>
  </w:style>
  <w:style w:customStyle="1" w:styleId="xl71" w:type="paragraph">
    <w:name w:val="xl71"/>
    <w:basedOn w:val="Normal"/>
    <w:rsid w:val="00931330"/>
    <w:pPr>
      <w:spacing w:after="100" w:afterAutospacing="1" w:before="100" w:beforeAutospacing="1"/>
      <w:jc w:val="center"/>
      <w:textAlignment w:val="center"/>
    </w:pPr>
    <w:rPr>
      <w:b/>
      <w:bCs/>
      <w:lang w:eastAsia="hr-HR" w:val="hr-HR"/>
    </w:rPr>
  </w:style>
  <w:style w:customStyle="1" w:styleId="xl72" w:type="paragraph">
    <w:name w:val="xl72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73" w:type="paragraph">
    <w:name w:val="xl73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74" w:type="paragraph">
    <w:name w:val="xl74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75" w:type="paragraph">
    <w:name w:val="xl75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76" w:type="paragraph">
    <w:name w:val="xl7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sz w:val="16"/>
      <w:szCs w:val="16"/>
      <w:lang w:eastAsia="hr-HR" w:val="hr-HR"/>
    </w:rPr>
  </w:style>
  <w:style w:customStyle="1" w:styleId="xl77" w:type="paragraph">
    <w:name w:val="xl7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78" w:type="paragraph">
    <w:name w:val="xl78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hAnsi="Arial"/>
      <w:sz w:val="16"/>
      <w:szCs w:val="16"/>
      <w:lang w:eastAsia="hr-HR" w:val="hr-HR"/>
    </w:rPr>
  </w:style>
  <w:style w:customStyle="1" w:styleId="xl79" w:type="paragraph">
    <w:name w:val="xl79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80" w:type="paragraph">
    <w:name w:val="xl8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lang w:eastAsia="hr-HR" w:val="hr-HR"/>
    </w:rPr>
  </w:style>
  <w:style w:customStyle="1" w:styleId="xl81" w:type="paragraph">
    <w:name w:val="xl81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lang w:eastAsia="hr-HR" w:val="hr-HR"/>
    </w:rPr>
  </w:style>
  <w:style w:customStyle="1" w:styleId="xl82" w:type="paragraph">
    <w:name w:val="xl82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sz w:val="18"/>
      <w:szCs w:val="18"/>
      <w:lang w:eastAsia="hr-HR" w:val="hr-HR"/>
    </w:rPr>
  </w:style>
  <w:style w:customStyle="1" w:styleId="xl83" w:type="paragraph">
    <w:name w:val="xl83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84" w:type="paragraph">
    <w:name w:val="xl84"/>
    <w:basedOn w:val="Normal"/>
    <w:rsid w:val="00931330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85" w:type="paragraph">
    <w:name w:val="xl85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lang w:eastAsia="hr-HR" w:val="hr-HR"/>
    </w:rPr>
  </w:style>
  <w:style w:customStyle="1" w:styleId="xl86" w:type="paragraph">
    <w:name w:val="xl8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87" w:type="paragraph">
    <w:name w:val="xl8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sz w:val="16"/>
      <w:szCs w:val="16"/>
      <w:lang w:eastAsia="hr-HR" w:val="hr-HR"/>
    </w:rPr>
  </w:style>
  <w:style w:customStyle="1" w:styleId="xl88" w:type="paragraph">
    <w:name w:val="xl88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20"/>
      <w:szCs w:val="20"/>
      <w:lang w:eastAsia="hr-HR" w:val="hr-HR"/>
    </w:rPr>
  </w:style>
  <w:style w:customStyle="1" w:styleId="xl89" w:type="paragraph">
    <w:name w:val="xl89"/>
    <w:basedOn w:val="Normal"/>
    <w:rsid w:val="00931330"/>
    <w:pPr>
      <w:shd w:color="000000" w:fill="FFFFFF" w:val="clear"/>
      <w:spacing w:after="100" w:afterAutospacing="1" w:before="100" w:beforeAutospacing="1"/>
    </w:pPr>
    <w:rPr>
      <w:lang w:eastAsia="hr-HR" w:val="hr-HR"/>
    </w:rPr>
  </w:style>
  <w:style w:customStyle="1" w:styleId="xl90" w:type="paragraph">
    <w:name w:val="xl9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91" w:type="paragraph">
    <w:name w:val="xl91"/>
    <w:basedOn w:val="Normal"/>
    <w:rsid w:val="00931330"/>
    <w:pP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92" w:type="paragraph">
    <w:name w:val="xl92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93" w:type="paragraph">
    <w:name w:val="xl93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94" w:type="paragraph">
    <w:name w:val="xl94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95" w:type="paragraph">
    <w:name w:val="xl95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96" w:type="paragraph">
    <w:name w:val="xl96"/>
    <w:basedOn w:val="Normal"/>
    <w:rsid w:val="00931330"/>
    <w:pP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97" w:type="paragraph">
    <w:name w:val="xl9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16"/>
      <w:szCs w:val="16"/>
      <w:lang w:eastAsia="hr-HR" w:val="hr-HR"/>
    </w:rPr>
  </w:style>
  <w:style w:customStyle="1" w:styleId="xl98" w:type="paragraph">
    <w:name w:val="xl98"/>
    <w:basedOn w:val="Normal"/>
    <w:rsid w:val="00931330"/>
    <w:pP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99" w:type="paragraph">
    <w:name w:val="xl99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100" w:type="paragraph">
    <w:name w:val="xl10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20"/>
      <w:szCs w:val="20"/>
      <w:lang w:eastAsia="hr-HR" w:val="hr-HR"/>
    </w:rPr>
  </w:style>
  <w:style w:customStyle="1" w:styleId="xl101" w:type="paragraph">
    <w:name w:val="xl101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20"/>
      <w:szCs w:val="20"/>
      <w:lang w:eastAsia="hr-HR" w:val="hr-HR"/>
    </w:rPr>
  </w:style>
  <w:style w:customStyle="1" w:styleId="xl102" w:type="paragraph">
    <w:name w:val="xl102"/>
    <w:basedOn w:val="Normal"/>
    <w:rsid w:val="00931330"/>
    <w:pPr>
      <w:spacing w:after="100" w:afterAutospacing="1" w:before="100" w:beforeAutospacing="1"/>
      <w:textAlignment w:val="center"/>
    </w:pPr>
    <w:rPr>
      <w:color w:val="993300"/>
      <w:sz w:val="18"/>
      <w:szCs w:val="18"/>
      <w:lang w:eastAsia="hr-HR" w:val="hr-HR"/>
    </w:rPr>
  </w:style>
  <w:style w:customStyle="1" w:styleId="xl103" w:type="paragraph">
    <w:name w:val="xl103"/>
    <w:basedOn w:val="Normal"/>
    <w:rsid w:val="00931330"/>
    <w:pPr>
      <w:spacing w:after="100" w:afterAutospacing="1" w:before="100" w:beforeAutospacing="1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1" w:styleId="xl104" w:type="paragraph">
    <w:name w:val="xl104"/>
    <w:basedOn w:val="Normal"/>
    <w:rsid w:val="00931330"/>
    <w:pPr>
      <w:spacing w:after="100" w:afterAutospacing="1" w:before="100" w:beforeAutospacing="1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1" w:styleId="xl105" w:type="paragraph">
    <w:name w:val="xl105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06" w:type="paragraph">
    <w:name w:val="xl10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07" w:type="paragraph">
    <w:name w:val="xl10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20"/>
      <w:szCs w:val="20"/>
      <w:lang w:eastAsia="hr-HR" w:val="hr-HR"/>
    </w:rPr>
  </w:style>
  <w:style w:customStyle="1" w:styleId="xl108" w:type="paragraph">
    <w:name w:val="xl108"/>
    <w:basedOn w:val="Normal"/>
    <w:rsid w:val="00931330"/>
    <w:pP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09" w:type="paragraph">
    <w:name w:val="xl109"/>
    <w:basedOn w:val="Normal"/>
    <w:rsid w:val="00931330"/>
    <w:pP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10" w:type="paragraph">
    <w:name w:val="xl110"/>
    <w:basedOn w:val="Normal"/>
    <w:rsid w:val="00931330"/>
    <w:pPr>
      <w:shd w:color="000000" w:fill="FFFFFF" w:val="clear"/>
      <w:spacing w:after="100" w:afterAutospacing="1" w:before="100" w:beforeAutospacing="1"/>
      <w:jc w:val="center"/>
      <w:textAlignment w:val="center"/>
    </w:pPr>
    <w:rPr>
      <w:lang w:eastAsia="hr-HR" w:val="hr-HR"/>
    </w:rPr>
  </w:style>
  <w:style w:customStyle="1" w:styleId="xl111" w:type="paragraph">
    <w:name w:val="xl111"/>
    <w:basedOn w:val="Normal"/>
    <w:rsid w:val="00931330"/>
    <w:pP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12" w:type="paragraph">
    <w:name w:val="xl112"/>
    <w:basedOn w:val="Normal"/>
    <w:rsid w:val="00931330"/>
    <w:pP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lang w:eastAsia="hr-HR" w:val="hr-HR"/>
    </w:rPr>
  </w:style>
  <w:style w:customStyle="1" w:styleId="xl113" w:type="paragraph">
    <w:name w:val="xl113"/>
    <w:basedOn w:val="Normal"/>
    <w:rsid w:val="00931330"/>
    <w:pPr>
      <w:shd w:color="000000" w:fill="CCCCFF" w:val="clear"/>
      <w:spacing w:after="100" w:afterAutospacing="1" w:before="100" w:beforeAutospacing="1"/>
      <w:textAlignment w:val="center"/>
    </w:pPr>
    <w:rPr>
      <w:b/>
      <w:bCs/>
      <w:sz w:val="18"/>
      <w:szCs w:val="18"/>
      <w:lang w:eastAsia="hr-HR" w:val="hr-HR"/>
    </w:rPr>
  </w:style>
  <w:style w:customStyle="1" w:styleId="xl114" w:type="paragraph">
    <w:name w:val="xl114"/>
    <w:basedOn w:val="Normal"/>
    <w:rsid w:val="00931330"/>
    <w:pPr>
      <w:shd w:color="000000" w:fill="CCCC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15" w:type="paragraph">
    <w:name w:val="xl115"/>
    <w:basedOn w:val="Normal"/>
    <w:rsid w:val="00931330"/>
    <w:pPr>
      <w:pBdr>
        <w:bottom w:color="auto" w:space="0" w:sz="4" w:val="single"/>
      </w:pBdr>
      <w:shd w:color="000000" w:fill="CCCCFF" w:val="clear"/>
      <w:spacing w:after="100" w:afterAutospacing="1" w:before="100" w:beforeAutospacing="1"/>
      <w:textAlignment w:val="center"/>
    </w:pPr>
    <w:rPr>
      <w:b/>
      <w:bCs/>
      <w:lang w:eastAsia="hr-HR" w:val="hr-HR"/>
    </w:rPr>
  </w:style>
  <w:style w:customStyle="1" w:styleId="xl116" w:type="paragraph">
    <w:name w:val="xl11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117" w:type="paragraph">
    <w:name w:val="xl117"/>
    <w:basedOn w:val="Normal"/>
    <w:rsid w:val="00931330"/>
    <w:pP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118" w:type="paragraph">
    <w:name w:val="xl118"/>
    <w:basedOn w:val="Normal"/>
    <w:rsid w:val="00931330"/>
    <w:pP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119" w:type="paragraph">
    <w:name w:val="xl119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120" w:type="paragraph">
    <w:name w:val="xl12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21" w:type="paragraph">
    <w:name w:val="xl121"/>
    <w:basedOn w:val="Normal"/>
    <w:rsid w:val="00931330"/>
    <w:pP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22" w:type="paragraph">
    <w:name w:val="xl122"/>
    <w:basedOn w:val="Normal"/>
    <w:rsid w:val="00931330"/>
    <w:pPr>
      <w:spacing w:after="100" w:afterAutospacing="1" w:before="100" w:beforeAutospacing="1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1" w:styleId="xl123" w:type="paragraph">
    <w:name w:val="xl123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24" w:type="paragraph">
    <w:name w:val="xl124"/>
    <w:basedOn w:val="Normal"/>
    <w:rsid w:val="00931330"/>
    <w:pPr>
      <w:shd w:color="000000" w:fill="CCCC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25" w:type="paragraph">
    <w:name w:val="xl125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lang w:eastAsia="hr-HR" w:val="hr-HR"/>
    </w:rPr>
  </w:style>
  <w:style w:customStyle="1" w:styleId="xl126" w:type="paragraph">
    <w:name w:val="xl12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27" w:type="paragraph">
    <w:name w:val="xl127"/>
    <w:basedOn w:val="Normal"/>
    <w:rsid w:val="00931330"/>
    <w:pP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28" w:type="paragraph">
    <w:name w:val="xl128"/>
    <w:basedOn w:val="Normal"/>
    <w:rsid w:val="00931330"/>
    <w:pPr>
      <w:spacing w:after="100" w:afterAutospacing="1" w:before="100" w:beforeAutospacing="1"/>
    </w:pPr>
    <w:rPr>
      <w:lang w:eastAsia="hr-HR" w:val="hr-HR"/>
    </w:rPr>
  </w:style>
  <w:style w:customStyle="1" w:styleId="xl129" w:type="paragraph">
    <w:name w:val="xl129"/>
    <w:basedOn w:val="Normal"/>
    <w:rsid w:val="0093133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30" w:type="paragraph">
    <w:name w:val="xl13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8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31" w:type="paragraph">
    <w:name w:val="xl131"/>
    <w:basedOn w:val="Normal"/>
    <w:rsid w:val="00931330"/>
    <w:pPr>
      <w:pBdr>
        <w:bottom w:color="auto" w:space="0" w:sz="8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32" w:type="paragraph">
    <w:name w:val="xl132"/>
    <w:basedOn w:val="Normal"/>
    <w:rsid w:val="00931330"/>
    <w:pP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33" w:type="paragraph">
    <w:name w:val="xl133"/>
    <w:basedOn w:val="Normal"/>
    <w:rsid w:val="00931330"/>
    <w:pPr>
      <w:spacing w:after="100" w:afterAutospacing="1" w:before="100" w:beforeAutospacing="1"/>
    </w:pPr>
    <w:rPr>
      <w:lang w:eastAsia="hr-HR" w:val="hr-HR"/>
    </w:rPr>
  </w:style>
  <w:style w:customStyle="1" w:styleId="xl134" w:type="paragraph">
    <w:name w:val="xl134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lang w:eastAsia="hr-HR" w:val="hr-HR"/>
    </w:rPr>
  </w:style>
  <w:style w:customStyle="1" w:styleId="xl135" w:type="paragraph">
    <w:name w:val="xl135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136" w:type="paragraph">
    <w:name w:val="xl136"/>
    <w:basedOn w:val="Normal"/>
    <w:rsid w:val="00931330"/>
    <w:pPr>
      <w:pBdr>
        <w:bottom w:color="auto" w:space="0" w:sz="4" w:val="single"/>
      </w:pBdr>
      <w:shd w:color="000000" w:fill="CCCCFF" w:val="clear"/>
      <w:spacing w:after="100" w:afterAutospacing="1" w:before="100" w:beforeAutospacing="1"/>
      <w:textAlignment w:val="center"/>
    </w:pPr>
    <w:rPr>
      <w:lang w:eastAsia="hr-HR" w:val="hr-HR"/>
    </w:rPr>
  </w:style>
  <w:style w:customStyle="1" w:styleId="xl137" w:type="paragraph">
    <w:name w:val="xl13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38" w:type="paragraph">
    <w:name w:val="xl138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lang w:eastAsia="hr-HR" w:val="hr-HR"/>
    </w:rPr>
  </w:style>
  <w:style w:customStyle="1" w:styleId="xl139" w:type="paragraph">
    <w:name w:val="xl139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sz w:val="18"/>
      <w:szCs w:val="18"/>
      <w:lang w:eastAsia="hr-HR" w:val="hr-HR"/>
    </w:rPr>
  </w:style>
  <w:style w:customStyle="1" w:styleId="xl140" w:type="paragraph">
    <w:name w:val="xl14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1" w:type="paragraph">
    <w:name w:val="xl141"/>
    <w:basedOn w:val="Normal"/>
    <w:rsid w:val="00931330"/>
    <w:pPr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2" w:type="paragraph">
    <w:name w:val="xl142"/>
    <w:basedOn w:val="Normal"/>
    <w:rsid w:val="00931330"/>
    <w:pPr>
      <w:shd w:color="000000" w:fill="FFFFFF" w:val="clear"/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3" w:type="paragraph">
    <w:name w:val="xl143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4" w:type="paragraph">
    <w:name w:val="xl144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sz w:val="18"/>
      <w:szCs w:val="18"/>
      <w:lang w:eastAsia="hr-HR" w:val="hr-HR"/>
    </w:rPr>
  </w:style>
  <w:style w:customStyle="1" w:styleId="xl145" w:type="paragraph">
    <w:name w:val="xl145"/>
    <w:basedOn w:val="Normal"/>
    <w:rsid w:val="00931330"/>
    <w:pPr>
      <w:shd w:color="000000" w:fill="CCCCFF" w:val="clear"/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6" w:type="paragraph">
    <w:name w:val="xl146"/>
    <w:basedOn w:val="Normal"/>
    <w:rsid w:val="0093133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47" w:type="paragraph">
    <w:name w:val="xl147"/>
    <w:basedOn w:val="Normal"/>
    <w:rsid w:val="00931330"/>
    <w:pPr>
      <w:pBdr>
        <w:bottom w:color="auto" w:space="0" w:sz="8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48" w:type="paragraph">
    <w:name w:val="xl148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49" w:type="paragraph">
    <w:name w:val="xl149"/>
    <w:basedOn w:val="Normal"/>
    <w:rsid w:val="0093133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50" w:type="paragraph">
    <w:name w:val="xl150"/>
    <w:basedOn w:val="Normal"/>
    <w:rsid w:val="00931330"/>
    <w:pPr>
      <w:pBdr>
        <w:left w:color="auto" w:space="0" w:sz="4" w:val="single"/>
        <w:bottom w:color="auto" w:space="0" w:sz="8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51" w:type="paragraph">
    <w:name w:val="xl151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52" w:type="paragraph">
    <w:name w:val="xl152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styleId="Reetkatablice" w:type="table">
    <w:name w:val="Table Grid"/>
    <w:basedOn w:val="Obinatablica"/>
    <w:rsid w:val="007F5FE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Naglaeno" w:type="character">
    <w:name w:val="Strong"/>
    <w:uiPriority w:val="22"/>
    <w:qFormat/>
    <w:rsid w:val="00C949FA"/>
    <w:rPr>
      <w:b/>
      <w:bCs/>
    </w:rPr>
  </w:style>
  <w:style w:styleId="StandardWeb" w:type="paragraph">
    <w:name w:val="Normal (Web)"/>
    <w:basedOn w:val="Normal"/>
    <w:rsid w:val="003310A9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8D5CFA"/>
    <w:rPr>
      <w:rFonts w:asciiTheme="minorHAnsi" w:cstheme="minorBidi" w:eastAsiaTheme="minorHAnsi" w:hAnsiTheme="minorHAns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1B68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32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32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329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32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32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861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7324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0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7171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955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prosinca 2018.</izvorni_sadrzaj>
    <derivirana_varijabla naziv="DomainObject.DatumDonosenjaOdluke_1">24.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2015.</izvorni_sadrzaj>
    <derivirana_varijabla naziv="DomainObject.Predmet.DatumOsnivanja_1">2.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St-9/2015</izvorni_sadrzaj>
    <derivirana_varijabla naziv="DomainObject.Predmet.OznakaBroj_1">St-9/2015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HELIOS FAROS, dioničko društvo za ugostiteljstvo u stečaju</izvorni_sadrzaj>
    <derivirana_varijabla naziv="DomainObject.Predmet.ProtustrankaFormated_1">  HELIOS FAROS, dioničko društvo za ugostiteljstvo u stečaju</derivirana_varijabla>
  </DomainObject.Predmet.ProtustrankaFormated>
  <DomainObject.Predmet.ProtustrankaFormatedOIB>
    <izvorni_sadrzaj>  HELIOS FAROS, dioničko društvo za ugostiteljstvo u stečaju, OIB 48594515409</izvorni_sadrzaj>
    <derivirana_varijabla naziv="DomainObject.Predmet.ProtustrankaFormatedOIB_1">  HELIOS FAROS, dioničko društvo za ugostiteljstvo u stečaju, OIB 48594515409</derivirana_varijabla>
  </DomainObject.Predmet.ProtustrankaFormatedOIB>
  <DomainObject.Predmet.ProtustrankaFormatedWithAdress>
    <izvorni_sadrzaj> HELIOS FAROS, dioničko društvo za ugostiteljstvo u stečaju, Priko/bb, 21460 Stari Grad</izvorni_sadrzaj>
    <derivirana_varijabla naziv="DomainObject.Predmet.ProtustrankaFormatedWithAdress_1"> HELIOS FAROS, dioničko društvo za ugostiteljstvo u stečaju, Priko/bb, 21460 Stari Grad</derivirana_varijabla>
  </DomainObject.Predmet.ProtustrankaFormatedWithAdress>
  <DomainObject.Predmet.ProtustrankaFormatedWithAdressOIB>
    <izvorni_sadrzaj> HELIOS FAROS, dioničko društvo za ugostiteljstvo u stečaju, OIB 48594515409, Priko/bb, 21460 Stari Grad</izvorni_sadrzaj>
    <derivirana_varijabla naziv="DomainObject.Predmet.ProtustrankaFormatedWithAdressOIB_1"> HELIOS FAROS, dioničko društvo za ugostiteljstvo u stečaju, OIB 48594515409, Priko/bb, 21460 Stari Grad</derivirana_varijabla>
  </DomainObject.Predmet.ProtustrankaFormatedWithAdressOIB>
  <DomainObject.Predmet.ProtustrankaWithAdress>
    <izvorni_sadrzaj>HELIOS FAROS, dioničko društvo za ugostiteljstvo u stečaju Priko/bb, 21460 Stari Grad</izvorni_sadrzaj>
    <derivirana_varijabla naziv="DomainObject.Predmet.ProtustrankaWithAdress_1">HELIOS FAROS, dioničko društvo za ugostiteljstvo u stečaju Priko/bb, 21460 Stari Grad</derivirana_varijabla>
  </DomainObject.Predmet.ProtustrankaWithAdress>
  <DomainObject.Predmet.ProtustrankaWithAdressOIB>
    <izvorni_sadrzaj>HELIOS FAROS, dioničko društvo za ugostiteljstvo u stečaju, OIB 48594515409, Priko/bb, 21460 Stari Grad</izvorni_sadrzaj>
    <derivirana_varijabla naziv="DomainObject.Predmet.ProtustrankaWithAdressOIB_1">HELIOS FAROS, dioničko društvo za ugostiteljstvo u stečaju, OIB 48594515409, Priko/bb, 21460 Stari Grad</derivirana_varijabla>
  </DomainObject.Predmet.ProtustrankaWithAdressOIB>
  <DomainObject.Predmet.ProtustrankaNazivFormated>
    <izvorni_sadrzaj>HELIOS FAROS, dioničko društvo za ugostiteljstvo u stečaju</izvorni_sadrzaj>
    <derivirana_varijabla naziv="DomainObject.Predmet.ProtustrankaNazivFormated_1">HELIOS FAROS, dioničko društvo za ugostiteljstvo u stečaju</derivirana_varijabla>
  </DomainObject.Predmet.ProtustrankaNazivFormated>
  <DomainObject.Predmet.ProtustrankaNazivFormatedOIB>
    <izvorni_sadrzaj>HELIOS FAROS, dioničko društvo za ugostiteljstvo u stečaju, OIB 48594515409</izvorni_sadrzaj>
    <derivirana_varijabla naziv="DomainObject.Predmet.ProtustrankaNazivFormatedOIB_1">HELIOS FAROS, dioničko društvo za ugostiteljstvo u stečaju, OIB 48594515409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14. prosinca 2018.</izvorni_sadrzaj>
    <derivirana_varijabla naziv="DomainObject.Predmet.SpisIzvanSuda.DatumIzlazaSpisa_1">14. prosinca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Koturaška 43, 10000 Zagreb</izvorni_sadrzaj>
    <derivirana_varijabla naziv="DomainObject.Predmet.StrankaFormatedWithAdress_1"> FINA ZAGREB, Koturaška 43, 10000 Zagreb</derivirana_varijabla>
  </DomainObject.Predmet.StrankaFormatedWithAdress>
  <DomainObject.Predmet.StrankaFormatedWithAdressOIB>
    <izvorni_sadrzaj> FINA ZAGREB, OIB 85821130368, Koturaška 43, 10000 Zagreb</izvorni_sadrzaj>
    <derivirana_varijabla naziv="DomainObject.Predmet.StrankaFormatedWithAdressOIB_1"> FINA ZAGREB, OIB 85821130368, Koturaška 43, 10000 Zagreb</derivirana_varijabla>
  </DomainObject.Predmet.StrankaFormatedWithAdressOIB>
  <DomainObject.Predmet.StrankaWithAdress>
    <izvorni_sadrzaj>FINA ZAGREB Koturaška 43,10000 Zagreb</izvorni_sadrzaj>
    <derivirana_varijabla naziv="DomainObject.Predmet.StrankaWithAdress_1">FINA ZAGREB Koturaška 43,10000 Zagreb</derivirana_varijabla>
  </DomainObject.Predmet.StrankaWithAdress>
  <DomainObject.Predmet.StrankaWithAdressOIB>
    <izvorni_sadrzaj>FINA ZAGREB, OIB 85821130368, Koturaška 43,10000 Zagreb</izvorni_sadrzaj>
    <derivirana_varijabla naziv="DomainObject.Predmet.StrankaWithAdressOIB_1">FINA ZAGREB, OIB 85821130368, Koturaška 43,10000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Koturaška 43, 10000 Zagreb</item>
    </izvorni_sadrzaj>
    <derivirana_varijabla naziv="DomainObject.Predmet.StrankaListFormatedWithAdress_1">
      <item>FINA ZAGREB, Koturaška 43, 10000 Zagreb</item>
    </derivirana_varijabla>
  </DomainObject.Predmet.StrankaListFormatedWithAdress>
  <DomainObject.Predmet.StrankaListFormatedWithAdressOIB>
    <izvorni_sadrzaj>
      <item>FINA ZAGREB, OIB 85821130368, Koturaška 43, 10000 Zagreb</item>
    </izvorni_sadrzaj>
    <derivirana_varijabla naziv="DomainObject.Predmet.StrankaListFormatedWithAdressOIB_1">
      <item>FINA ZAGREB, OIB 85821130368, Koturaška 43,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HELIOS FAROS, dioničko društvo za ugostiteljstvo u stečaju</item>
    </izvorni_sadrzaj>
    <derivirana_varijabla naziv="DomainObject.Predmet.ProtuStrankaListFormated_1">
      <item>HELIOS FAROS, dioničko društvo za ugostiteljstvo u stečaju</item>
    </derivirana_varijabla>
  </DomainObject.Predmet.ProtuStrankaListFormated>
  <DomainObject.Predmet.ProtuStrankaListFormatedOIB>
    <izvorni_sadrzaj>
      <item>HELIOS FAROS, dioničko društvo za ugostiteljstvo u stečaju, OIB 48594515409</item>
    </izvorni_sadrzaj>
    <derivirana_varijabla naziv="DomainObject.Predmet.ProtuStrankaListFormatedOIB_1">
      <item>HELIOS FAROS, dioničko društvo za ugostiteljstvo u stečaju, OIB 48594515409</item>
    </derivirana_varijabla>
  </DomainObject.Predmet.ProtuStrankaListFormatedOIB>
  <DomainObject.Predmet.ProtuStrankaListFormatedWithAdress>
    <izvorni_sadrzaj>
      <item>HELIOS FAROS, dioničko društvo za ugostiteljstvo u stečaju, Priko/bb, 21460 Stari Grad</item>
    </izvorni_sadrzaj>
    <derivirana_varijabla naziv="DomainObject.Predmet.ProtuStrankaListFormatedWithAdress_1">
      <item>HELIOS FAROS, dioničko društvo za ugostiteljstvo u stečaju, Priko/bb, 21460 Stari Grad</item>
    </derivirana_varijabla>
  </DomainObject.Predmet.ProtuStrankaListFormatedWithAdress>
  <DomainObject.Predmet.ProtuStrankaListFormatedWithAdressOIB>
    <izvorni_sadrzaj>
      <item>HELIOS FAROS, dioničko društvo za ugostiteljstvo u stečaju, OIB 48594515409, Priko/bb, 21460 Stari Grad</item>
    </izvorni_sadrzaj>
    <derivirana_varijabla naziv="DomainObject.Predmet.ProtuStrankaListFormatedWithAdressOIB_1">
      <item>HELIOS FAROS, dioničko društvo za ugostiteljstvo u stečaju, OIB 48594515409, Priko/bb, 21460 Stari Grad</item>
    </derivirana_varijabla>
  </DomainObject.Predmet.ProtuStrankaListFormatedWithAdressOIB>
  <DomainObject.Predmet.ProtuStrankaListNazivFormated>
    <izvorni_sadrzaj>
      <item>HELIOS FAROS, dioničko društvo za ugostiteljstvo u stečaju</item>
    </izvorni_sadrzaj>
    <derivirana_varijabla naziv="DomainObject.Predmet.ProtuStrankaListNazivFormated_1">
      <item>HELIOS FAROS, dioničko društvo za ugostiteljstvo u stečaju</item>
    </derivirana_varijabla>
  </DomainObject.Predmet.ProtuStrankaListNazivFormated>
  <DomainObject.Predmet.ProtuStrankaListNazivFormatedOIB>
    <izvorni_sadrzaj>
      <item>HELIOS FAROS, dioničko društvo za ugostiteljstvo u stečaju, OIB 48594515409</item>
    </izvorni_sadrzaj>
    <derivirana_varijabla naziv="DomainObject.Predmet.ProtuStrankaListNazivFormatedOIB_1">
      <item>HELIOS FAROS, dioničko društvo za ugostiteljstvo u stečaju, OIB 48594515409</item>
    </derivirana_varijabla>
  </DomainObject.Predmet.ProtuStrankaListNazivFormatedOIB>
  <DomainObject.Predmet.OstaliListFormated>
    <izvorni_sadrzaj>
      <item>Filip Gelo</item>
      <item>Alen Ivković</item>
      <item>Nikša Barbarić</item>
      <item>Nikša Barić</item>
      <item>Tonči Bogdanić</item>
      <item>Antun Bojanić</item>
      <item>Borko Bojanić</item>
      <item>Dinko Božiković</item>
      <item>Meri Božiković</item>
      <item>Dinka Buratović</item>
      <item>Dušan Buratović</item>
      <item>Melita Carić</item>
      <item>Rina Carić</item>
      <item>Marko Dabro</item>
      <item>Sonja Del</item>
      <item>Jordan Deletis</item>
      <item>Milica Draganić</item>
      <item>Peroslav Dragičević</item>
      <item>Jurko Dužević</item>
      <item>Ivo Fidler</item>
      <item>Latka Fidler</item>
      <item>Marija Franičević</item>
      <item>Dinkica Garić</item>
      <item>Milena Gluščević</item>
      <item>Animari Jeličić</item>
      <item>Marina Jurić</item>
      <item>Helena Kalebić Görig</item>
      <item>Kristina Kekez</item>
      <item>Ivanka Knezović</item>
      <item>Robert Kolumbić</item>
      <item>Matilda Kovačević</item>
      <item>Fabris Kuničić</item>
      <item>Miljana Leleković</item>
      <item>Margita Lubina</item>
      <item>Jakov Lupi</item>
      <item>Mićelino Lupi</item>
      <item>Nikola Lupi</item>
      <item>Vinko Lupi</item>
      <item>Ivica Ljubić</item>
      <item>Božo Makjanić</item>
      <item>Cvjetko Matković</item>
      <item>Ivica Matković-dražica</item>
      <item>Ivan Milatić</item>
      <item>Stjepan Milatić</item>
      <item>Gordana Moscatello</item>
      <item>Marijana Moškatelo</item>
      <item>Tomi Moškatelo</item>
      <item>Suvad Mujezinović</item>
      <item>Meri Odrljin</item>
      <item>Alenka Pavičić</item>
      <item>Meri Pavičić Donkić</item>
      <item>Nikola Pavičić</item>
      <item>Andrej Petrić</item>
      <item>Siniša Petrić</item>
      <item>Tonko Petrić</item>
      <item>Vinko Petrić</item>
      <item>Antun Plenković</item>
      <item>Dinko Račić</item>
      <item>Dobrila Račić</item>
      <item>Jakša Račić</item>
      <item>Tatijana Radman-livaja</item>
      <item>Irena Roić</item>
      <item>Juraj Roić</item>
      <item>Lući Roić</item>
      <item>Duška Rubinić</item>
      <item>Ivan Sanseović</item>
      <item>Igor Srhoj</item>
      <item>Ivo Stančić</item>
      <item>Toni Tarbušković</item>
      <item>Anita Viceić</item>
      <item>Kuzma Viceić</item>
      <item>Marin Vidošević</item>
      <item>Toni Vidović</item>
      <item>Igor Vodanović</item>
      <item>Jurica Vodanović</item>
      <item>Ana Vranković</item>
      <item>Lukrecija Vranković</item>
      <item>Dragiša Zaninović</item>
      <item>Katica Zaninović</item>
      <item>Luka Stančić</item>
      <item>Meri Stipišić</item>
      <item>Zdeslav Škarpa</item>
      <item>Franko Šoljan</item>
      <item>Neno Šoljan</item>
      <item>Branka Grabovac</item>
      <item>Antonio Škarpa</item>
      <item>Vlatka Klišanin</item>
      <item>Siniša Petrić</item>
      <item>Dane Pavičić</item>
    </izvorni_sadrzaj>
    <derivirana_varijabla naziv="DomainObject.Predmet.OstaliListFormated_1">
      <item>Filip Gelo</item>
      <item>Alen Ivković</item>
      <item>Nikša Barbarić</item>
      <item>Nikša Barić</item>
      <item>Tonči Bogdanić</item>
      <item>Antun Bojanić</item>
      <item>Borko Bojanić</item>
      <item>Dinko Božiković</item>
      <item>Meri Božiković</item>
      <item>Dinka Buratović</item>
      <item>Dušan Buratović</item>
      <item>Melita Carić</item>
      <item>Rina Carić</item>
      <item>Marko Dabro</item>
      <item>Sonja Del</item>
      <item>Jordan Deletis</item>
      <item>Milica Draganić</item>
      <item>Peroslav Dragičević</item>
      <item>Jurko Dužević</item>
      <item>Ivo Fidler</item>
      <item>Latka Fidler</item>
      <item>Marija Franičević</item>
      <item>Dinkica Garić</item>
      <item>Milena Gluščević</item>
      <item>Animari Jeličić</item>
      <item>Marina Jurić</item>
      <item>Helena Kalebić Görig</item>
      <item>Kristina Kekez</item>
      <item>Ivanka Knezović</item>
      <item>Robert Kolumbić</item>
      <item>Matilda Kovačević</item>
      <item>Fabris Kuničić</item>
      <item>Miljana Leleković</item>
      <item>Margita Lubina</item>
      <item>Jakov Lupi</item>
      <item>Mićelino Lupi</item>
      <item>Nikola Lupi</item>
      <item>Vinko Lupi</item>
      <item>Ivica Ljubić</item>
      <item>Božo Makjanić</item>
      <item>Cvjetko Matković</item>
      <item>Ivica Matković-dražica</item>
      <item>Ivan Milatić</item>
      <item>Stjepan Milatić</item>
      <item>Gordana Moscatello</item>
      <item>Marijana Moškatelo</item>
      <item>Tomi Moškatelo</item>
      <item>Suvad Mujezinović</item>
      <item>Meri Odrljin</item>
      <item>Alenka Pavičić</item>
      <item>Meri Pavičić Donkić</item>
      <item>Nikola Pavičić</item>
      <item>Andrej Petrić</item>
      <item>Siniša Petrić</item>
      <item>Tonko Petrić</item>
      <item>Vinko Petrić</item>
      <item>Antun Plenković</item>
      <item>Dinko Račić</item>
      <item>Dobrila Račić</item>
      <item>Jakša Račić</item>
      <item>Tatijana Radman-livaja</item>
      <item>Irena Roić</item>
      <item>Juraj Roić</item>
      <item>Lući Roić</item>
      <item>Duška Rubinić</item>
      <item>Ivan Sanseović</item>
      <item>Igor Srhoj</item>
      <item>Ivo Stančić</item>
      <item>Toni Tarbušković</item>
      <item>Anita Viceić</item>
      <item>Kuzma Viceić</item>
      <item>Marin Vidošević</item>
      <item>Toni Vidović</item>
      <item>Igor Vodanović</item>
      <item>Jurica Vodanović</item>
      <item>Ana Vranković</item>
      <item>Lukrecija Vranković</item>
      <item>Dragiša Zaninović</item>
      <item>Katica Zaninović</item>
      <item>Luka Stančić</item>
      <item>Meri Stipišić</item>
      <item>Zdeslav Škarpa</item>
      <item>Franko Šoljan</item>
      <item>Neno Šoljan</item>
      <item>Branka Grabovac</item>
      <item>Antonio Škarpa</item>
      <item>Vlatka Klišanin</item>
      <item>Siniša Petrić</item>
      <item>Dane Pavičić</item>
    </derivirana_varijabla>
  </DomainObject.Predmet.OstaliListFormated>
  <DomainObject.Predmet.OstaliListFormatedOIB>
    <izvorni_sadrzaj>
      <item>Filip Gelo, OIB 68066482877</item>
      <item>Alen Ivković, OIB 63957064080</item>
      <item>Nikša Barbarić, OIB 58503275233</item>
      <item>Nikša Barić, OIB 23657353558</item>
      <item>Tonči Bogdanić, OIB 35712879769</item>
      <item>Antun Bojanić, OIB 25390858866</item>
      <item>Borko Bojanić, OIB 07902207709</item>
      <item>Dinko Božiković, OIB 01052764195</item>
      <item>Meri Božiković, OIB 61726058866</item>
      <item>Dinka Buratović, OIB 16309045883</item>
      <item>Dušan Buratović, OIB 25491440550</item>
      <item>Melita Carić, OIB 77082555798</item>
      <item>Rina Carić, OIB 81122590612</item>
      <item>Marko Dabro, OIB 25869758281</item>
      <item>Sonja Del, OIB 75936265707</item>
      <item>Jordan Deletis, OIB 14145462525</item>
      <item>Milica Draganić, OIB 11562636123</item>
      <item>Peroslav Dragičević, OIB 15791751073</item>
      <item>Jurko Dužević, OIB 80685108616</item>
      <item>Ivo Fidler, OIB 78039638098</item>
      <item>Latka Fidler, OIB 28810656701</item>
      <item>Marija Franičević, OIB 37205376047</item>
      <item>Dinkica Garić, OIB 34659714940</item>
      <item>Milena Gluščević, OIB 97242624022</item>
      <item>Animari Jeličić, OIB 14710222757</item>
      <item>Marina Jurić, OIB 43006608113</item>
      <item>Helena Kalebić Görig, OIB 85121632115</item>
      <item>Kristina Kekez, OIB 09340335470</item>
      <item>Ivanka Knezović, OIB 22675913781</item>
      <item>Robert Kolumbić, OIB 00666799529</item>
      <item>Matilda Kovačević, OIB 73368633655</item>
      <item>Fabris Kuničić, OIB 54895041561</item>
      <item>Miljana Leleković, OIB 10525896098</item>
      <item>Margita Lubina, OIB 23679765650</item>
      <item>Jakov Lupi, OIB 27983251135</item>
      <item>Mićelino Lupi, OIB 29422768835</item>
      <item>Nikola Lupi, OIB 99879737628</item>
      <item>Vinko Lupi, OIB 11848062223</item>
      <item>Ivica Ljubić, OIB 56655610557</item>
      <item>Božo Makjanić, OIB 80928770835</item>
      <item>Cvjetko Matković, OIB 10443683019</item>
      <item>Ivica Matković-dražica, OIB 17752241913</item>
      <item>Ivan Milatić, OIB 03038363991</item>
      <item>Stjepan Milatić, OIB 24125103132</item>
      <item>Gordana Moscatello, OIB 83897408760</item>
      <item>Marijana Moškatelo, OIB 47789083770</item>
      <item>Tomi Moškatelo, OIB 23063775832</item>
      <item>Suvad Mujezinović, OIB 79807741036</item>
      <item>Meri Odrljin, OIB 77718989091</item>
      <item>Alenka Pavičić, OIB 09982442980</item>
      <item>Meri Pavičić Donkić, OIB 14219038598</item>
      <item>Nikola Pavičić, OIB 91865331053</item>
      <item>Andrej Petrić, OIB 19736485808</item>
      <item>Siniša Petrić, OIB 59516009847</item>
      <item>Tonko Petrić, OIB 82973125806</item>
      <item>Vinko Petrić, OIB 25756669353</item>
      <item>Antun Plenković, OIB 85969226037</item>
      <item>Dinko Račić, OIB 02437704848</item>
      <item>Dobrila Račić, OIB 20570606006</item>
      <item>Jakša Račić, OIB 38999423527</item>
      <item>Tatijana Radman-livaja, OIB 18508954323</item>
      <item>Irena Roić, OIB 74510422762</item>
      <item>Juraj Roić, OIB 40166347687</item>
      <item>Lući Roić, OIB 24743587539</item>
      <item>Duška Rubinić, OIB 81753177049</item>
      <item>Ivan Sanseović, OIB 08563467932</item>
      <item>Igor Srhoj, OIB 49614028914</item>
      <item>Ivo Stančić, OIB 64029423659</item>
      <item>Toni Tarbušković, OIB 94345687118</item>
      <item>Anita Viceić, OIB 06333694020</item>
      <item>Kuzma Viceić, OIB 18673197960</item>
      <item>Marin Vidošević, OIB 79171335463</item>
      <item>Toni Vidović, OIB 06215024380</item>
      <item>Igor Vodanović, OIB 84309988572</item>
      <item>Jurica Vodanović, OIB 73535528486</item>
      <item>Ana Vranković, OIB 16520971202</item>
      <item>Lukrecija Vranković, OIB 74776528214</item>
      <item>Dragiša Zaninović, OIB 39417717290</item>
      <item>Katica Zaninović, OIB 02436297803</item>
      <item>Luka Stančić, OIB 91475365556</item>
      <item>Meri Stipišić, OIB 11963988379</item>
      <item>Zdeslav Škarpa, OIB 76872378956</item>
      <item>Franko Šoljan, OIB 99776208688</item>
      <item>Neno Šoljan, OIB 04419572654</item>
      <item>Branka Grabovac, OIB 57930518010</item>
      <item>Antonio Škarpa, OIB 79295150323</item>
      <item>Vlatka Klišanin, OIB 41045358920</item>
      <item>Siniša Petrić, OIB 59516009847</item>
      <item>Dane Pavičić, OIB 20305861469</item>
    </izvorni_sadrzaj>
    <derivirana_varijabla naziv="DomainObject.Predmet.OstaliListFormatedOIB_1">
      <item>Filip Gelo, OIB 68066482877</item>
      <item>Alen Ivković, OIB 63957064080</item>
      <item>Nikša Barbarić, OIB 58503275233</item>
      <item>Nikša Barić, OIB 23657353558</item>
      <item>Tonči Bogdanić, OIB 35712879769</item>
      <item>Antun Bojanić, OIB 25390858866</item>
      <item>Borko Bojanić, OIB 07902207709</item>
      <item>Dinko Božiković, OIB 01052764195</item>
      <item>Meri Božiković, OIB 61726058866</item>
      <item>Dinka Buratović, OIB 16309045883</item>
      <item>Dušan Buratović, OIB 25491440550</item>
      <item>Melita Carić, OIB 77082555798</item>
      <item>Rina Carić, OIB 81122590612</item>
      <item>Marko Dabro, OIB 25869758281</item>
      <item>Sonja Del, OIB 75936265707</item>
      <item>Jordan Deletis, OIB 14145462525</item>
      <item>Milica Draganić, OIB 11562636123</item>
      <item>Peroslav Dragičević, OIB 15791751073</item>
      <item>Jurko Dužević, OIB 80685108616</item>
      <item>Ivo Fidler, OIB 78039638098</item>
      <item>Latka Fidler, OIB 28810656701</item>
      <item>Marija Franičević, OIB 37205376047</item>
      <item>Dinkica Garić, OIB 34659714940</item>
      <item>Milena Gluščević, OIB 97242624022</item>
      <item>Animari Jeličić, OIB 14710222757</item>
      <item>Marina Jurić, OIB 43006608113</item>
      <item>Helena Kalebić Görig, OIB 85121632115</item>
      <item>Kristina Kekez, OIB 09340335470</item>
      <item>Ivanka Knezović, OIB 22675913781</item>
      <item>Robert Kolumbić, OIB 00666799529</item>
      <item>Matilda Kovačević, OIB 73368633655</item>
      <item>Fabris Kuničić, OIB 54895041561</item>
      <item>Miljana Leleković, OIB 10525896098</item>
      <item>Margita Lubina, OIB 23679765650</item>
      <item>Jakov Lupi, OIB 27983251135</item>
      <item>Mićelino Lupi, OIB 29422768835</item>
      <item>Nikola Lupi, OIB 99879737628</item>
      <item>Vinko Lupi, OIB 11848062223</item>
      <item>Ivica Ljubić, OIB 56655610557</item>
      <item>Božo Makjanić, OIB 80928770835</item>
      <item>Cvjetko Matković, OIB 10443683019</item>
      <item>Ivica Matković-dražica, OIB 17752241913</item>
      <item>Ivan Milatić, OIB 03038363991</item>
      <item>Stjepan Milatić, OIB 24125103132</item>
      <item>Gordana Moscatello, OIB 83897408760</item>
      <item>Marijana Moškatelo, OIB 47789083770</item>
      <item>Tomi Moškatelo, OIB 23063775832</item>
      <item>Suvad Mujezinović, OIB 79807741036</item>
      <item>Meri Odrljin, OIB 77718989091</item>
      <item>Alenka Pavičić, OIB 09982442980</item>
      <item>Meri Pavičić Donkić, OIB 14219038598</item>
      <item>Nikola Pavičić, OIB 91865331053</item>
      <item>Andrej Petrić, OIB 19736485808</item>
      <item>Siniša Petrić, OIB 59516009847</item>
      <item>Tonko Petrić, OIB 82973125806</item>
      <item>Vinko Petrić, OIB 25756669353</item>
      <item>Antun Plenković, OIB 85969226037</item>
      <item>Dinko Račić, OIB 02437704848</item>
      <item>Dobrila Račić, OIB 20570606006</item>
      <item>Jakša Račić, OIB 38999423527</item>
      <item>Tatijana Radman-livaja, OIB 18508954323</item>
      <item>Irena Roić, OIB 74510422762</item>
      <item>Juraj Roić, OIB 40166347687</item>
      <item>Lući Roić, OIB 24743587539</item>
      <item>Duška Rubinić, OIB 81753177049</item>
      <item>Ivan Sanseović, OIB 08563467932</item>
      <item>Igor Srhoj, OIB 49614028914</item>
      <item>Ivo Stančić, OIB 64029423659</item>
      <item>Toni Tarbušković, OIB 94345687118</item>
      <item>Anita Viceić, OIB 06333694020</item>
      <item>Kuzma Viceić, OIB 18673197960</item>
      <item>Marin Vidošević, OIB 79171335463</item>
      <item>Toni Vidović, OIB 06215024380</item>
      <item>Igor Vodanović, OIB 84309988572</item>
      <item>Jurica Vodanović, OIB 73535528486</item>
      <item>Ana Vranković, OIB 16520971202</item>
      <item>Lukrecija Vranković, OIB 74776528214</item>
      <item>Dragiša Zaninović, OIB 39417717290</item>
      <item>Katica Zaninović, OIB 02436297803</item>
      <item>Luka Stančić, OIB 91475365556</item>
      <item>Meri Stipišić, OIB 11963988379</item>
      <item>Zdeslav Škarpa, OIB 76872378956</item>
      <item>Franko Šoljan, OIB 99776208688</item>
      <item>Neno Šoljan, OIB 04419572654</item>
      <item>Branka Grabovac, OIB 57930518010</item>
      <item>Antonio Škarpa, OIB 79295150323</item>
      <item>Vlatka Klišanin, OIB 41045358920</item>
      <item>Siniša Petrić, OIB 59516009847</item>
      <item>Dane Pavičić, OIB 20305861469</item>
    </derivirana_varijabla>
  </DomainObject.Predmet.OstaliListFormatedOIB>
  <DomainObject.Predmet.OstaliListFormatedWithAdress>
    <izvorni_sadrzaj>
      <item>Filip Gelo, Vatrogasna 54, 31000 Osijek</item>
      <item>Alen Ivković, Užarska 28/IV, 51000 Rijeka</item>
      <item>Nikša Barbarić, Ulica Kralja Zvonimira 33, 21460 Stari Grad</item>
      <item>Nikša Barić, Njiva 9, 21460 Stari Grad</item>
      <item>Tonči Bogdanić, Trg Škor Ambroza Vranjicanija 1, 21460 Stari Grad</item>
      <item>Antun Bojanić, Ulica Dr.ante Starčevića 12, 21460 Stari Grad</item>
      <item>Borko Bojanić, Vrisnik 125, 21465 Vrisnik</item>
      <item>Dinko Božiković, DOMOBRANSKA ULICA 36 (ranije: STARI GRAD, STARI GRAD, 0), 21460 Stari Grad</item>
      <item>Meri Božiković, Svirče 70, 21460 Svirče</item>
      <item>Dinka Buratović, Vrbanj 33, 21460 Vrbanj</item>
      <item>Dušan Buratović, Vrbanj 215, 21460 Vrbanj</item>
      <item>Melita Carić, Domobranska Ulica 32 A, 21460 Stari Grad</item>
      <item>Rina Carić, Carića Dvor 2, 21460 Stari Grad</item>
      <item>Marko Dabro, Ulica Kralja Zvonimira 10, 21460 Stari Grad</item>
      <item>Sonja Del, DOMOBRANSKA ULICA 21 (ranije: STARI GRAD, STARI GRAD, 0), 21460 Stari Grad</item>
      <item>Jordan Deletis, Ulica Predraga Bogdanića 34, 21460 Stari Grad</item>
      <item>Milica Draganić, JELSA 339 (ranije: JELSA, JELSA, 0), 21465 Jelsa</item>
      <item>Peroslav Dragičević, Ulica Ivice Stipišića 10, 21460 Stari Grad</item>
      <item>Jurko Dužević, Duolnjo Kola 7, 21460 Stari Grad</item>
      <item>Ivo Fidler, VRISNIK 10 (ranije: VRISNIK, VRISNIK, 0), 21465 Vrisnik</item>
      <item>Latka Fidler, VRISNIK 10 (ranije: VRISNIK, VRISNIK, 0), 21465 Vrisnik</item>
      <item>Marija Franičević, Gornji Dvori 9, 21460 Stari Grad</item>
      <item>Dinkica Garić, Ulica Matija Ivanića 35, 21460 Stari Grad</item>
      <item>Milena Gluščević, Vrbanj 66, 21460 Vrbanj</item>
      <item>Animari Jeličić, Ulica Ivice Stipišića 8, 21460 Stari Grad</item>
      <item>Marina Jurić, TRG STJEPANA RADIĆA 7 (ranije: STARI GRAD, STARI GRAD, 0), 21460 Stari Grad</item>
      <item>Helena Kalebić Görig, Vrbanj 52, 21460 Vrbanj</item>
      <item>Kristina Kekez, Šurokovića Dvor 7, 21460 Stari Grad</item>
      <item>Ivanka Knezović, Vukovarska Cesta 17 A, 21460 Stari Grad</item>
      <item>Robert Kolumbić, Vagonj 14, 21460 Stari Grad</item>
      <item>Matilda Kovačević, Ulica Zbora Narodne Garde 1, 21460 Stari Grad</item>
      <item>Fabris Kuničić, Ivan Dolac 11, 21465 Ivan Dolac</item>
      <item>Miljana Leleković, Vrbanj 149, 21460 Vrbanj</item>
      <item>Margita Lubina, Ulica Jurja Dalmatinca 6, 21460 Stari Grad</item>
      <item>Jakov Lupi, KOD SV. ROKA 5 (ranije: STARI GRAD, STARI GRAD, 0), 21460 Stari Grad</item>
      <item>Mićelino Lupi, VUKOVARSKA CESTA 9 (ranije: STARI GRAD, STARI GRAD, 0), 21460 Stari Grad</item>
      <item>Nikola Lupi, Kod Sv. Mandaline 1, 21460 Stari Grad</item>
      <item>Vinko Lupi, KOD SV. ROKA 7 (ranije: STARI GRAD, STARI GRAD, 0), 21460 Stari Grad</item>
      <item>Ivica Ljubić, ULICA NIKOLE TESLE 12 (ranije: STARI GRAD, STARI GRAD, 0), 21460 Stari Grad</item>
      <item>Božo Makjanić, Svirče 152, 21460 Svirče</item>
      <item>Cvjetko Matković, ULICA MATIJA IVANIĆA 39 (ranije: STARI GRAD, STARI GRAD, 0), 21460 Stari Grad</item>
      <item>Ivica Matković-dražica, Obala Žrtava Rata 4, 21460 Stari Grad</item>
      <item>Ivan Milatić, DOMOBRANSKA ULICA 44 A (ranije: STARI GRAD, STARI GRAD, 0), 21460 Stari Grad</item>
      <item>Stjepan Milatić, Vrbanj 150, 21460 Vrbanj</item>
      <item>Gordana Moscatello, Ploča 17, 21460 Stari Grad</item>
      <item>Marijana Moškatelo, Ploča 27, 21460 Stari Grad</item>
      <item>Tomi Moškatelo, PLOČA 2 (ranije: DOL, DOL, 0), 21460 Stari Grad</item>
      <item>Suvad Mujezinović, Ulica Emanuela Vidovića 3, 21460 Stari Grad</item>
      <item>Meri Odrljin, Ulica Pave Dulčića 3, 21460 Stari Grad</item>
      <item>Alenka Pavičić, VRBANJ 53 (ranije: VRBANJ, VRBANJ, 0), 21460 Vrbanj</item>
      <item>Meri Pavičić Donkić, Obala Žrtava Rata 5, 21460 Stari Grad</item>
      <item>Nikola Pavičić, VRBANJ 53 (ranije: VRBANJ, VRBANJ, 0), 21460 Vrbanj</item>
      <item>Andrej Petrić, KOD SV. MANDALINE 15 (ranije: STARI GRAD, STARI GRAD, 0), 21460 Stari Grad</item>
      <item>Siniša Petrić, Ulica Petra Scutteri 6, 21460 Stari Grad</item>
      <item>Tonko Petrić, Šiberija 20, 21460 Stari Grad</item>
      <item>Vinko Petrić, Ulica Kralja Zvonimira 28, 21460 Stari Grad</item>
      <item>Antun Plenković, SVIRČE 80 (ranije: SVIRČE, SVIRČE, 0), 21460 Svirče</item>
      <item>Dinko Račić, Vrbanj 442, 21460 Vrbanj</item>
      <item>Dobrila Račić, Vrbanj 302 A, 21460 Vrbanj</item>
      <item>Jakša Račić, Ulica Kneza Branimira 5, 21460 Stari Grad</item>
      <item>Tatijana Radman-livaja, Molo Njiva 6, 21460 Stari Grad</item>
      <item>Irena Roić, Pavičića Dvor 7, 21460 Stari Grad</item>
      <item>Juraj Roić, Vrankovića Dvor 1, 21460 Stari Grad</item>
      <item>Lući Roić, PAVIČIĆA DVOR 7 (ranije: DOL, DOL, 0), 21460 Stari Grad</item>
      <item>Duška Rubinić, Vrisnik 67, 21465 Vrisnik</item>
      <item>Ivan Sanseović, KUNIČIĆA DVOR 4 (ranije: DOL, DOL, 0), 21460 Stari Grad</item>
      <item>Igor Srhoj, ULICA PETRA KREŠIMIRA IV 5 (ranije: STARI GRAD, STARI GRAD, 0), 21460 Stari Grad</item>
      <item>Ivo Stančić, Stančića Dvor 10, 21460 Stari Grad</item>
      <item>Toni Tarbušković, Ulica Predraga Bogdanića 17, 21460 Stari Grad</item>
      <item>Anita Viceić, Svirče 148, 21460 Svirče</item>
      <item>Kuzma Viceić, Ulica Ivana Zajca 6, 21460 Stari Grad</item>
      <item>Marin Vidošević, VRBANJ 324 (ranije: VRBANJ, VRBANJ, 0), 21460 Vrbanj</item>
      <item>Toni Vidović, Obala Žrtava Rata 10, 21460 Stari Grad</item>
      <item>Igor Vodanović, VRBANJ 210 (ranije: VRBANJ, VRBANJ, 0), 21460 Vrbanj</item>
      <item>Jurica Vodanović, ULICA DON MIHOVILA PAVLINOVIĆA 3 (ranije: STARI GRAD, STARI GRAD, 0), 21460 Stari Grad</item>
      <item>Ana Vranković, VRANKOVIĆA DVOR 6 (ranije: DOL, DOL, 0), 21460 Stari Grad</item>
      <item>Lukrecija Vranković, Svirče 96, 21460 Svirče</item>
      <item>Dragiša Zaninović, Ulica Kneza Branimira 19, 21460 Stari Grad</item>
      <item>Katica Zaninović, Ulica Kneza Branimira 19, 21460 Stari Grad</item>
      <item>Luka Stančić, Stančića Dvor 13, 21460 Stari Grad</item>
      <item>Meri Stipišić, Vrbanj 109, 21460 Vrbanj</item>
      <item>Zdeslav Škarpa, Ulica Don Frane Bulića 7, 21460 Stari Grad</item>
      <item>Franko Šoljan, Ulica Matija Ivanića 43, 21460 Stari Grad</item>
      <item>Neno Šoljan, Ulica Matije Gupca 3, 21460 Stari Grad</item>
      <item>Branka Grabovac, Graščica 6a, 10000 Zagreb</item>
      <item>Antonio Škarpa, Ulica Eugena Kvaternika 14, 21460 Stari Grad</item>
      <item>Vlatka Klišanin, VII. Ravnice 17, 10000 Zagreb</item>
      <item>Siniša Petrić, Ulica Petra Scutteri 6, 21460 Stari Grad</item>
      <item>Dane Pavičić, Andrije Mohorovičića 25, 43000 Bjelovar</item>
    </izvorni_sadrzaj>
    <derivirana_varijabla naziv="DomainObject.Predmet.OstaliListFormatedWithAdress_1">
      <item>Filip Gelo, Vatrogasna 54, 31000 Osijek</item>
      <item>Alen Ivković, Užarska 28/IV, 51000 Rijeka</item>
      <item>Nikša Barbarić, Ulica Kralja Zvonimira 33, 21460 Stari Grad</item>
      <item>Nikša Barić, Njiva 9, 21460 Stari Grad</item>
      <item>Tonči Bogdanić, Trg Škor Ambroza Vranjicanija 1, 21460 Stari Grad</item>
      <item>Antun Bojanić, Ulica Dr.ante Starčevića 12, 21460 Stari Grad</item>
      <item>Borko Bojanić, Vrisnik 125, 21465 Vrisnik</item>
      <item>Dinko Božiković, DOMOBRANSKA ULICA 36 (ranije: STARI GRAD, STARI GRAD, 0), 21460 Stari Grad</item>
      <item>Meri Božiković, Svirče 70, 21460 Svirče</item>
      <item>Dinka Buratović, Vrbanj 33, 21460 Vrbanj</item>
      <item>Dušan Buratović, Vrbanj 215, 21460 Vrbanj</item>
      <item>Melita Carić, Domobranska Ulica 32 A, 21460 Stari Grad</item>
      <item>Rina Carić, Carića Dvor 2, 21460 Stari Grad</item>
      <item>Marko Dabro, Ulica Kralja Zvonimira 10, 21460 Stari Grad</item>
      <item>Sonja Del, DOMOBRANSKA ULICA 21 (ranije: STARI GRAD, STARI GRAD, 0), 21460 Stari Grad</item>
      <item>Jordan Deletis, Ulica Predraga Bogdanića 34, 21460 Stari Grad</item>
      <item>Milica Draganić, JELSA 339 (ranije: JELSA, JELSA, 0), 21465 Jelsa</item>
      <item>Peroslav Dragičević, Ulica Ivice Stipišića 10, 21460 Stari Grad</item>
      <item>Jurko Dužević, Duolnjo Kola 7, 21460 Stari Grad</item>
      <item>Ivo Fidler, VRISNIK 10 (ranije: VRISNIK, VRISNIK, 0), 21465 Vrisnik</item>
      <item>Latka Fidler, VRISNIK 10 (ranije: VRISNIK, VRISNIK, 0), 21465 Vrisnik</item>
      <item>Marija Franičević, Gornji Dvori 9, 21460 Stari Grad</item>
      <item>Dinkica Garić, Ulica Matija Ivanića 35, 21460 Stari Grad</item>
      <item>Milena Gluščević, Vrbanj 66, 21460 Vrbanj</item>
      <item>Animari Jeličić, Ulica Ivice Stipišića 8, 21460 Stari Grad</item>
      <item>Marina Jurić, TRG STJEPANA RADIĆA 7 (ranije: STARI GRAD, STARI GRAD, 0), 21460 Stari Grad</item>
      <item>Helena Kalebić Görig, Vrbanj 52, 21460 Vrbanj</item>
      <item>Kristina Kekez, Šurokovića Dvor 7, 21460 Stari Grad</item>
      <item>Ivanka Knezović, Vukovarska Cesta 17 A, 21460 Stari Grad</item>
      <item>Robert Kolumbić, Vagonj 14, 21460 Stari Grad</item>
      <item>Matilda Kovačević, Ulica Zbora Narodne Garde 1, 21460 Stari Grad</item>
      <item>Fabris Kuničić, Ivan Dolac 11, 21465 Ivan Dolac</item>
      <item>Miljana Leleković, Vrbanj 149, 21460 Vrbanj</item>
      <item>Margita Lubina, Ulica Jurja Dalmatinca 6, 21460 Stari Grad</item>
      <item>Jakov Lupi, KOD SV. ROKA 5 (ranije: STARI GRAD, STARI GRAD, 0), 21460 Stari Grad</item>
      <item>Mićelino Lupi, VUKOVARSKA CESTA 9 (ranije: STARI GRAD, STARI GRAD, 0), 21460 Stari Grad</item>
      <item>Nikola Lupi, Kod Sv. Mandaline 1, 21460 Stari Grad</item>
      <item>Vinko Lupi, KOD SV. ROKA 7 (ranije: STARI GRAD, STARI GRAD, 0), 21460 Stari Grad</item>
      <item>Ivica Ljubić, ULICA NIKOLE TESLE 12 (ranije: STARI GRAD, STARI GRAD, 0), 21460 Stari Grad</item>
      <item>Božo Makjanić, Svirče 152, 21460 Svirče</item>
      <item>Cvjetko Matković, ULICA MATIJA IVANIĆA 39 (ranije: STARI GRAD, STARI GRAD, 0), 21460 Stari Grad</item>
      <item>Ivica Matković-dražica, Obala Žrtava Rata 4, 21460 Stari Grad</item>
      <item>Ivan Milatić, DOMOBRANSKA ULICA 44 A (ranije: STARI GRAD, STARI GRAD, 0), 21460 Stari Grad</item>
      <item>Stjepan Milatić, Vrbanj 150, 21460 Vrbanj</item>
      <item>Gordana Moscatello, Ploča 17, 21460 Stari Grad</item>
      <item>Marijana Moškatelo, Ploča 27, 21460 Stari Grad</item>
      <item>Tomi Moškatelo, PLOČA 2 (ranije: DOL, DOL, 0), 21460 Stari Grad</item>
      <item>Suvad Mujezinović, Ulica Emanuela Vidovića 3, 21460 Stari Grad</item>
      <item>Meri Odrljin, Ulica Pave Dulčića 3, 21460 Stari Grad</item>
      <item>Alenka Pavičić, VRBANJ 53 (ranije: VRBANJ, VRBANJ, 0), 21460 Vrbanj</item>
      <item>Meri Pavičić Donkić, Obala Žrtava Rata 5, 21460 Stari Grad</item>
      <item>Nikola Pavičić, VRBANJ 53 (ranije: VRBANJ, VRBANJ, 0), 21460 Vrbanj</item>
      <item>Andrej Petrić, KOD SV. MANDALINE 15 (ranije: STARI GRAD, STARI GRAD, 0), 21460 Stari Grad</item>
      <item>Siniša Petrić, Ulica Petra Scutteri 6, 21460 Stari Grad</item>
      <item>Tonko Petrić, Šiberija 20, 21460 Stari Grad</item>
      <item>Vinko Petrić, Ulica Kralja Zvonimira 28, 21460 Stari Grad</item>
      <item>Antun Plenković, SVIRČE 80 (ranije: SVIRČE, SVIRČE, 0), 21460 Svirče</item>
      <item>Dinko Račić, Vrbanj 442, 21460 Vrbanj</item>
      <item>Dobrila Račić, Vrbanj 302 A, 21460 Vrbanj</item>
      <item>Jakša Račić, Ulica Kneza Branimira 5, 21460 Stari Grad</item>
      <item>Tatijana Radman-livaja, Molo Njiva 6, 21460 Stari Grad</item>
      <item>Irena Roić, Pavičića Dvor 7, 21460 Stari Grad</item>
      <item>Juraj Roić, Vrankovića Dvor 1, 21460 Stari Grad</item>
      <item>Lući Roić, PAVIČIĆA DVOR 7 (ranije: DOL, DOL, 0), 21460 Stari Grad</item>
      <item>Duška Rubinić, Vrisnik 67, 21465 Vrisnik</item>
      <item>Ivan Sanseović, KUNIČIĆA DVOR 4 (ranije: DOL, DOL, 0), 21460 Stari Grad</item>
      <item>Igor Srhoj, ULICA PETRA KREŠIMIRA IV 5 (ranije: STARI GRAD, STARI GRAD, 0), 21460 Stari Grad</item>
      <item>Ivo Stančić, Stančića Dvor 10, 21460 Stari Grad</item>
      <item>Toni Tarbušković, Ulica Predraga Bogdanića 17, 21460 Stari Grad</item>
      <item>Anita Viceić, Svirče 148, 21460 Svirče</item>
      <item>Kuzma Viceić, Ulica Ivana Zajca 6, 21460 Stari Grad</item>
      <item>Marin Vidošević, VRBANJ 324 (ranije: VRBANJ, VRBANJ, 0), 21460 Vrbanj</item>
      <item>Toni Vidović, Obala Žrtava Rata 10, 21460 Stari Grad</item>
      <item>Igor Vodanović, VRBANJ 210 (ranije: VRBANJ, VRBANJ, 0), 21460 Vrbanj</item>
      <item>Jurica Vodanović, ULICA DON MIHOVILA PAVLINOVIĆA 3 (ranije: STARI GRAD, STARI GRAD, 0), 21460 Stari Grad</item>
      <item>Ana Vranković, VRANKOVIĆA DVOR 6 (ranije: DOL, DOL, 0), 21460 Stari Grad</item>
      <item>Lukrecija Vranković, Svirče 96, 21460 Svirče</item>
      <item>Dragiša Zaninović, Ulica Kneza Branimira 19, 21460 Stari Grad</item>
      <item>Katica Zaninović, Ulica Kneza Branimira 19, 21460 Stari Grad</item>
      <item>Luka Stančić, Stančića Dvor 13, 21460 Stari Grad</item>
      <item>Meri Stipišić, Vrbanj 109, 21460 Vrbanj</item>
      <item>Zdeslav Škarpa, Ulica Don Frane Bulića 7, 21460 Stari Grad</item>
      <item>Franko Šoljan, Ulica Matija Ivanića 43, 21460 Stari Grad</item>
      <item>Neno Šoljan, Ulica Matije Gupca 3, 21460 Stari Grad</item>
      <item>Branka Grabovac, Graščica 6a, 10000 Zagreb</item>
      <item>Antonio Škarpa, Ulica Eugena Kvaternika 14, 21460 Stari Grad</item>
      <item>Vlatka Klišanin, VII. Ravnice 17, 10000 Zagreb</item>
      <item>Siniša Petrić, Ulica Petra Scutteri 6, 21460 Stari Grad</item>
      <item>Dane Pavičić, Andrije Mohorovičića 25, 43000 Bjelovar</item>
    </derivirana_varijabla>
  </DomainObject.Predmet.OstaliListFormatedWithAdress>
  <DomainObject.Predmet.OstaliListFormatedWithAdressOIB>
    <izvorni_sadrzaj>
      <item>Filip Gelo, OIB 68066482877, Vatrogasna 54, 31000 Osijek</item>
      <item>Alen Ivković, OIB 63957064080, Užarska 28/IV, 51000 Rijeka</item>
      <item>Nikša Barbarić, OIB 58503275233, Ulica Kralja Zvonimira 33, 21460 Stari Grad</item>
      <item>Nikša Barić, OIB 23657353558, Njiva 9, 21460 Stari Grad</item>
      <item>Tonči Bogdanić, OIB 35712879769, Trg Škor Ambroza Vranjicanija 1, 21460 Stari Grad</item>
      <item>Antun Bojanić, OIB 25390858866, Ulica Dr.ante Starčevića 12, 21460 Stari Grad</item>
      <item>Borko Bojanić, OIB 07902207709, Vrisnik 125, 21465 Vrisnik</item>
      <item>Dinko Božiković, OIB 01052764195, DOMOBRANSKA ULICA 36 (ranije: STARI GRAD, STARI GRAD, 0), 21460 Stari Grad</item>
      <item>Meri Božiković, OIB 61726058866, Svirče 70, 21460 Svirče</item>
      <item>Dinka Buratović, OIB 16309045883, Vrbanj 33, 21460 Vrbanj</item>
      <item>Dušan Buratović, OIB 25491440550, Vrbanj 215, 21460 Vrbanj</item>
      <item>Melita Carić, OIB 77082555798, Domobranska Ulica 32 A, 21460 Stari Grad</item>
      <item>Rina Carić, OIB 81122590612, Carića Dvor 2, 21460 Stari Grad</item>
      <item>Marko Dabro, OIB 25869758281, Ulica Kralja Zvonimira 10, 21460 Stari Grad</item>
      <item>Sonja Del, OIB 75936265707, DOMOBRANSKA ULICA 21 (ranije: STARI GRAD, STARI GRAD, 0), 21460 Stari Grad</item>
      <item>Jordan Deletis, OIB 14145462525, Ulica Predraga Bogdanića 34, 21460 Stari Grad</item>
      <item>Milica Draganić, OIB 11562636123, JELSA 339 (ranije: JELSA, JELSA, 0), 21465 Jelsa</item>
      <item>Peroslav Dragičević, OIB 15791751073, Ulica Ivice Stipišića 10, 21460 Stari Grad</item>
      <item>Jurko Dužević, OIB 80685108616, Duolnjo Kola 7, 21460 Stari Grad</item>
      <item>Ivo Fidler, OIB 78039638098, VRISNIK 10 (ranije: VRISNIK, VRISNIK, 0), 21465 Vrisnik</item>
      <item>Latka Fidler, OIB 28810656701, VRISNIK 10 (ranije: VRISNIK, VRISNIK, 0), 21465 Vrisnik</item>
      <item>Marija Franičević, OIB 37205376047, Gornji Dvori 9, 21460 Stari Grad</item>
      <item>Dinkica Garić, OIB 34659714940, Ulica Matija Ivanića 35, 21460 Stari Grad</item>
      <item>Milena Gluščević, OIB 97242624022, Vrbanj 66, 21460 Vrbanj</item>
      <item>Animari Jeličić, OIB 14710222757, Ulica Ivice Stipišića 8, 21460 Stari Grad</item>
      <item>Marina Jurić, OIB 43006608113, TRG STJEPANA RADIĆA 7 (ranije: STARI GRAD, STARI GRAD, 0), 21460 Stari Grad</item>
      <item>Helena Kalebić Görig, OIB 85121632115, Vrbanj 52, 21460 Vrbanj</item>
      <item>Kristina Kekez, OIB 09340335470, Šurokovića Dvor 7, 21460 Stari Grad</item>
      <item>Ivanka Knezović, OIB 22675913781, Vukovarska Cesta 17 A, 21460 Stari Grad</item>
      <item>Robert Kolumbić, OIB 00666799529, Vagonj 14, 21460 Stari Grad</item>
      <item>Matilda Kovačević, OIB 73368633655, Ulica Zbora Narodne Garde 1, 21460 Stari Grad</item>
      <item>Fabris Kuničić, OIB 54895041561, Ivan Dolac 11, 21465 Ivan Dolac</item>
      <item>Miljana Leleković, OIB 10525896098, Vrbanj 149, 21460 Vrbanj</item>
      <item>Margita Lubina, OIB 23679765650, Ulica Jurja Dalmatinca 6, 21460 Stari Grad</item>
      <item>Jakov Lupi, OIB 27983251135, KOD SV. ROKA 5 (ranije: STARI GRAD, STARI GRAD, 0), 21460 Stari Grad</item>
      <item>Mićelino Lupi, OIB 29422768835, VUKOVARSKA CESTA 9 (ranije: STARI GRAD, STARI GRAD, 0), 21460 Stari Grad</item>
      <item>Nikola Lupi, OIB 99879737628, Kod Sv. Mandaline 1, 21460 Stari Grad</item>
      <item>Vinko Lupi, OIB 11848062223, KOD SV. ROKA 7 (ranije: STARI GRAD, STARI GRAD, 0), 21460 Stari Grad</item>
      <item>Ivica Ljubić, OIB 56655610557, ULICA NIKOLE TESLE 12 (ranije: STARI GRAD, STARI GRAD, 0), 21460 Stari Grad</item>
      <item>Božo Makjanić, OIB 80928770835, Svirče 152, 21460 Svirče</item>
      <item>Cvjetko Matković, OIB 10443683019, ULICA MATIJA IVANIĆA 39 (ranije: STARI GRAD, STARI GRAD, 0), 21460 Stari Grad</item>
      <item>Ivica Matković-dražica, OIB 17752241913, Obala Žrtava Rata 4, 21460 Stari Grad</item>
      <item>Ivan Milatić, OIB 03038363991, DOMOBRANSKA ULICA 44 A (ranije: STARI GRAD, STARI GRAD, 0), 21460 Stari Grad</item>
      <item>Stjepan Milatić, OIB 24125103132, Vrbanj 150, 21460 Vrbanj</item>
      <item>Gordana Moscatello, OIB 83897408760, Ploča 17, 21460 Stari Grad</item>
      <item>Marijana Moškatelo, OIB 47789083770, Ploča 27, 21460 Stari Grad</item>
      <item>Tomi Moškatelo, OIB 23063775832, PLOČA 2 (ranije: DOL, DOL, 0), 21460 Stari Grad</item>
      <item>Suvad Mujezinović, OIB 79807741036, Ulica Emanuela Vidovića 3, 21460 Stari Grad</item>
      <item>Meri Odrljin, OIB 77718989091, Ulica Pave Dulčića 3, 21460 Stari Grad</item>
      <item>Alenka Pavičić, OIB 09982442980, VRBANJ 53 (ranije: VRBANJ, VRBANJ, 0), 21460 Vrbanj</item>
      <item>Meri Pavičić Donkić, OIB 14219038598, Obala Žrtava Rata 5, 21460 Stari Grad</item>
      <item>Nikola Pavičić, OIB 91865331053, VRBANJ 53 (ranije: VRBANJ, VRBANJ, 0), 21460 Vrbanj</item>
      <item>Andrej Petrić, OIB 19736485808, KOD SV. MANDALINE 15 (ranije: STARI GRAD, STARI GRAD, 0), 21460 Stari Grad</item>
      <item>Siniša Petrić, OIB 59516009847, Ulica Petra Scutteri 6, 21460 Stari Grad</item>
      <item>Tonko Petrić, OIB 82973125806, Šiberija 20, 21460 Stari Grad</item>
      <item>Vinko Petrić, OIB 25756669353, Ulica Kralja Zvonimira 28, 21460 Stari Grad</item>
      <item>Antun Plenković, OIB 85969226037, SVIRČE 80 (ranije: SVIRČE, SVIRČE, 0), 21460 Svirče</item>
      <item>Dinko Račić, OIB 02437704848, Vrbanj 442, 21460 Vrbanj</item>
      <item>Dobrila Račić, OIB 20570606006, Vrbanj 302 A, 21460 Vrbanj</item>
      <item>Jakša Račić, OIB 38999423527, Ulica Kneza Branimira 5, 21460 Stari Grad</item>
      <item>Tatijana Radman-livaja, OIB 18508954323, Molo Njiva 6, 21460 Stari Grad</item>
      <item>Irena Roić, OIB 74510422762, Pavičića Dvor 7, 21460 Stari Grad</item>
      <item>Juraj Roić, OIB 40166347687, Vrankovića Dvor 1, 21460 Stari Grad</item>
      <item>Lući Roić, OIB 24743587539, PAVIČIĆA DVOR 7 (ranije: DOL, DOL, 0), 21460 Stari Grad</item>
      <item>Duška Rubinić, OIB 81753177049, Vrisnik 67, 21465 Vrisnik</item>
      <item>Ivan Sanseović, OIB 08563467932, KUNIČIĆA DVOR 4 (ranije: DOL, DOL, 0), 21460 Stari Grad</item>
      <item>Igor Srhoj, OIB 49614028914, ULICA PETRA KREŠIMIRA IV 5 (ranije: STARI GRAD, STARI GRAD, 0), 21460 Stari Grad</item>
      <item>Ivo Stančić, OIB 64029423659, Stančića Dvor 10, 21460 Stari Grad</item>
      <item>Toni Tarbušković, OIB 94345687118, Ulica Predraga Bogdanića 17, 21460 Stari Grad</item>
      <item>Anita Viceić, OIB 06333694020, Svirče 148, 21460 Svirče</item>
      <item>Kuzma Viceić, OIB 18673197960, Ulica Ivana Zajca 6, 21460 Stari Grad</item>
      <item>Marin Vidošević, OIB 79171335463, VRBANJ 324 (ranije: VRBANJ, VRBANJ, 0), 21460 Vrbanj</item>
      <item>Toni Vidović, OIB 06215024380, Obala Žrtava Rata 10, 21460 Stari Grad</item>
      <item>Igor Vodanović, OIB 84309988572, VRBANJ 210 (ranije: VRBANJ, VRBANJ, 0), 21460 Vrbanj</item>
      <item>Jurica Vodanović, OIB 73535528486, ULICA DON MIHOVILA PAVLINOVIĆA 3 (ranije: STARI GRAD, STARI GRAD, 0), 21460 Stari Grad</item>
      <item>Ana Vranković, OIB 16520971202, VRANKOVIĆA DVOR 6 (ranije: DOL, DOL, 0), 21460 Stari Grad</item>
      <item>Lukrecija Vranković, OIB 74776528214, Svirče 96, 21460 Svirče</item>
      <item>Dragiša Zaninović, OIB 39417717290, Ulica Kneza Branimira 19, 21460 Stari Grad</item>
      <item>Katica Zaninović, OIB 02436297803, Ulica Kneza Branimira 19, 21460 Stari Grad</item>
      <item>Luka Stančić, OIB 91475365556, Stančića Dvor 13, 21460 Stari Grad</item>
      <item>Meri Stipišić, OIB 11963988379, Vrbanj 109, 21460 Vrbanj</item>
      <item>Zdeslav Škarpa, OIB 76872378956, Ulica Don Frane Bulića 7, 21460 Stari Grad</item>
      <item>Franko Šoljan, OIB 99776208688, Ulica Matija Ivanića 43, 21460 Stari Grad</item>
      <item>Neno Šoljan, OIB 04419572654, Ulica Matije Gupca 3, 21460 Stari Grad</item>
      <item>Branka Grabovac, OIB 57930518010, Graščica 6a, 10000 Zagreb</item>
      <item>Antonio Škarpa, OIB 79295150323, Ulica Eugena Kvaternika 14, 21460 Stari Grad</item>
      <item>Vlatka Klišanin, OIB 41045358920, VII. Ravnice 17, 10000 Zagreb</item>
      <item>Siniša Petrić, OIB 59516009847, Ulica Petra Scutteri 6, 21460 Stari Grad</item>
      <item>Dane Pavičić, OIB 20305861469, Andrije Mohorovičića 25, 43000 Bjelovar</item>
    </izvorni_sadrzaj>
    <derivirana_varijabla naziv="DomainObject.Predmet.OstaliListFormatedWithAdressOIB_1">
      <item>Filip Gelo, OIB 68066482877, Vatrogasna 54, 31000 Osijek</item>
      <item>Alen Ivković, OIB 63957064080, Užarska 28/IV, 51000 Rijeka</item>
      <item>Nikša Barbarić, OIB 58503275233, Ulica Kralja Zvonimira 33, 21460 Stari Grad</item>
      <item>Nikša Barić, OIB 23657353558, Njiva 9, 21460 Stari Grad</item>
      <item>Tonči Bogdanić, OIB 35712879769, Trg Škor Ambroza Vranjicanija 1, 21460 Stari Grad</item>
      <item>Antun Bojanić, OIB 25390858866, Ulica Dr.ante Starčevića 12, 21460 Stari Grad</item>
      <item>Borko Bojanić, OIB 07902207709, Vrisnik 125, 21465 Vrisnik</item>
      <item>Dinko Božiković, OIB 01052764195, DOMOBRANSKA ULICA 36 (ranije: STARI GRAD, STARI GRAD, 0), 21460 Stari Grad</item>
      <item>Meri Božiković, OIB 61726058866, Svirče 70, 21460 Svirče</item>
      <item>Dinka Buratović, OIB 16309045883, Vrbanj 33, 21460 Vrbanj</item>
      <item>Dušan Buratović, OIB 25491440550, Vrbanj 215, 21460 Vrbanj</item>
      <item>Melita Carić, OIB 77082555798, Domobranska Ulica 32 A, 21460 Stari Grad</item>
      <item>Rina Carić, OIB 81122590612, Carića Dvor 2, 21460 Stari Grad</item>
      <item>Marko Dabro, OIB 25869758281, Ulica Kralja Zvonimira 10, 21460 Stari Grad</item>
      <item>Sonja Del, OIB 75936265707, DOMOBRANSKA ULICA 21 (ranije: STARI GRAD, STARI GRAD, 0), 21460 Stari Grad</item>
      <item>Jordan Deletis, OIB 14145462525, Ulica Predraga Bogdanića 34, 21460 Stari Grad</item>
      <item>Milica Draganić, OIB 11562636123, JELSA 339 (ranije: JELSA, JELSA, 0), 21465 Jelsa</item>
      <item>Peroslav Dragičević, OIB 15791751073, Ulica Ivice Stipišića 10, 21460 Stari Grad</item>
      <item>Jurko Dužević, OIB 80685108616, Duolnjo Kola 7, 21460 Stari Grad</item>
      <item>Ivo Fidler, OIB 78039638098, VRISNIK 10 (ranije: VRISNIK, VRISNIK, 0), 21465 Vrisnik</item>
      <item>Latka Fidler, OIB 28810656701, VRISNIK 10 (ranije: VRISNIK, VRISNIK, 0), 21465 Vrisnik</item>
      <item>Marija Franičević, OIB 37205376047, Gornji Dvori 9, 21460 Stari Grad</item>
      <item>Dinkica Garić, OIB 34659714940, Ulica Matija Ivanića 35, 21460 Stari Grad</item>
      <item>Milena Gluščević, OIB 97242624022, Vrbanj 66, 21460 Vrbanj</item>
      <item>Animari Jeličić, OIB 14710222757, Ulica Ivice Stipišića 8, 21460 Stari Grad</item>
      <item>Marina Jurić, OIB 43006608113, TRG STJEPANA RADIĆA 7 (ranije: STARI GRAD, STARI GRAD, 0), 21460 Stari Grad</item>
      <item>Helena Kalebić Görig, OIB 85121632115, Vrbanj 52, 21460 Vrbanj</item>
      <item>Kristina Kekez, OIB 09340335470, Šurokovića Dvor 7, 21460 Stari Grad</item>
      <item>Ivanka Knezović, OIB 22675913781, Vukovarska Cesta 17 A, 21460 Stari Grad</item>
      <item>Robert Kolumbić, OIB 00666799529, Vagonj 14, 21460 Stari Grad</item>
      <item>Matilda Kovačević, OIB 73368633655, Ulica Zbora Narodne Garde 1, 21460 Stari Grad</item>
      <item>Fabris Kuničić, OIB 54895041561, Ivan Dolac 11, 21465 Ivan Dolac</item>
      <item>Miljana Leleković, OIB 10525896098, Vrbanj 149, 21460 Vrbanj</item>
      <item>Margita Lubina, OIB 23679765650, Ulica Jurja Dalmatinca 6, 21460 Stari Grad</item>
      <item>Jakov Lupi, OIB 27983251135, KOD SV. ROKA 5 (ranije: STARI GRAD, STARI GRAD, 0), 21460 Stari Grad</item>
      <item>Mićelino Lupi, OIB 29422768835, VUKOVARSKA CESTA 9 (ranije: STARI GRAD, STARI GRAD, 0), 21460 Stari Grad</item>
      <item>Nikola Lupi, OIB 99879737628, Kod Sv. Mandaline 1, 21460 Stari Grad</item>
      <item>Vinko Lupi, OIB 11848062223, KOD SV. ROKA 7 (ranije: STARI GRAD, STARI GRAD, 0), 21460 Stari Grad</item>
      <item>Ivica Ljubić, OIB 56655610557, ULICA NIKOLE TESLE 12 (ranije: STARI GRAD, STARI GRAD, 0), 21460 Stari Grad</item>
      <item>Božo Makjanić, OIB 80928770835, Svirče 152, 21460 Svirče</item>
      <item>Cvjetko Matković, OIB 10443683019, ULICA MATIJA IVANIĆA 39 (ranije: STARI GRAD, STARI GRAD, 0), 21460 Stari Grad</item>
      <item>Ivica Matković-dražica, OIB 17752241913, Obala Žrtava Rata 4, 21460 Stari Grad</item>
      <item>Ivan Milatić, OIB 03038363991, DOMOBRANSKA ULICA 44 A (ranije: STARI GRAD, STARI GRAD, 0), 21460 Stari Grad</item>
      <item>Stjepan Milatić, OIB 24125103132, Vrbanj 150, 21460 Vrbanj</item>
      <item>Gordana Moscatello, OIB 83897408760, Ploča 17, 21460 Stari Grad</item>
      <item>Marijana Moškatelo, OIB 47789083770, Ploča 27, 21460 Stari Grad</item>
      <item>Tomi Moškatelo, OIB 23063775832, PLOČA 2 (ranije: DOL, DOL, 0), 21460 Stari Grad</item>
      <item>Suvad Mujezinović, OIB 79807741036, Ulica Emanuela Vidovića 3, 21460 Stari Grad</item>
      <item>Meri Odrljin, OIB 77718989091, Ulica Pave Dulčića 3, 21460 Stari Grad</item>
      <item>Alenka Pavičić, OIB 09982442980, VRBANJ 53 (ranije: VRBANJ, VRBANJ, 0), 21460 Vrbanj</item>
      <item>Meri Pavičić Donkić, OIB 14219038598, Obala Žrtava Rata 5, 21460 Stari Grad</item>
      <item>Nikola Pavičić, OIB 91865331053, VRBANJ 53 (ranije: VRBANJ, VRBANJ, 0), 21460 Vrbanj</item>
      <item>Andrej Petrić, OIB 19736485808, KOD SV. MANDALINE 15 (ranije: STARI GRAD, STARI GRAD, 0), 21460 Stari Grad</item>
      <item>Siniša Petrić, OIB 59516009847, Ulica Petra Scutteri 6, 21460 Stari Grad</item>
      <item>Tonko Petrić, OIB 82973125806, Šiberija 20, 21460 Stari Grad</item>
      <item>Vinko Petrić, OIB 25756669353, Ulica Kralja Zvonimira 28, 21460 Stari Grad</item>
      <item>Antun Plenković, OIB 85969226037, SVIRČE 80 (ranije: SVIRČE, SVIRČE, 0), 21460 Svirče</item>
      <item>Dinko Račić, OIB 02437704848, Vrbanj 442, 21460 Vrbanj</item>
      <item>Dobrila Račić, OIB 20570606006, Vrbanj 302 A, 21460 Vrbanj</item>
      <item>Jakša Račić, OIB 38999423527, Ulica Kneza Branimira 5, 21460 Stari Grad</item>
      <item>Tatijana Radman-livaja, OIB 18508954323, Molo Njiva 6, 21460 Stari Grad</item>
      <item>Irena Roić, OIB 74510422762, Pavičića Dvor 7, 21460 Stari Grad</item>
      <item>Juraj Roić, OIB 40166347687, Vrankovića Dvor 1, 21460 Stari Grad</item>
      <item>Lući Roić, OIB 24743587539, PAVIČIĆA DVOR 7 (ranije: DOL, DOL, 0), 21460 Stari Grad</item>
      <item>Duška Rubinić, OIB 81753177049, Vrisnik 67, 21465 Vrisnik</item>
      <item>Ivan Sanseović, OIB 08563467932, KUNIČIĆA DVOR 4 (ranije: DOL, DOL, 0), 21460 Stari Grad</item>
      <item>Igor Srhoj, OIB 49614028914, ULICA PETRA KREŠIMIRA IV 5 (ranije: STARI GRAD, STARI GRAD, 0), 21460 Stari Grad</item>
      <item>Ivo Stančić, OIB 64029423659, Stančića Dvor 10, 21460 Stari Grad</item>
      <item>Toni Tarbušković, OIB 94345687118, Ulica Predraga Bogdanića 17, 21460 Stari Grad</item>
      <item>Anita Viceić, OIB 06333694020, Svirče 148, 21460 Svirče</item>
      <item>Kuzma Viceić, OIB 18673197960, Ulica Ivana Zajca 6, 21460 Stari Grad</item>
      <item>Marin Vidošević, OIB 79171335463, VRBANJ 324 (ranije: VRBANJ, VRBANJ, 0), 21460 Vrbanj</item>
      <item>Toni Vidović, OIB 06215024380, Obala Žrtava Rata 10, 21460 Stari Grad</item>
      <item>Igor Vodanović, OIB 84309988572, VRBANJ 210 (ranije: VRBANJ, VRBANJ, 0), 21460 Vrbanj</item>
      <item>Jurica Vodanović, OIB 73535528486, ULICA DON MIHOVILA PAVLINOVIĆA 3 (ranije: STARI GRAD, STARI GRAD, 0), 21460 Stari Grad</item>
      <item>Ana Vranković, OIB 16520971202, VRANKOVIĆA DVOR 6 (ranije: DOL, DOL, 0), 21460 Stari Grad</item>
      <item>Lukrecija Vranković, OIB 74776528214, Svirče 96, 21460 Svirče</item>
      <item>Dragiša Zaninović, OIB 39417717290, Ulica Kneza Branimira 19, 21460 Stari Grad</item>
      <item>Katica Zaninović, OIB 02436297803, Ulica Kneza Branimira 19, 21460 Stari Grad</item>
      <item>Luka Stančić, OIB 91475365556, Stančića Dvor 13, 21460 Stari Grad</item>
      <item>Meri Stipišić, OIB 11963988379, Vrbanj 109, 21460 Vrbanj</item>
      <item>Zdeslav Škarpa, OIB 76872378956, Ulica Don Frane Bulića 7, 21460 Stari Grad</item>
      <item>Franko Šoljan, OIB 99776208688, Ulica Matija Ivanića 43, 21460 Stari Grad</item>
      <item>Neno Šoljan, OIB 04419572654, Ulica Matije Gupca 3, 21460 Stari Grad</item>
      <item>Branka Grabovac, OIB 57930518010, Graščica 6a, 10000 Zagreb</item>
      <item>Antonio Škarpa, OIB 79295150323, Ulica Eugena Kvaternika 14, 21460 Stari Grad</item>
      <item>Vlatka Klišanin, OIB 41045358920, VII. Ravnice 17, 10000 Zagreb</item>
      <item>Siniša Petrić, OIB 59516009847, Ulica Petra Scutteri 6, 21460 Stari Grad</item>
      <item>Dane Pavičić, OIB 20305861469, Andrije Mohorovičića 25, 43000 Bjelovar</item>
    </derivirana_varijabla>
  </DomainObject.Predmet.OstaliListFormatedWithAdressOIB>
  <DomainObject.Predmet.OstaliListNazivFormated>
    <izvorni_sadrzaj>
      <item>Filip Gelo</item>
      <item>Alen Ivković</item>
      <item>Nikša Barbarić</item>
      <item>Nikša Barić</item>
      <item>Tonči Bogdanić</item>
      <item>Antun Bojanić</item>
      <item>Borko Bojanić</item>
      <item>Dinko Božiković</item>
      <item>Meri Božiković</item>
      <item>Dinka Buratović</item>
      <item>Dušan Buratović</item>
      <item>Melita Carić</item>
      <item>Rina Carić</item>
      <item>Marko Dabro</item>
      <item>Sonja Del</item>
      <item>Jordan Deletis</item>
      <item>Milica Draganić</item>
      <item>Peroslav Dragičević</item>
      <item>Jurko Dužević</item>
      <item>Ivo Fidler</item>
      <item>Latka Fidler</item>
      <item>Marija Franičević</item>
      <item>Dinkica Garić</item>
      <item>Milena Gluščević</item>
      <item>Animari Jeličić</item>
      <item>Marina Jurić</item>
      <item>Helena Kalebić Görig</item>
      <item>Kristina Kekez</item>
      <item>Ivanka Knezović</item>
      <item>Robert Kolumbić</item>
      <item>Matilda Kovačević</item>
      <item>Fabris Kuničić</item>
      <item>Miljana Leleković</item>
      <item>Margita Lubina</item>
      <item>Jakov Lupi</item>
      <item>Mićelino Lupi</item>
      <item>Nikola Lupi</item>
      <item>Vinko Lupi</item>
      <item>Ivica Ljubić</item>
      <item>Božo Makjanić</item>
      <item>Cvjetko Matković</item>
      <item>Ivica Matković-dražica</item>
      <item>Ivan Milatić</item>
      <item>Stjepan Milatić</item>
      <item>Gordana Moscatello</item>
      <item>Marijana Moškatelo</item>
      <item>Tomi Moškatelo</item>
      <item>Suvad Mujezinović</item>
      <item>Meri Odrljin</item>
      <item>Alenka Pavičić</item>
      <item>Meri Pavičić Donkić</item>
      <item>Nikola Pavičić</item>
      <item>Andrej Petrić</item>
      <item>Siniša Petrić</item>
      <item>Tonko Petrić</item>
      <item>Vinko Petrić</item>
      <item>Antun Plenković</item>
      <item>Dinko Račić</item>
      <item>Dobrila Račić</item>
      <item>Jakša Račić</item>
      <item>Tatijana Radman-livaja</item>
      <item>Irena Roić</item>
      <item>Juraj Roić</item>
      <item>Lući Roić</item>
      <item>Duška Rubinić</item>
      <item>Ivan Sanseović</item>
      <item>Igor Srhoj</item>
      <item>Ivo Stančić</item>
      <item>Toni Tarbušković</item>
      <item>Anita Viceić</item>
      <item>Kuzma Viceić</item>
      <item>Marin Vidošević</item>
      <item>Toni Vidović</item>
      <item>Igor Vodanović</item>
      <item>Jurica Vodanović</item>
      <item>Ana Vranković</item>
      <item>Lukrecija Vranković</item>
      <item>Dragiša Zaninović</item>
      <item>Katica Zaninović</item>
      <item>Luka Stančić</item>
      <item>Meri Stipišić</item>
      <item>Zdeslav Škarpa</item>
      <item>Franko Šoljan</item>
      <item>Neno Šoljan</item>
      <item>Branka Grabovac</item>
      <item>Antonio Škarpa</item>
      <item>Vlatka Klišanin</item>
      <item>Siniša Petrić</item>
      <item>Dane Pavičić</item>
    </izvorni_sadrzaj>
    <derivirana_varijabla naziv="DomainObject.Predmet.OstaliListNazivFormated_1">
      <item>Filip Gelo</item>
      <item>Alen Ivković</item>
      <item>Nikša Barbarić</item>
      <item>Nikša Barić</item>
      <item>Tonči Bogdanić</item>
      <item>Antun Bojanić</item>
      <item>Borko Bojanić</item>
      <item>Dinko Božiković</item>
      <item>Meri Božiković</item>
      <item>Dinka Buratović</item>
      <item>Dušan Buratović</item>
      <item>Melita Carić</item>
      <item>Rina Carić</item>
      <item>Marko Dabro</item>
      <item>Sonja Del</item>
      <item>Jordan Deletis</item>
      <item>Milica Draganić</item>
      <item>Peroslav Dragičević</item>
      <item>Jurko Dužević</item>
      <item>Ivo Fidler</item>
      <item>Latka Fidler</item>
      <item>Marija Franičević</item>
      <item>Dinkica Garić</item>
      <item>Milena Gluščević</item>
      <item>Animari Jeličić</item>
      <item>Marina Jurić</item>
      <item>Helena Kalebić Görig</item>
      <item>Kristina Kekez</item>
      <item>Ivanka Knezović</item>
      <item>Robert Kolumbić</item>
      <item>Matilda Kovačević</item>
      <item>Fabris Kuničić</item>
      <item>Miljana Leleković</item>
      <item>Margita Lubina</item>
      <item>Jakov Lupi</item>
      <item>Mićelino Lupi</item>
      <item>Nikola Lupi</item>
      <item>Vinko Lupi</item>
      <item>Ivica Ljubić</item>
      <item>Božo Makjanić</item>
      <item>Cvjetko Matković</item>
      <item>Ivica Matković-dražica</item>
      <item>Ivan Milatić</item>
      <item>Stjepan Milatić</item>
      <item>Gordana Moscatello</item>
      <item>Marijana Moškatelo</item>
      <item>Tomi Moškatelo</item>
      <item>Suvad Mujezinović</item>
      <item>Meri Odrljin</item>
      <item>Alenka Pavičić</item>
      <item>Meri Pavičić Donkić</item>
      <item>Nikola Pavičić</item>
      <item>Andrej Petrić</item>
      <item>Siniša Petrić</item>
      <item>Tonko Petrić</item>
      <item>Vinko Petrić</item>
      <item>Antun Plenković</item>
      <item>Dinko Račić</item>
      <item>Dobrila Račić</item>
      <item>Jakša Račić</item>
      <item>Tatijana Radman-livaja</item>
      <item>Irena Roić</item>
      <item>Juraj Roić</item>
      <item>Lući Roić</item>
      <item>Duška Rubinić</item>
      <item>Ivan Sanseović</item>
      <item>Igor Srhoj</item>
      <item>Ivo Stančić</item>
      <item>Toni Tarbušković</item>
      <item>Anita Viceić</item>
      <item>Kuzma Viceić</item>
      <item>Marin Vidošević</item>
      <item>Toni Vidović</item>
      <item>Igor Vodanović</item>
      <item>Jurica Vodanović</item>
      <item>Ana Vranković</item>
      <item>Lukrecija Vranković</item>
      <item>Dragiša Zaninović</item>
      <item>Katica Zaninović</item>
      <item>Luka Stančić</item>
      <item>Meri Stipišić</item>
      <item>Zdeslav Škarpa</item>
      <item>Franko Šoljan</item>
      <item>Neno Šoljan</item>
      <item>Branka Grabovac</item>
      <item>Antonio Škarpa</item>
      <item>Vlatka Klišanin</item>
      <item>Siniša Petrić</item>
      <item>Dane Pavičić</item>
    </derivirana_varijabla>
  </DomainObject.Predmet.OstaliListNazivFormated>
  <DomainObject.Predmet.OstaliListNazivFormatedOIB>
    <izvorni_sadrzaj>
      <item>Filip Gelo, OIB 68066482877</item>
      <item>Alen Ivković, OIB 63957064080</item>
      <item>Nikša Barbarić, OIB 58503275233</item>
      <item>Nikša Barić, OIB 23657353558</item>
      <item>Tonči Bogdanić, OIB 35712879769</item>
      <item>Antun Bojanić, OIB 25390858866</item>
      <item>Borko Bojanić, OIB 07902207709</item>
      <item>Dinko Božiković, OIB 01052764195</item>
      <item>Meri Božiković, OIB 61726058866</item>
      <item>Dinka Buratović, OIB 16309045883</item>
      <item>Dušan Buratović, OIB 25491440550</item>
      <item>Melita Carić, OIB 77082555798</item>
      <item>Rina Carić, OIB 81122590612</item>
      <item>Marko Dabro, OIB 25869758281</item>
      <item>Sonja Del, OIB 75936265707</item>
      <item>Jordan Deletis, OIB 14145462525</item>
      <item>Milica Draganić, OIB 11562636123</item>
      <item>Peroslav Dragičević, OIB 15791751073</item>
      <item>Jurko Dužević, OIB 80685108616</item>
      <item>Ivo Fidler, OIB 78039638098</item>
      <item>Latka Fidler, OIB 28810656701</item>
      <item>Marija Franičević, OIB 37205376047</item>
      <item>Dinkica Garić, OIB 34659714940</item>
      <item>Milena Gluščević, OIB 97242624022</item>
      <item>Animari Jeličić, OIB 14710222757</item>
      <item>Marina Jurić, OIB 43006608113</item>
      <item>Helena Kalebić Görig, OIB 85121632115</item>
      <item>Kristina Kekez, OIB 09340335470</item>
      <item>Ivanka Knezović, OIB 22675913781</item>
      <item>Robert Kolumbić, OIB 00666799529</item>
      <item>Matilda Kovačević, OIB 73368633655</item>
      <item>Fabris Kuničić, OIB 54895041561</item>
      <item>Miljana Leleković, OIB 10525896098</item>
      <item>Margita Lubina, OIB 23679765650</item>
      <item>Jakov Lupi, OIB 27983251135</item>
      <item>Mićelino Lupi, OIB 29422768835</item>
      <item>Nikola Lupi, OIB 99879737628</item>
      <item>Vinko Lupi, OIB 11848062223</item>
      <item>Ivica Ljubić, OIB 56655610557</item>
      <item>Božo Makjanić, OIB 80928770835</item>
      <item>Cvjetko Matković, OIB 10443683019</item>
      <item>Ivica Matković-dražica, OIB 17752241913</item>
      <item>Ivan Milatić, OIB 03038363991</item>
      <item>Stjepan Milatić, OIB 24125103132</item>
      <item>Gordana Moscatello, OIB 83897408760</item>
      <item>Marijana Moškatelo, OIB 47789083770</item>
      <item>Tomi Moškatelo, OIB 23063775832</item>
      <item>Suvad Mujezinović, OIB 79807741036</item>
      <item>Meri Odrljin, OIB 77718989091</item>
      <item>Alenka Pavičić, OIB 09982442980</item>
      <item>Meri Pavičić Donkić, OIB 14219038598</item>
      <item>Nikola Pavičić, OIB 91865331053</item>
      <item>Andrej Petrić, OIB 19736485808</item>
      <item>Siniša Petrić, OIB 59516009847</item>
      <item>Tonko Petrić, OIB 82973125806</item>
      <item>Vinko Petrić, OIB 25756669353</item>
      <item>Antun Plenković, OIB 85969226037</item>
      <item>Dinko Račić, OIB 02437704848</item>
      <item>Dobrila Račić, OIB 20570606006</item>
      <item>Jakša Račić, OIB 38999423527</item>
      <item>Tatijana Radman-livaja, OIB 18508954323</item>
      <item>Irena Roić, OIB 74510422762</item>
      <item>Juraj Roić, OIB 40166347687</item>
      <item>Lući Roić, OIB 24743587539</item>
      <item>Duška Rubinić, OIB 81753177049</item>
      <item>Ivan Sanseović, OIB 08563467932</item>
      <item>Igor Srhoj, OIB 49614028914</item>
      <item>Ivo Stančić, OIB 64029423659</item>
      <item>Toni Tarbušković, OIB 94345687118</item>
      <item>Anita Viceić, OIB 06333694020</item>
      <item>Kuzma Viceić, OIB 18673197960</item>
      <item>Marin Vidošević, OIB 79171335463</item>
      <item>Toni Vidović, OIB 06215024380</item>
      <item>Igor Vodanović, OIB 84309988572</item>
      <item>Jurica Vodanović, OIB 73535528486</item>
      <item>Ana Vranković, OIB 16520971202</item>
      <item>Lukrecija Vranković, OIB 74776528214</item>
      <item>Dragiša Zaninović, OIB 39417717290</item>
      <item>Katica Zaninović, OIB 02436297803</item>
      <item>Luka Stančić, OIB 91475365556</item>
      <item>Meri Stipišić, OIB 11963988379</item>
      <item>Zdeslav Škarpa, OIB 76872378956</item>
      <item>Franko Šoljan, OIB 99776208688</item>
      <item>Neno Šoljan, OIB 04419572654</item>
      <item>Branka Grabovac, OIB 57930518010</item>
      <item>Antonio Škarpa, OIB 79295150323</item>
      <item>Vlatka Klišanin, OIB 41045358920</item>
      <item>Siniša Petrić, OIB 59516009847</item>
      <item>Dane Pavičić, OIB 20305861469</item>
    </izvorni_sadrzaj>
    <derivirana_varijabla naziv="DomainObject.Predmet.OstaliListNazivFormatedOIB_1">
      <item>Filip Gelo, OIB 68066482877</item>
      <item>Alen Ivković, OIB 63957064080</item>
      <item>Nikša Barbarić, OIB 58503275233</item>
      <item>Nikša Barić, OIB 23657353558</item>
      <item>Tonči Bogdanić, OIB 35712879769</item>
      <item>Antun Bojanić, OIB 25390858866</item>
      <item>Borko Bojanić, OIB 07902207709</item>
      <item>Dinko Božiković, OIB 01052764195</item>
      <item>Meri Božiković, OIB 61726058866</item>
      <item>Dinka Buratović, OIB 16309045883</item>
      <item>Dušan Buratović, OIB 25491440550</item>
      <item>Melita Carić, OIB 77082555798</item>
      <item>Rina Carić, OIB 81122590612</item>
      <item>Marko Dabro, OIB 25869758281</item>
      <item>Sonja Del, OIB 75936265707</item>
      <item>Jordan Deletis, OIB 14145462525</item>
      <item>Milica Draganić, OIB 11562636123</item>
      <item>Peroslav Dragičević, OIB 15791751073</item>
      <item>Jurko Dužević, OIB 80685108616</item>
      <item>Ivo Fidler, OIB 78039638098</item>
      <item>Latka Fidler, OIB 28810656701</item>
      <item>Marija Franičević, OIB 37205376047</item>
      <item>Dinkica Garić, OIB 34659714940</item>
      <item>Milena Gluščević, OIB 97242624022</item>
      <item>Animari Jeličić, OIB 14710222757</item>
      <item>Marina Jurić, OIB 43006608113</item>
      <item>Helena Kalebić Görig, OIB 85121632115</item>
      <item>Kristina Kekez, OIB 09340335470</item>
      <item>Ivanka Knezović, OIB 22675913781</item>
      <item>Robert Kolumbić, OIB 00666799529</item>
      <item>Matilda Kovačević, OIB 73368633655</item>
      <item>Fabris Kuničić, OIB 54895041561</item>
      <item>Miljana Leleković, OIB 10525896098</item>
      <item>Margita Lubina, OIB 23679765650</item>
      <item>Jakov Lupi, OIB 27983251135</item>
      <item>Mićelino Lupi, OIB 29422768835</item>
      <item>Nikola Lupi, OIB 99879737628</item>
      <item>Vinko Lupi, OIB 11848062223</item>
      <item>Ivica Ljubić, OIB 56655610557</item>
      <item>Božo Makjanić, OIB 80928770835</item>
      <item>Cvjetko Matković, OIB 10443683019</item>
      <item>Ivica Matković-dražica, OIB 17752241913</item>
      <item>Ivan Milatić, OIB 03038363991</item>
      <item>Stjepan Milatić, OIB 24125103132</item>
      <item>Gordana Moscatello, OIB 83897408760</item>
      <item>Marijana Moškatelo, OIB 47789083770</item>
      <item>Tomi Moškatelo, OIB 23063775832</item>
      <item>Suvad Mujezinović, OIB 79807741036</item>
      <item>Meri Odrljin, OIB 77718989091</item>
      <item>Alenka Pavičić, OIB 09982442980</item>
      <item>Meri Pavičić Donkić, OIB 14219038598</item>
      <item>Nikola Pavičić, OIB 91865331053</item>
      <item>Andrej Petrić, OIB 19736485808</item>
      <item>Siniša Petrić, OIB 59516009847</item>
      <item>Tonko Petrić, OIB 82973125806</item>
      <item>Vinko Petrić, OIB 25756669353</item>
      <item>Antun Plenković, OIB 85969226037</item>
      <item>Dinko Račić, OIB 02437704848</item>
      <item>Dobrila Račić, OIB 20570606006</item>
      <item>Jakša Račić, OIB 38999423527</item>
      <item>Tatijana Radman-livaja, OIB 18508954323</item>
      <item>Irena Roić, OIB 74510422762</item>
      <item>Juraj Roić, OIB 40166347687</item>
      <item>Lući Roić, OIB 24743587539</item>
      <item>Duška Rubinić, OIB 81753177049</item>
      <item>Ivan Sanseović, OIB 08563467932</item>
      <item>Igor Srhoj, OIB 49614028914</item>
      <item>Ivo Stančić, OIB 64029423659</item>
      <item>Toni Tarbušković, OIB 94345687118</item>
      <item>Anita Viceić, OIB 06333694020</item>
      <item>Kuzma Viceić, OIB 18673197960</item>
      <item>Marin Vidošević, OIB 79171335463</item>
      <item>Toni Vidović, OIB 06215024380</item>
      <item>Igor Vodanović, OIB 84309988572</item>
      <item>Jurica Vodanović, OIB 73535528486</item>
      <item>Ana Vranković, OIB 16520971202</item>
      <item>Lukrecija Vranković, OIB 74776528214</item>
      <item>Dragiša Zaninović, OIB 39417717290</item>
      <item>Katica Zaninović, OIB 02436297803</item>
      <item>Luka Stančić, OIB 91475365556</item>
      <item>Meri Stipišić, OIB 11963988379</item>
      <item>Zdeslav Škarpa, OIB 76872378956</item>
      <item>Franko Šoljan, OIB 99776208688</item>
      <item>Neno Šoljan, OIB 04419572654</item>
      <item>Branka Grabovac, OIB 57930518010</item>
      <item>Antonio Škarpa, OIB 79295150323</item>
      <item>Vlatka Klišanin, OIB 41045358920</item>
      <item>Siniša Petrić, OIB 59516009847</item>
      <item>Dane Pavičić, OIB 20305861469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prosinca 2018.</izvorni_sadrzaj>
    <derivirana_varijabla naziv="DomainObject.Datum_1">24.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HELIOS FAROS, dioničko društvo za ugostiteljstvo u stečaju</izvorni_sadrzaj>
    <derivirana_varijabla naziv="DomainObject.Predmet.ProtustrankaIDrugi_1">HELIOS FAROS, dioničko društvo za ugostiteljstvo u stečaju</derivirana_varijabla>
  </DomainObject.Predmet.ProtustrankaIDrugi>
  <DomainObject.Predmet.StrankaIDrugiAdressOIB>
    <izvorni_sadrzaj>FINA ZAGREB, OIB 85821130368, Koturaška 43, 10000 Zagreb</izvorni_sadrzaj>
    <derivirana_varijabla naziv="DomainObject.Predmet.StrankaIDrugiAdressOIB_1">FINA ZAGREB, OIB 85821130368, Koturaška 43, 10000 Zagreb</derivirana_varijabla>
  </DomainObject.Predmet.StrankaIDrugiAdressOIB>
  <DomainObject.Predmet.ProtustrankaIDrugiAdressOIB>
    <izvorni_sadrzaj>HELIOS FAROS, dioničko društvo za ugostiteljstvo u stečaju, OIB 48594515409, Priko/bb, 21460 Stari Grad</izvorni_sadrzaj>
    <derivirana_varijabla naziv="DomainObject.Predmet.ProtustrankaIDrugiAdressOIB_1">HELIOS FAROS, dioničko društvo za ugostiteljstvo u stečaju, OIB 48594515409, Priko/bb, 21460 Stari 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HELIOS FAROS, dioničko društvo za ugostiteljstvo u stečaju</item>
      <item>Filip Gelo</item>
      <item>Alen Ivković</item>
      <item>Nikša Barbarić</item>
      <item>Nikša Barić</item>
      <item>Tonči Bogdanić</item>
      <item>Antun Bojanić</item>
      <item>Borko Bojanić</item>
      <item>Dinko Božiković</item>
      <item>Meri Božiković</item>
      <item>Dinka Buratović</item>
      <item>Dušan Buratović</item>
      <item>Melita Carić</item>
      <item>Rina Carić</item>
      <item>Marko Dabro</item>
      <item>Sonja Del</item>
      <item>Jordan Deletis</item>
      <item>Milica Draganić</item>
      <item>Peroslav Dragičević</item>
      <item>Jurko Dužević</item>
      <item>Ivo Fidler</item>
      <item>Latka Fidler</item>
      <item>Marija Franičević</item>
      <item>Dinkica Garić</item>
      <item>Milena Gluščević</item>
      <item>Animari Jeličić</item>
      <item>Marina Jurić</item>
      <item>Helena Kalebić Görig</item>
      <item>Kristina Kekez</item>
      <item>Ivanka Knezović</item>
      <item>Robert Kolumbić</item>
      <item>Matilda Kovačević</item>
      <item>Fabris Kuničić</item>
      <item>Miljana Leleković</item>
      <item>Margita Lubina</item>
      <item>Jakov Lupi</item>
      <item>Mićelino Lupi</item>
      <item>Nikola Lupi</item>
      <item>Vinko Lupi</item>
      <item>Ivica Ljubić</item>
      <item>Božo Makjanić</item>
      <item>Cvjetko Matković</item>
      <item>Ivica Matković-dražica</item>
      <item>Ivan Milatić</item>
      <item>Stjepan Milatić</item>
      <item>Gordana Moscatello</item>
      <item>Marijana Moškatelo</item>
      <item>Tomi Moškatelo</item>
      <item>Suvad Mujezinović</item>
      <item>Meri Odrljin</item>
      <item>Alenka Pavičić</item>
      <item>Meri Pavičić Donkić</item>
      <item>Nikola Pavičić</item>
      <item>Andrej Petrić</item>
      <item>Siniša Petrić</item>
      <item>Tonko Petrić</item>
      <item>Vinko Petrić</item>
      <item>Antun Plenković</item>
      <item>Dinko Račić</item>
      <item>Dobrila Račić</item>
      <item>Jakša Račić</item>
      <item>Tatijana Radman-livaja</item>
      <item>Irena Roić</item>
      <item>Juraj Roić</item>
      <item>Lući Roić</item>
      <item>Duška Rubinić</item>
      <item>Ivan Sanseović</item>
      <item>Igor Srhoj</item>
      <item>Ivo Stančić</item>
      <item>Toni Tarbušković</item>
      <item>Anita Viceić</item>
      <item>Kuzma Viceić</item>
      <item>Marin Vidošević</item>
      <item>Toni Vidović</item>
      <item>Igor Vodanović</item>
      <item>Jurica Vodanović</item>
      <item>Ana Vranković</item>
      <item>Lukrecija Vranković</item>
      <item>Dragiša Zaninović</item>
      <item>Katica Zaninović</item>
      <item>Luka Stančić</item>
      <item>Meri Stipišić</item>
      <item>Zdeslav Škarpa</item>
      <item>Franko Šoljan</item>
      <item>Neno Šoljan</item>
      <item>Branka Grabovac</item>
      <item>Antonio Škarpa</item>
      <item>Vlatka Klišanin</item>
      <item>Siniša Petrić</item>
      <item>Dane Pavičić</item>
    </izvorni_sadrzaj>
    <derivirana_varijabla naziv="DomainObject.Predmet.SudioniciListNaziv_1">
      <item>FINA ZAGREB</item>
      <item>HELIOS FAROS, dioničko društvo za ugostiteljstvo u stečaju</item>
      <item>Filip Gelo</item>
      <item>Alen Ivković</item>
      <item>Nikša Barbarić</item>
      <item>Nikša Barić</item>
      <item>Tonči Bogdanić</item>
      <item>Antun Bojanić</item>
      <item>Borko Bojanić</item>
      <item>Dinko Božiković</item>
      <item>Meri Božiković</item>
      <item>Dinka Buratović</item>
      <item>Dušan Buratović</item>
      <item>Melita Carić</item>
      <item>Rina Carić</item>
      <item>Marko Dabro</item>
      <item>Sonja Del</item>
      <item>Jordan Deletis</item>
      <item>Milica Draganić</item>
      <item>Peroslav Dragičević</item>
      <item>Jurko Dužević</item>
      <item>Ivo Fidler</item>
      <item>Latka Fidler</item>
      <item>Marija Franičević</item>
      <item>Dinkica Garić</item>
      <item>Milena Gluščević</item>
      <item>Animari Jeličić</item>
      <item>Marina Jurić</item>
      <item>Helena Kalebić Görig</item>
      <item>Kristina Kekez</item>
      <item>Ivanka Knezović</item>
      <item>Robert Kolumbić</item>
      <item>Matilda Kovačević</item>
      <item>Fabris Kuničić</item>
      <item>Miljana Leleković</item>
      <item>Margita Lubina</item>
      <item>Jakov Lupi</item>
      <item>Mićelino Lupi</item>
      <item>Nikola Lupi</item>
      <item>Vinko Lupi</item>
      <item>Ivica Ljubić</item>
      <item>Božo Makjanić</item>
      <item>Cvjetko Matković</item>
      <item>Ivica Matković-dražica</item>
      <item>Ivan Milatić</item>
      <item>Stjepan Milatić</item>
      <item>Gordana Moscatello</item>
      <item>Marijana Moškatelo</item>
      <item>Tomi Moškatelo</item>
      <item>Suvad Mujezinović</item>
      <item>Meri Odrljin</item>
      <item>Alenka Pavičić</item>
      <item>Meri Pavičić Donkić</item>
      <item>Nikola Pavičić</item>
      <item>Andrej Petrić</item>
      <item>Siniša Petrić</item>
      <item>Tonko Petrić</item>
      <item>Vinko Petrić</item>
      <item>Antun Plenković</item>
      <item>Dinko Račić</item>
      <item>Dobrila Račić</item>
      <item>Jakša Račić</item>
      <item>Tatijana Radman-livaja</item>
      <item>Irena Roić</item>
      <item>Juraj Roić</item>
      <item>Lući Roić</item>
      <item>Duška Rubinić</item>
      <item>Ivan Sanseović</item>
      <item>Igor Srhoj</item>
      <item>Ivo Stančić</item>
      <item>Toni Tarbušković</item>
      <item>Anita Viceić</item>
      <item>Kuzma Viceić</item>
      <item>Marin Vidošević</item>
      <item>Toni Vidović</item>
      <item>Igor Vodanović</item>
      <item>Jurica Vodanović</item>
      <item>Ana Vranković</item>
      <item>Lukrecija Vranković</item>
      <item>Dragiša Zaninović</item>
      <item>Katica Zaninović</item>
      <item>Luka Stančić</item>
      <item>Meri Stipišić</item>
      <item>Zdeslav Škarpa</item>
      <item>Franko Šoljan</item>
      <item>Neno Šoljan</item>
      <item>Branka Grabovac</item>
      <item>Antonio Škarpa</item>
      <item>Vlatka Klišanin</item>
      <item>Siniša Petrić</item>
      <item>Dane Pavičić</item>
    </derivirana_varijabla>
  </DomainObject.Predmet.SudioniciListNaziv>
  <DomainObject.Predmet.SudioniciListAdressOIB>
    <izvorni_sadrzaj>
      <item>FINA ZAGREB, OIB 85821130368, Koturaška 43,10000 Zagreb</item>
      <item>HELIOS FAROS, dioničko društvo za ugostiteljstvo u stečaju, OIB 48594515409, Priko/bb,21460 Stari Grad</item>
      <item>Filip Gelo, OIB 68066482877, Vatrogasna 54,31000 Osijek</item>
      <item>Alen Ivković, OIB 63957064080, Užarska 28/IV,51000 Rijeka</item>
      <item>Nikša Barbarić, OIB 58503275233, Ulica Kralja Zvonimira 33,21460 Stari Grad</item>
      <item>Nikša Barić, OIB 23657353558, Njiva 9,21460 Stari Grad</item>
      <item>Tonči Bogdanić, OIB 35712879769, Trg Škor Ambroza Vranjicanija 1,21460 Stari Grad</item>
      <item>Antun Bojanić, OIB 25390858866, Ulica Dr.ante Starčevića 12,21460 Stari Grad</item>
      <item>Borko Bojanić, OIB 07902207709, Vrisnik 125,21465 Vrisnik</item>
      <item>Dinko Božiković, OIB 01052764195, DOMOBRANSKA ULICA 36 (ranije: STARI GRAD, STARI GRAD, 0),21460 Stari Grad</item>
      <item>Meri Božiković, OIB 61726058866, Svirče 70,21460 Svirče</item>
      <item>Dinka Buratović, OIB 16309045883, Vrbanj 33,21460 Vrbanj</item>
      <item>Dušan Buratović, OIB 25491440550, Vrbanj 215,21460 Vrbanj</item>
      <item>Melita Carić, OIB 77082555798, Domobranska Ulica 32 A,21460 Stari Grad</item>
      <item>Rina Carić, OIB 81122590612, Carića Dvor 2,21460 Stari Grad</item>
      <item>Marko Dabro, OIB 25869758281, Ulica Kralja Zvonimira 10,21460 Stari Grad</item>
      <item>Sonja Del, OIB 75936265707, DOMOBRANSKA ULICA 21 (ranije: STARI GRAD, STARI GRAD, 0),21460 Stari Grad</item>
      <item>Jordan Deletis, OIB 14145462525, Ulica Predraga Bogdanića 34,21460 Stari Grad</item>
      <item>Milica Draganić, OIB 11562636123, JELSA 339 (ranije: JELSA, JELSA, 0),21465 Jelsa</item>
      <item>Peroslav Dragičević, OIB 15791751073, Ulica Ivice Stipišića 10,21460 Stari Grad</item>
      <item>Jurko Dužević, OIB 80685108616, Duolnjo Kola 7,21460 Stari Grad</item>
      <item>Ivo Fidler, OIB 78039638098, VRISNIK 10 (ranije: VRISNIK, VRISNIK, 0),21465 Vrisnik</item>
      <item>Latka Fidler, OIB 28810656701, VRISNIK 10 (ranije: VRISNIK, VRISNIK, 0),21465 Vrisnik</item>
      <item>Marija Franičević, OIB 37205376047, Gornji Dvori 9,21460 Stari Grad</item>
      <item>Dinkica Garić, OIB 34659714940, Ulica Matija Ivanića 35,21460 Stari Grad</item>
      <item>Milena Gluščević, OIB 97242624022, Vrbanj 66,21460 Vrbanj</item>
      <item>Animari Jeličić, OIB 14710222757, Ulica Ivice Stipišića 8,21460 Stari Grad</item>
      <item>Marina Jurić, OIB 43006608113, TRG STJEPANA RADIĆA 7 (ranije: STARI GRAD, STARI GRAD, 0),21460 Stari Grad</item>
      <item>Helena Kalebić Görig, OIB 85121632115, Vrbanj 52,21460 Vrbanj</item>
      <item>Kristina Kekez, OIB 09340335470, Šurokovića Dvor 7,21460 Stari Grad</item>
      <item>Ivanka Knezović, OIB 22675913781, Vukovarska Cesta 17 A,21460 Stari Grad</item>
      <item>Robert Kolumbić, OIB 00666799529, Vagonj 14,21460 Stari Grad</item>
      <item>Matilda Kovačević, OIB 73368633655, Ulica Zbora Narodne Garde 1,21460 Stari Grad</item>
      <item>Fabris Kuničić, OIB 54895041561, Ivan Dolac 11,21465 Ivan Dolac</item>
      <item>Miljana Leleković, OIB 10525896098, Vrbanj 149,21460 Vrbanj</item>
      <item>Margita Lubina, OIB 23679765650, Ulica Jurja Dalmatinca 6,21460 Stari Grad</item>
      <item>Jakov Lupi, OIB 27983251135, KOD SV. ROKA 5 (ranije: STARI GRAD, STARI GRAD, 0),21460 Stari Grad</item>
      <item>Mićelino Lupi, OIB 29422768835, VUKOVARSKA CESTA 9 (ranije: STARI GRAD, STARI GRAD, 0),21460 Stari Grad</item>
      <item>Nikola Lupi, OIB 99879737628, Kod Sv. Mandaline 1,21460 Stari Grad</item>
      <item>Vinko Lupi, OIB 11848062223, KOD SV. ROKA 7 (ranije: STARI GRAD, STARI GRAD, 0),21460 Stari Grad</item>
      <item>Ivica Ljubić, OIB 56655610557, ULICA NIKOLE TESLE 12 (ranije: STARI GRAD, STARI GRAD, 0),21460 Stari Grad</item>
      <item>Božo Makjanić, OIB 80928770835, Svirče 152,21460 Svirče</item>
      <item>Cvjetko Matković, OIB 10443683019, ULICA MATIJA IVANIĆA 39 (ranije: STARI GRAD, STARI GRAD, 0),21460 Stari Grad</item>
      <item>Ivica Matković-dražica, OIB 17752241913, Obala Žrtava Rata 4,21460 Stari Grad</item>
      <item>Ivan Milatić, OIB 03038363991, DOMOBRANSKA ULICA 44 A (ranije: STARI GRAD, STARI GRAD, 0),21460 Stari Grad</item>
      <item>Stjepan Milatić, OIB 24125103132, Vrbanj 150,21460 Vrbanj</item>
      <item>Gordana Moscatello, OIB 83897408760, Ploča 17,21460 Stari Grad</item>
      <item>Marijana Moškatelo, OIB 47789083770, Ploča 27,21460 Stari Grad</item>
      <item>Tomi Moškatelo, OIB 23063775832, PLOČA 2 (ranije: DOL, DOL, 0),21460 Stari Grad</item>
      <item>Suvad Mujezinović, OIB 79807741036, Ulica Emanuela Vidovića 3,21460 Stari Grad</item>
      <item>Meri Odrljin, OIB 77718989091, Ulica Pave Dulčića 3,21460 Stari Grad</item>
      <item>Alenka Pavičić, OIB 09982442980, VRBANJ 53 (ranije: VRBANJ, VRBANJ, 0),21460 Vrbanj</item>
      <item>Meri Pavičić Donkić, OIB 14219038598, Obala Žrtava Rata 5,21460 Stari Grad</item>
      <item>Nikola Pavičić, OIB 91865331053, VRBANJ 53 (ranije: VRBANJ, VRBANJ, 0),21460 Vrbanj</item>
      <item>Andrej Petrić, OIB 19736485808, KOD SV. MANDALINE 15 (ranije: STARI GRAD, STARI GRAD, 0),21460 Stari Grad</item>
      <item>Siniša Petrić, OIB 59516009847, Ulica Petra Scutteri 6,21460 Stari Grad</item>
      <item>Tonko Petrić, OIB 82973125806, Šiberija 20,21460 Stari Grad</item>
      <item>Vinko Petrić, OIB 25756669353, Ulica Kralja Zvonimira 28,21460 Stari Grad</item>
      <item>Antun Plenković, OIB 85969226037, SVIRČE 80 (ranije: SVIRČE, SVIRČE, 0),21460 Svirče</item>
      <item>Dinko Račić, OIB 02437704848, Vrbanj 442,21460 Vrbanj</item>
      <item>Dobrila Račić, OIB 20570606006, Vrbanj 302 A,21460 Vrbanj</item>
      <item>Jakša Račić, OIB 38999423527, Ulica Kneza Branimira 5,21460 Stari Grad</item>
      <item>Tatijana Radman-livaja, OIB 18508954323, Molo Njiva 6,21460 Stari Grad</item>
      <item>Irena Roić, OIB 74510422762, Pavičića Dvor 7,21460 Stari Grad</item>
      <item>Juraj Roić, OIB 40166347687, Vrankovića Dvor 1,21460 Stari Grad</item>
      <item>Lući Roić, OIB 24743587539, PAVIČIĆA DVOR 7 (ranije: DOL, DOL, 0),21460 Stari Grad</item>
      <item>Duška Rubinić, OIB 81753177049, Vrisnik 67,21465 Vrisnik</item>
      <item>Ivan Sanseović, OIB 08563467932, KUNIČIĆA DVOR 4 (ranije: DOL, DOL, 0),21460 Stari Grad</item>
      <item>Igor Srhoj, OIB 49614028914, ULICA PETRA KREŠIMIRA IV 5 (ranije: STARI GRAD, STARI GRAD, 0),21460 Stari Grad</item>
      <item>Ivo Stančić, OIB 64029423659, Stančića Dvor 10,21460 Stari Grad</item>
      <item>Toni Tarbušković, OIB 94345687118, Ulica Predraga Bogdanića 17,21460 Stari Grad</item>
      <item>Anita Viceić, OIB 06333694020, Svirče 148,21460 Svirče</item>
      <item>Kuzma Viceić, OIB 18673197960, Ulica Ivana Zajca 6,21460 Stari Grad</item>
      <item>Marin Vidošević, OIB 79171335463, VRBANJ 324 (ranije: VRBANJ, VRBANJ, 0),21460 Vrbanj</item>
      <item>Toni Vidović, OIB 06215024380, Obala Žrtava Rata 10,21460 Stari Grad</item>
      <item>Igor Vodanović, OIB 84309988572, VRBANJ 210 (ranije: VRBANJ, VRBANJ, 0),21460 Vrbanj</item>
      <item>Jurica Vodanović, OIB 73535528486, ULICA DON MIHOVILA PAVLINOVIĆA 3 (ranije: STARI GRAD, STARI GRAD, 0),21460 Stari Grad</item>
      <item>Ana Vranković, OIB 16520971202, VRANKOVIĆA DVOR 6 (ranije: DOL, DOL, 0),21460 Stari Grad</item>
      <item>Lukrecija Vranković, OIB 74776528214, Svirče 96,21460 Svirče</item>
      <item>Dragiša Zaninović, OIB 39417717290, Ulica Kneza Branimira 19,21460 Stari Grad</item>
      <item>Katica Zaninović, OIB 02436297803, Ulica Kneza Branimira 19,21460 Stari Grad</item>
      <item>Luka Stančić, OIB 91475365556, Stančića Dvor 13,21460 Stari Grad</item>
      <item>Meri Stipišić, OIB 11963988379, Vrbanj 109,21460 Vrbanj</item>
      <item>Zdeslav Škarpa, OIB 76872378956, Ulica Don Frane Bulića 7,21460 Stari Grad</item>
      <item>Franko Šoljan, OIB 99776208688, Ulica Matija Ivanića 43,21460 Stari Grad</item>
      <item>Neno Šoljan, OIB 04419572654, Ulica Matije Gupca 3,21460 Stari Grad</item>
      <item>Branka Grabovac, OIB 57930518010, Graščica 6a,10000 Zagreb</item>
      <item>Antonio Škarpa, OIB 79295150323, Ulica Eugena Kvaternika 14,21460 Stari Grad</item>
      <item>Vlatka Klišanin, OIB 41045358920, VII. Ravnice 17,10000 Zagreb</item>
      <item>Siniša Petrić, OIB 59516009847, Ulica Petra Scutteri 6,21460 Stari Grad</item>
      <item>Dane Pavičić, OIB 20305861469, Andrije Mohorovičića 25,43000 Bjelovar</item>
    </izvorni_sadrzaj>
    <derivirana_varijabla naziv="DomainObject.Predmet.SudioniciListAdressOIB_1">
      <item>FINA ZAGREB, OIB 85821130368, Koturaška 43,10000 Zagreb</item>
      <item>HELIOS FAROS, dioničko društvo za ugostiteljstvo u stečaju, OIB 48594515409, Priko/bb,21460 Stari Grad</item>
      <item>Filip Gelo, OIB 68066482877, Vatrogasna 54,31000 Osijek</item>
      <item>Alen Ivković, OIB 63957064080, Užarska 28/IV,51000 Rijeka</item>
      <item>Nikša Barbarić, OIB 58503275233, Ulica Kralja Zvonimira 33,21460 Stari Grad</item>
      <item>Nikša Barić, OIB 23657353558, Njiva 9,21460 Stari Grad</item>
      <item>Tonči Bogdanić, OIB 35712879769, Trg Škor Ambroza Vranjicanija 1,21460 Stari Grad</item>
      <item>Antun Bojanić, OIB 25390858866, Ulica Dr.ante Starčevića 12,21460 Stari Grad</item>
      <item>Borko Bojanić, OIB 07902207709, Vrisnik 125,21465 Vrisnik</item>
      <item>Dinko Božiković, OIB 01052764195, DOMOBRANSKA ULICA 36 (ranije: STARI GRAD, STARI GRAD, 0),21460 Stari Grad</item>
      <item>Meri Božiković, OIB 61726058866, Svirče 70,21460 Svirče</item>
      <item>Dinka Buratović, OIB 16309045883, Vrbanj 33,21460 Vrbanj</item>
      <item>Dušan Buratović, OIB 25491440550, Vrbanj 215,21460 Vrbanj</item>
      <item>Melita Carić, OIB 77082555798, Domobranska Ulica 32 A,21460 Stari Grad</item>
      <item>Rina Carić, OIB 81122590612, Carića Dvor 2,21460 Stari Grad</item>
      <item>Marko Dabro, OIB 25869758281, Ulica Kralja Zvonimira 10,21460 Stari Grad</item>
      <item>Sonja Del, OIB 75936265707, DOMOBRANSKA ULICA 21 (ranije: STARI GRAD, STARI GRAD, 0),21460 Stari Grad</item>
      <item>Jordan Deletis, OIB 14145462525, Ulica Predraga Bogdanića 34,21460 Stari Grad</item>
      <item>Milica Draganić, OIB 11562636123, JELSA 339 (ranije: JELSA, JELSA, 0),21465 Jelsa</item>
      <item>Peroslav Dragičević, OIB 15791751073, Ulica Ivice Stipišića 10,21460 Stari Grad</item>
      <item>Jurko Dužević, OIB 80685108616, Duolnjo Kola 7,21460 Stari Grad</item>
      <item>Ivo Fidler, OIB 78039638098, VRISNIK 10 (ranije: VRISNIK, VRISNIK, 0),21465 Vrisnik</item>
      <item>Latka Fidler, OIB 28810656701, VRISNIK 10 (ranije: VRISNIK, VRISNIK, 0),21465 Vrisnik</item>
      <item>Marija Franičević, OIB 37205376047, Gornji Dvori 9,21460 Stari Grad</item>
      <item>Dinkica Garić, OIB 34659714940, Ulica Matija Ivanića 35,21460 Stari Grad</item>
      <item>Milena Gluščević, OIB 97242624022, Vrbanj 66,21460 Vrbanj</item>
      <item>Animari Jeličić, OIB 14710222757, Ulica Ivice Stipišića 8,21460 Stari Grad</item>
      <item>Marina Jurić, OIB 43006608113, TRG STJEPANA RADIĆA 7 (ranije: STARI GRAD, STARI GRAD, 0),21460 Stari Grad</item>
      <item>Helena Kalebić Görig, OIB 85121632115, Vrbanj 52,21460 Vrbanj</item>
      <item>Kristina Kekez, OIB 09340335470, Šurokovića Dvor 7,21460 Stari Grad</item>
      <item>Ivanka Knezović, OIB 22675913781, Vukovarska Cesta 17 A,21460 Stari Grad</item>
      <item>Robert Kolumbić, OIB 00666799529, Vagonj 14,21460 Stari Grad</item>
      <item>Matilda Kovačević, OIB 73368633655, Ulica Zbora Narodne Garde 1,21460 Stari Grad</item>
      <item>Fabris Kuničić, OIB 54895041561, Ivan Dolac 11,21465 Ivan Dolac</item>
      <item>Miljana Leleković, OIB 10525896098, Vrbanj 149,21460 Vrbanj</item>
      <item>Margita Lubina, OIB 23679765650, Ulica Jurja Dalmatinca 6,21460 Stari Grad</item>
      <item>Jakov Lupi, OIB 27983251135, KOD SV. ROKA 5 (ranije: STARI GRAD, STARI GRAD, 0),21460 Stari Grad</item>
      <item>Mićelino Lupi, OIB 29422768835, VUKOVARSKA CESTA 9 (ranije: STARI GRAD, STARI GRAD, 0),21460 Stari Grad</item>
      <item>Nikola Lupi, OIB 99879737628, Kod Sv. Mandaline 1,21460 Stari Grad</item>
      <item>Vinko Lupi, OIB 11848062223, KOD SV. ROKA 7 (ranije: STARI GRAD, STARI GRAD, 0),21460 Stari Grad</item>
      <item>Ivica Ljubić, OIB 56655610557, ULICA NIKOLE TESLE 12 (ranije: STARI GRAD, STARI GRAD, 0),21460 Stari Grad</item>
      <item>Božo Makjanić, OIB 80928770835, Svirče 152,21460 Svirče</item>
      <item>Cvjetko Matković, OIB 10443683019, ULICA MATIJA IVANIĆA 39 (ranije: STARI GRAD, STARI GRAD, 0),21460 Stari Grad</item>
      <item>Ivica Matković-dražica, OIB 17752241913, Obala Žrtava Rata 4,21460 Stari Grad</item>
      <item>Ivan Milatić, OIB 03038363991, DOMOBRANSKA ULICA 44 A (ranije: STARI GRAD, STARI GRAD, 0),21460 Stari Grad</item>
      <item>Stjepan Milatić, OIB 24125103132, Vrbanj 150,21460 Vrbanj</item>
      <item>Gordana Moscatello, OIB 83897408760, Ploča 17,21460 Stari Grad</item>
      <item>Marijana Moškatelo, OIB 47789083770, Ploča 27,21460 Stari Grad</item>
      <item>Tomi Moškatelo, OIB 23063775832, PLOČA 2 (ranije: DOL, DOL, 0),21460 Stari Grad</item>
      <item>Suvad Mujezinović, OIB 79807741036, Ulica Emanuela Vidovića 3,21460 Stari Grad</item>
      <item>Meri Odrljin, OIB 77718989091, Ulica Pave Dulčića 3,21460 Stari Grad</item>
      <item>Alenka Pavičić, OIB 09982442980, VRBANJ 53 (ranije: VRBANJ, VRBANJ, 0),21460 Vrbanj</item>
      <item>Meri Pavičić Donkić, OIB 14219038598, Obala Žrtava Rata 5,21460 Stari Grad</item>
      <item>Nikola Pavičić, OIB 91865331053, VRBANJ 53 (ranije: VRBANJ, VRBANJ, 0),21460 Vrbanj</item>
      <item>Andrej Petrić, OIB 19736485808, KOD SV. MANDALINE 15 (ranije: STARI GRAD, STARI GRAD, 0),21460 Stari Grad</item>
      <item>Siniša Petrić, OIB 59516009847, Ulica Petra Scutteri 6,21460 Stari Grad</item>
      <item>Tonko Petrić, OIB 82973125806, Šiberija 20,21460 Stari Grad</item>
      <item>Vinko Petrić, OIB 25756669353, Ulica Kralja Zvonimira 28,21460 Stari Grad</item>
      <item>Antun Plenković, OIB 85969226037, SVIRČE 80 (ranije: SVIRČE, SVIRČE, 0),21460 Svirče</item>
      <item>Dinko Račić, OIB 02437704848, Vrbanj 442,21460 Vrbanj</item>
      <item>Dobrila Račić, OIB 20570606006, Vrbanj 302 A,21460 Vrbanj</item>
      <item>Jakša Račić, OIB 38999423527, Ulica Kneza Branimira 5,21460 Stari Grad</item>
      <item>Tatijana Radman-livaja, OIB 18508954323, Molo Njiva 6,21460 Stari Grad</item>
      <item>Irena Roić, OIB 74510422762, Pavičića Dvor 7,21460 Stari Grad</item>
      <item>Juraj Roić, OIB 40166347687, Vrankovića Dvor 1,21460 Stari Grad</item>
      <item>Lući Roić, OIB 24743587539, PAVIČIĆA DVOR 7 (ranije: DOL, DOL, 0),21460 Stari Grad</item>
      <item>Duška Rubinić, OIB 81753177049, Vrisnik 67,21465 Vrisnik</item>
      <item>Ivan Sanseović, OIB 08563467932, KUNIČIĆA DVOR 4 (ranije: DOL, DOL, 0),21460 Stari Grad</item>
      <item>Igor Srhoj, OIB 49614028914, ULICA PETRA KREŠIMIRA IV 5 (ranije: STARI GRAD, STARI GRAD, 0),21460 Stari Grad</item>
      <item>Ivo Stančić, OIB 64029423659, Stančića Dvor 10,21460 Stari Grad</item>
      <item>Toni Tarbušković, OIB 94345687118, Ulica Predraga Bogdanića 17,21460 Stari Grad</item>
      <item>Anita Viceić, OIB 06333694020, Svirče 148,21460 Svirče</item>
      <item>Kuzma Viceić, OIB 18673197960, Ulica Ivana Zajca 6,21460 Stari Grad</item>
      <item>Marin Vidošević, OIB 79171335463, VRBANJ 324 (ranije: VRBANJ, VRBANJ, 0),21460 Vrbanj</item>
      <item>Toni Vidović, OIB 06215024380, Obala Žrtava Rata 10,21460 Stari Grad</item>
      <item>Igor Vodanović, OIB 84309988572, VRBANJ 210 (ranije: VRBANJ, VRBANJ, 0),21460 Vrbanj</item>
      <item>Jurica Vodanović, OIB 73535528486, ULICA DON MIHOVILA PAVLINOVIĆA 3 (ranije: STARI GRAD, STARI GRAD, 0),21460 Stari Grad</item>
      <item>Ana Vranković, OIB 16520971202, VRANKOVIĆA DVOR 6 (ranije: DOL, DOL, 0),21460 Stari Grad</item>
      <item>Lukrecija Vranković, OIB 74776528214, Svirče 96,21460 Svirče</item>
      <item>Dragiša Zaninović, OIB 39417717290, Ulica Kneza Branimira 19,21460 Stari Grad</item>
      <item>Katica Zaninović, OIB 02436297803, Ulica Kneza Branimira 19,21460 Stari Grad</item>
      <item>Luka Stančić, OIB 91475365556, Stančića Dvor 13,21460 Stari Grad</item>
      <item>Meri Stipišić, OIB 11963988379, Vrbanj 109,21460 Vrbanj</item>
      <item>Zdeslav Škarpa, OIB 76872378956, Ulica Don Frane Bulića 7,21460 Stari Grad</item>
      <item>Franko Šoljan, OIB 99776208688, Ulica Matija Ivanića 43,21460 Stari Grad</item>
      <item>Neno Šoljan, OIB 04419572654, Ulica Matije Gupca 3,21460 Stari Grad</item>
      <item>Branka Grabovac, OIB 57930518010, Graščica 6a,10000 Zagreb</item>
      <item>Antonio Škarpa, OIB 79295150323, Ulica Eugena Kvaternika 14,21460 Stari Grad</item>
      <item>Vlatka Klišanin, OIB 41045358920, VII. Ravnice 17,10000 Zagreb</item>
      <item>Siniša Petrić, OIB 59516009847, Ulica Petra Scutteri 6,21460 Stari Grad</item>
      <item>Dane Pavičić, OIB 20305861469, Andrije Mohorovičića 25,43000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48594515409</item>
      <item>, OIB 68066482877</item>
      <item>, OIB 63957064080</item>
      <item>, OIB 58503275233</item>
      <item>, OIB 23657353558</item>
      <item>, OIB 35712879769</item>
      <item>, OIB 25390858866</item>
      <item>, OIB 07902207709</item>
      <item>, OIB 01052764195</item>
      <item>, OIB 61726058866</item>
      <item>, OIB 16309045883</item>
      <item>, OIB 25491440550</item>
      <item>, OIB 77082555798</item>
      <item>, OIB 81122590612</item>
      <item>, OIB 25869758281</item>
      <item>, OIB 75936265707</item>
      <item>, OIB 14145462525</item>
      <item>, OIB 11562636123</item>
      <item>, OIB 15791751073</item>
      <item>, OIB 80685108616</item>
      <item>, OIB 78039638098</item>
      <item>, OIB 28810656701</item>
      <item>, OIB 37205376047</item>
      <item>, OIB 34659714940</item>
      <item>, OIB 97242624022</item>
      <item>, OIB 14710222757</item>
      <item>, OIB 43006608113</item>
      <item>, OIB 85121632115</item>
      <item>, OIB 09340335470</item>
      <item>, OIB 22675913781</item>
      <item>, OIB 00666799529</item>
      <item>, OIB 73368633655</item>
      <item>, OIB 54895041561</item>
      <item>, OIB 10525896098</item>
      <item>, OIB 23679765650</item>
      <item>, OIB 27983251135</item>
      <item>, OIB 29422768835</item>
      <item>, OIB 99879737628</item>
      <item>, OIB 11848062223</item>
      <item>, OIB 56655610557</item>
      <item>, OIB 80928770835</item>
      <item>, OIB 10443683019</item>
      <item>, OIB 17752241913</item>
      <item>, OIB 03038363991</item>
      <item>, OIB 24125103132</item>
      <item>, OIB 83897408760</item>
      <item>, OIB 47789083770</item>
      <item>, OIB 23063775832</item>
      <item>, OIB 79807741036</item>
      <item>, OIB 77718989091</item>
      <item>, OIB 09982442980</item>
      <item>, OIB 14219038598</item>
      <item>, OIB 91865331053</item>
      <item>, OIB 19736485808</item>
      <item>, OIB 59516009847</item>
      <item>, OIB 82973125806</item>
      <item>, OIB 25756669353</item>
      <item>, OIB 85969226037</item>
      <item>, OIB 02437704848</item>
      <item>, OIB 20570606006</item>
      <item>, OIB 38999423527</item>
      <item>, OIB 18508954323</item>
      <item>, OIB 74510422762</item>
      <item>, OIB 40166347687</item>
      <item>, OIB 24743587539</item>
      <item>, OIB 81753177049</item>
      <item>, OIB 08563467932</item>
      <item>, OIB 49614028914</item>
      <item>, OIB 64029423659</item>
      <item>, OIB 94345687118</item>
      <item>, OIB 06333694020</item>
      <item>, OIB 18673197960</item>
      <item>, OIB 79171335463</item>
      <item>, OIB 06215024380</item>
      <item>, OIB 84309988572</item>
      <item>, OIB 73535528486</item>
      <item>, OIB 16520971202</item>
      <item>, OIB 74776528214</item>
      <item>, OIB 39417717290</item>
      <item>, OIB 02436297803</item>
      <item>, OIB 91475365556</item>
      <item>, OIB 11963988379</item>
      <item>, OIB 76872378956</item>
      <item>, OIB 99776208688</item>
      <item>, OIB 04419572654</item>
      <item>, OIB 57930518010</item>
      <item>, OIB 79295150323</item>
      <item>, OIB 41045358920</item>
      <item>, OIB 59516009847</item>
      <item>, OIB 20305861469</item>
    </izvorni_sadrzaj>
    <derivirana_varijabla naziv="DomainObject.Predmet.SudioniciListNazivOIB_1">
      <item>, OIB 85821130368</item>
      <item>, OIB 48594515409</item>
      <item>, OIB 68066482877</item>
      <item>, OIB 63957064080</item>
      <item>, OIB 58503275233</item>
      <item>, OIB 23657353558</item>
      <item>, OIB 35712879769</item>
      <item>, OIB 25390858866</item>
      <item>, OIB 07902207709</item>
      <item>, OIB 01052764195</item>
      <item>, OIB 61726058866</item>
      <item>, OIB 16309045883</item>
      <item>, OIB 25491440550</item>
      <item>, OIB 77082555798</item>
      <item>, OIB 81122590612</item>
      <item>, OIB 25869758281</item>
      <item>, OIB 75936265707</item>
      <item>, OIB 14145462525</item>
      <item>, OIB 11562636123</item>
      <item>, OIB 15791751073</item>
      <item>, OIB 80685108616</item>
      <item>, OIB 78039638098</item>
      <item>, OIB 28810656701</item>
      <item>, OIB 37205376047</item>
      <item>, OIB 34659714940</item>
      <item>, OIB 97242624022</item>
      <item>, OIB 14710222757</item>
      <item>, OIB 43006608113</item>
      <item>, OIB 85121632115</item>
      <item>, OIB 09340335470</item>
      <item>, OIB 22675913781</item>
      <item>, OIB 00666799529</item>
      <item>, OIB 73368633655</item>
      <item>, OIB 54895041561</item>
      <item>, OIB 10525896098</item>
      <item>, OIB 23679765650</item>
      <item>, OIB 27983251135</item>
      <item>, OIB 29422768835</item>
      <item>, OIB 99879737628</item>
      <item>, OIB 11848062223</item>
      <item>, OIB 56655610557</item>
      <item>, OIB 80928770835</item>
      <item>, OIB 10443683019</item>
      <item>, OIB 17752241913</item>
      <item>, OIB 03038363991</item>
      <item>, OIB 24125103132</item>
      <item>, OIB 83897408760</item>
      <item>, OIB 47789083770</item>
      <item>, OIB 23063775832</item>
      <item>, OIB 79807741036</item>
      <item>, OIB 77718989091</item>
      <item>, OIB 09982442980</item>
      <item>, OIB 14219038598</item>
      <item>, OIB 91865331053</item>
      <item>, OIB 19736485808</item>
      <item>, OIB 59516009847</item>
      <item>, OIB 82973125806</item>
      <item>, OIB 25756669353</item>
      <item>, OIB 85969226037</item>
      <item>, OIB 02437704848</item>
      <item>, OIB 20570606006</item>
      <item>, OIB 38999423527</item>
      <item>, OIB 18508954323</item>
      <item>, OIB 74510422762</item>
      <item>, OIB 40166347687</item>
      <item>, OIB 24743587539</item>
      <item>, OIB 81753177049</item>
      <item>, OIB 08563467932</item>
      <item>, OIB 49614028914</item>
      <item>, OIB 64029423659</item>
      <item>, OIB 94345687118</item>
      <item>, OIB 06333694020</item>
      <item>, OIB 18673197960</item>
      <item>, OIB 79171335463</item>
      <item>, OIB 06215024380</item>
      <item>, OIB 84309988572</item>
      <item>, OIB 73535528486</item>
      <item>, OIB 16520971202</item>
      <item>, OIB 74776528214</item>
      <item>, OIB 39417717290</item>
      <item>, OIB 02436297803</item>
      <item>, OIB 91475365556</item>
      <item>, OIB 11963988379</item>
      <item>, OIB 76872378956</item>
      <item>, OIB 99776208688</item>
      <item>, OIB 04419572654</item>
      <item>, OIB 57930518010</item>
      <item>, OIB 79295150323</item>
      <item>, OIB 41045358920</item>
      <item>, OIB 59516009847</item>
      <item>, OIB 20305861469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Mira Hajdić, OIB 33624188331, Smiljanićeva 2 Split</item>
    </izvorni_sadrzaj>
    <derivirana_varijabla naziv="DomainObject.Predmet.StecajniUpraviteljiListAddressOIB_1">
      <item>Mira Hajdić, OIB 33624188331,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studenog 2018.</izvorni_sadrzaj>
    <derivirana_varijabla naziv="DomainObject.Predmet.DatumZadnjeOdrzaneSudskeRadnje_1">8. studenog 2018.</derivirana_varijabla>
  </DomainObject.Predmet.DatumZadnjeOdrzaneSudskeRadnje>
  <DomainObject.PredzadnjaOdlukaIzPredmeta.DatumDonosenjaOdluke>
    <izvorni_sadrzaj>24. prosinca 2018.</izvorni_sadrzaj>
    <derivirana_varijabla naziv="DomainObject.PredzadnjaOdlukaIzPredmeta.DatumDonosenjaOdluke_1">24. prosinca 2018.</derivirana_varijabla>
  </DomainObject.PredzadnjaOdlukaIzPredmeta.DatumDonosenjaOdluke>
  <DomainObject.PredzadnjaOdlukaIzPredmeta.Oznaka>
    <izvorni_sadrzaj>St-9/2015-396</izvorni_sadrzaj>
    <derivirana_varijabla naziv="DomainObject.PredzadnjaOdlukaIzPredmeta.Oznaka_1">St-9/2015-396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8EEA0E-3604-45D6-83C0-A3C159C423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864</properties:Words>
  <properties:Characters>5027</properties:Characters>
  <properties:Lines>91</properties:Lines>
  <properties:Paragraphs>29</properties:Paragraphs>
  <properties:TotalTime>23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5884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2018-03-09T07:26:00Z</dcterms:created>
  <dc:creator>pbacic</dc:creator>
  <cp:lastModifiedBy>Ana Golub Gruić</cp:lastModifiedBy>
  <cp:lastPrinted>2018-12-24T09:31:00Z</cp:lastPrinted>
  <dcterms:modified xmlns:xsi="http://www.w3.org/2001/XMLSchema-instance" xsi:type="dcterms:W3CDTF">2018-12-24T09:31:00Z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(St-9-2015 Helios Faros - odobrenje - ugovori o radu prosinac 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