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5a1d6" w14:paraId="065a1d6" w:rsidRDefault="00BC01E2" w:rsidP="0027763E" w:rsidR="00BC01E2">
      <w:pPr>
        <w15:collapsed w:val="false"/>
      </w:pPr>
      <w:bookmarkStart w:name="_GoBack" w:id="0"/>
      <w:bookmarkEnd w:id="0"/>
    </w:p>
    <w:p w:rsidRDefault="00BC01E2" w:rsidP="0027763E" w:rsidR="00BC01E2"/>
    <w:p w:rsidRDefault="00BC01E2" w:rsidP="0027763E" w:rsidR="00BC01E2"/>
    <w:p w:rsidRDefault="00BC01E2" w:rsidP="0027763E" w:rsidR="00BC01E2"/>
    <w:p w:rsidRDefault="00BC01E2" w:rsidP="0027763E" w:rsidR="00BC01E2"/>
    <w:p w:rsidRDefault="00BC01E2" w:rsidP="0027763E" w:rsidR="00BC01E2"/>
    <w:p w:rsidRDefault="00BC01E2" w:rsidP="0027763E" w:rsidR="00BC01E2"/>
    <w:p w:rsidRDefault="00BC01E2" w:rsidP="0027763E" w:rsidR="00BC01E2"/>
    <w:p w:rsidRDefault="00BC01E2" w:rsidP="0027763E" w:rsidR="00BC01E2"/>
    <w:p w:rsidRDefault="00BC01E2" w:rsidP="0027763E" w:rsidR="00BC01E2"/>
    <w:p w:rsidRDefault="00BC01E2" w:rsidP="0027763E" w:rsidR="001218A2">
      <w:r>
        <w:t>REPUBLIKA HRVATSKA</w:t>
      </w:r>
      <w:r>
        <w:br/>
        <w:t>TRGOVAČKI SUD U OSIJEKU</w:t>
      </w:r>
      <w:r>
        <w:br/>
        <w:t xml:space="preserve">STALNA SLUŽBA </w:t>
      </w:r>
      <w:r w:rsidR="001218A2">
        <w:t>TRGOVAČKOG</w:t>
      </w:r>
    </w:p>
    <w:p w:rsidRDefault="001218A2" w:rsidP="0027763E" w:rsidR="00BC01E2">
      <w:r>
        <w:t xml:space="preserve">SUDA </w:t>
      </w:r>
      <w:r w:rsidR="00795E65">
        <w:t>U SLAVONSKOMB RODU</w:t>
      </w:r>
      <w:r w:rsidR="00BC01E2">
        <w:br/>
        <w:t xml:space="preserve">Trg pobjede 13.                                                                       </w:t>
      </w:r>
    </w:p>
    <w:p w:rsidRDefault="00BC01E2" w:rsidP="0027763E" w:rsidR="00BC01E2" w:rsidRPr="00510AD3">
      <w:pPr>
        <w:rPr>
          <w:b/>
        </w:rPr>
      </w:pPr>
      <w:r>
        <w:t xml:space="preserve">350000 Slavonski Brod                                                              </w:t>
      </w:r>
      <w:r w:rsidRPr="00510AD3">
        <w:rPr>
          <w:b/>
        </w:rPr>
        <w:t>Broj:St</w:t>
      </w:r>
      <w:r w:rsidR="00795E65">
        <w:rPr>
          <w:b/>
        </w:rPr>
        <w:t>-229</w:t>
      </w:r>
      <w:r w:rsidRPr="00510AD3">
        <w:rPr>
          <w:b/>
        </w:rPr>
        <w:t>/20</w:t>
      </w:r>
      <w:r>
        <w:rPr>
          <w:b/>
        </w:rPr>
        <w:t>1</w:t>
      </w:r>
      <w:r w:rsidR="00EC6EA1">
        <w:rPr>
          <w:b/>
        </w:rPr>
        <w:t>6</w:t>
      </w:r>
      <w:r w:rsidRPr="00510AD3">
        <w:rPr>
          <w:b/>
        </w:rPr>
        <w:t>-</w:t>
      </w:r>
      <w:r w:rsidR="00795E65">
        <w:rPr>
          <w:b/>
        </w:rPr>
        <w:t>7</w:t>
      </w:r>
      <w:r w:rsidR="00AC5D0B">
        <w:rPr>
          <w:b/>
        </w:rPr>
        <w:t>8</w:t>
      </w:r>
    </w:p>
    <w:p w:rsidRDefault="00BC01E2" w:rsidP="0027763E" w:rsidR="00BC01E2"/>
    <w:p w:rsidRDefault="00BC01E2" w:rsidP="0027763E" w:rsidR="00BC01E2" w:rsidRPr="00510AD3">
      <w:pPr>
        <w:jc w:val="center"/>
        <w:rPr>
          <w:b/>
        </w:rPr>
      </w:pPr>
      <w:r w:rsidRPr="00510AD3">
        <w:rPr>
          <w:b/>
        </w:rPr>
        <w:t>R J E Š E</w:t>
      </w:r>
      <w:r>
        <w:rPr>
          <w:b/>
        </w:rPr>
        <w:t xml:space="preserve"> N</w:t>
      </w:r>
      <w:r w:rsidRPr="00510AD3">
        <w:rPr>
          <w:b/>
        </w:rPr>
        <w:t xml:space="preserve"> J E </w:t>
      </w:r>
    </w:p>
    <w:p w:rsidRDefault="00BC01E2" w:rsidP="0027763E" w:rsidR="00BC01E2" w:rsidRPr="00510AD3">
      <w:pPr>
        <w:jc w:val="center"/>
        <w:rPr>
          <w:b/>
        </w:rPr>
      </w:pPr>
    </w:p>
    <w:p w:rsidRDefault="00BC01E2" w:rsidP="00D847DF" w:rsidR="00BC01E2">
      <w:pPr>
        <w:jc w:val="both"/>
      </w:pPr>
    </w:p>
    <w:p w:rsidRDefault="00BC01E2" w:rsidP="002349A9" w:rsidR="00BC01E2">
      <w:pPr>
        <w:jc w:val="both"/>
      </w:pPr>
      <w:r>
        <w:t xml:space="preserve">     </w:t>
      </w:r>
      <w:r>
        <w:tab/>
      </w:r>
      <w:r w:rsidRPr="00D847DF">
        <w:rPr>
          <w:b/>
        </w:rPr>
        <w:t xml:space="preserve">TRGOVAČKI SUD U OSIJEKU STALNA SLUŽBA </w:t>
      </w:r>
      <w:r w:rsidR="00E85A55">
        <w:rPr>
          <w:b/>
        </w:rPr>
        <w:t xml:space="preserve">TRGOVAČKOG SUDA </w:t>
      </w:r>
      <w:r w:rsidR="00795E65">
        <w:rPr>
          <w:b/>
        </w:rPr>
        <w:t xml:space="preserve">U </w:t>
      </w:r>
      <w:r w:rsidRPr="00D847DF">
        <w:rPr>
          <w:b/>
        </w:rPr>
        <w:t>SLAVONSK</w:t>
      </w:r>
      <w:r w:rsidR="00795E65">
        <w:rPr>
          <w:b/>
        </w:rPr>
        <w:t>OM</w:t>
      </w:r>
      <w:r w:rsidRPr="00D847DF">
        <w:rPr>
          <w:b/>
        </w:rPr>
        <w:t xml:space="preserve"> BROD</w:t>
      </w:r>
      <w:r w:rsidR="00795E65">
        <w:rPr>
          <w:b/>
        </w:rPr>
        <w:t>U</w:t>
      </w:r>
      <w:r w:rsidRPr="00D847DF">
        <w:rPr>
          <w:b/>
        </w:rPr>
        <w:t xml:space="preserve"> ,</w:t>
      </w:r>
      <w:r>
        <w:t xml:space="preserve"> po stečajnom sucu Davorinu Pavičić, </w:t>
      </w:r>
      <w:r w:rsidR="00795E65">
        <w:t>u</w:t>
      </w:r>
      <w:r w:rsidR="00AC5D0B">
        <w:t xml:space="preserve"> predstečajnom</w:t>
      </w:r>
      <w:r w:rsidR="00795E65">
        <w:t xml:space="preserve">  postupku  nad dužnikom TRENTO d.o.o. za proizvodnju i trgovinu, Ivandol 58, 34322 IVANDOL, OIB: 90225857729, </w:t>
      </w:r>
      <w:r>
        <w:t xml:space="preserve"> dana  </w:t>
      </w:r>
      <w:r w:rsidR="00AC5D0B">
        <w:t>29</w:t>
      </w:r>
      <w:r w:rsidR="00795E65">
        <w:t xml:space="preserve">. </w:t>
      </w:r>
      <w:r w:rsidR="00AC5D0B">
        <w:t>rujna</w:t>
      </w:r>
      <w:r>
        <w:t xml:space="preserve"> 201</w:t>
      </w:r>
      <w:r w:rsidR="001218A2">
        <w:t>6</w:t>
      </w:r>
      <w:r>
        <w:t>.g.</w:t>
      </w:r>
    </w:p>
    <w:p w:rsidRDefault="00BC01E2" w:rsidP="002349A9" w:rsidR="00BC01E2">
      <w:pPr>
        <w:jc w:val="both"/>
      </w:pPr>
    </w:p>
    <w:p w:rsidRDefault="00BC01E2" w:rsidP="0027763E" w:rsidR="00BC01E2">
      <w:pPr>
        <w:jc w:val="center"/>
        <w:rPr>
          <w:b/>
        </w:rPr>
      </w:pPr>
      <w:r w:rsidRPr="00510AD3">
        <w:rPr>
          <w:b/>
        </w:rPr>
        <w:t>r i j e š i o   j e</w:t>
      </w:r>
    </w:p>
    <w:p w:rsidRDefault="00915C4F" w:rsidP="00915C4F" w:rsidR="00915C4F"/>
    <w:p w:rsidRDefault="00967758" w:rsidP="00AB5C65" w:rsidR="00AC5D0B">
      <w:r>
        <w:rPr>
          <w:rFonts w:cs="Arial" w:eastAsia="MS Mincho" w:hAnsi="Arial" w:ascii="Arial"/>
          <w:kern w:val="3"/>
          <w:lang w:bidi="hi-IN" w:eastAsia="en-US"/>
        </w:rPr>
        <w:t xml:space="preserve">                             </w:t>
      </w:r>
      <w:r w:rsidR="00AC5D0B">
        <w:rPr>
          <w:rFonts w:cs="Arial" w:eastAsia="MS Mincho" w:hAnsi="Arial" w:ascii="Arial"/>
          <w:kern w:val="3"/>
          <w:lang w:bidi="hi-IN" w:eastAsia="en-US"/>
        </w:rPr>
        <w:t>Nalaže se ra računovodstvu Trgovačkog suda Osijek isplatiti FINI ZAGREB, Ulica Grada Vukovara 70 naknadu za provedbu predstečajnog postupka za dužniku TRENTO d.o.o. za proizvodnju i trgovinu Ivandol 58, 34322 Ivandol, OIB:</w:t>
      </w:r>
      <w:r w:rsidR="00AB5C65">
        <w:t>, OIB: 90225857729.</w:t>
      </w:r>
      <w:r w:rsidR="00AC5D0B">
        <w:t xml:space="preserve"> u iznosu od 950,00 kn iz predujma troškova postupka po računu broj 12-0816-0818106 .</w:t>
      </w:r>
    </w:p>
    <w:p w:rsidRDefault="00AC5D0B" w:rsidP="00AB5C65" w:rsidR="00AC5D0B">
      <w:r>
        <w:t xml:space="preserve">                                                          O b r a z l o ž e n j e</w:t>
      </w:r>
    </w:p>
    <w:p w:rsidRDefault="009B027F" w:rsidP="00AB5C65" w:rsidR="009B027F"/>
    <w:p w:rsidRDefault="009B027F" w:rsidP="00AB5C65" w:rsidR="009B027F">
      <w:r>
        <w:t>Sukladno čl.2.st. 1., 2. i 4.  naložena je isplata iznosa po računu FIN-e za poslove provedbe predstečajnog postupka u razdoblju od 1.2.2016. do 29.2.2016.g, tj. objave rješenja o otvaranju predstečajnog postupka.</w:t>
      </w:r>
    </w:p>
    <w:p w:rsidRDefault="009B027F" w:rsidP="00AB5C65" w:rsidR="009B027F">
      <w:r>
        <w:t>Navedeni iznos odgovara gore citiranim člancima Pravilnika o visini naknade troškova Financijske agencije u predstečajnom postupku i o visini naknade troškova Financijske agencije za podnošenje prijedloga za otvaranje stečajnog postupka (NN 106/2015).</w:t>
      </w:r>
    </w:p>
    <w:p w:rsidRDefault="009B027F" w:rsidP="00AB5C65" w:rsidR="009B027F"/>
    <w:p w:rsidRDefault="009B027F" w:rsidP="00AB5C65" w:rsidR="00AC5D0B">
      <w:r>
        <w:tab/>
        <w:t>U Slavonskom Brodu, 29. rujna 2016.g.</w:t>
      </w:r>
    </w:p>
    <w:p w:rsidRDefault="00BC01E2" w:rsidP="002F77F1" w:rsidR="00BC01E2">
      <w:pPr>
        <w:pStyle w:val="Odlomakpopisa"/>
        <w:jc w:val="both"/>
      </w:pPr>
      <w:r>
        <w:t xml:space="preserve">                                                                                     Stečajni sudac:</w:t>
      </w:r>
    </w:p>
    <w:p w:rsidRDefault="00BC01E2" w:rsidP="002F77F1" w:rsidR="00BC01E2">
      <w:pPr>
        <w:pStyle w:val="Odlomakpopisa"/>
        <w:jc w:val="both"/>
      </w:pPr>
      <w:r>
        <w:t xml:space="preserve">                                                                                     Davorin Pavičić                    </w:t>
      </w:r>
    </w:p>
    <w:p w:rsidRDefault="00BC01E2" w:rsidP="002F77F1" w:rsidR="00BC01E2">
      <w:pPr>
        <w:pStyle w:val="Odlomakpopisa"/>
        <w:jc w:val="both"/>
      </w:pPr>
      <w:r>
        <w:t>NAPUTAK O PRAVNOM LIJEKU:</w:t>
      </w:r>
    </w:p>
    <w:p w:rsidRDefault="00BC01E2" w:rsidP="002F77F1" w:rsidR="00BC01E2">
      <w:pPr>
        <w:pStyle w:val="Odlomakpopisa"/>
        <w:jc w:val="both"/>
      </w:pPr>
      <w:r>
        <w:t>Protiv ovoga rješenja dopuštena je žalba</w:t>
      </w:r>
    </w:p>
    <w:p w:rsidRDefault="00BC01E2" w:rsidP="002F77F1" w:rsidR="00BC01E2">
      <w:pPr>
        <w:pStyle w:val="Odlomakpopisa"/>
        <w:jc w:val="both"/>
      </w:pPr>
      <w:r>
        <w:t xml:space="preserve">Visokom Trgovačkom sudu u Zagrebu u </w:t>
      </w:r>
    </w:p>
    <w:p w:rsidRDefault="00BC01E2" w:rsidP="002F77F1" w:rsidR="00E0036C">
      <w:pPr>
        <w:pStyle w:val="Odlomakpopisa"/>
        <w:jc w:val="both"/>
      </w:pPr>
      <w:r>
        <w:t xml:space="preserve">roku od 8 dana </w:t>
      </w:r>
      <w:r w:rsidR="00E0036C">
        <w:t>nakon isteka 8 dana od dana</w:t>
      </w:r>
    </w:p>
    <w:p w:rsidRDefault="00E0036C" w:rsidP="002F77F1" w:rsidR="00E0036C">
      <w:pPr>
        <w:pStyle w:val="Odlomakpopisa"/>
        <w:jc w:val="both"/>
      </w:pPr>
      <w:r>
        <w:t>objave na E-oglasnoj ploči suda u 3 primjerka</w:t>
      </w:r>
    </w:p>
    <w:p w:rsidRDefault="00E0036C" w:rsidP="002F77F1" w:rsidR="00BC01E2">
      <w:pPr>
        <w:pStyle w:val="Odlomakpopisa"/>
        <w:jc w:val="both"/>
      </w:pPr>
      <w:r>
        <w:t>putem ovoga suda.</w:t>
      </w:r>
    </w:p>
    <w:p w:rsidRDefault="00967758" w:rsidP="002F77F1" w:rsidR="00967758">
      <w:pPr>
        <w:pStyle w:val="Odlomakpopisa"/>
        <w:jc w:val="both"/>
      </w:pPr>
    </w:p>
    <w:p w:rsidRDefault="00BC01E2" w:rsidP="002F77F1" w:rsidR="00BC01E2">
      <w:pPr>
        <w:pStyle w:val="Odlomakpopisa"/>
        <w:jc w:val="both"/>
      </w:pPr>
      <w:r>
        <w:t>Rj/</w:t>
      </w:r>
    </w:p>
    <w:p w:rsidRDefault="009B027F" w:rsidP="002F77F1" w:rsidR="00BC01E2">
      <w:pPr>
        <w:pStyle w:val="Odlomakpopisa"/>
        <w:jc w:val="both"/>
      </w:pPr>
      <w:r>
        <w:t>Rješenje dostaviti računovodstvu TS Osijek uz presliku računa</w:t>
      </w:r>
    </w:p>
    <w:p w:rsidRDefault="00BC01E2" w:rsidP="002F77F1" w:rsidR="00BC01E2">
      <w:pPr>
        <w:pStyle w:val="Odlomakpopisa"/>
        <w:jc w:val="both"/>
      </w:pPr>
    </w:p>
    <w:p w:rsidRDefault="00BC01E2" w:rsidP="002F77F1" w:rsidR="00BC01E2">
      <w:pPr>
        <w:pStyle w:val="Odlomakpopisa"/>
        <w:jc w:val="both"/>
      </w:pPr>
    </w:p>
    <w:p w:rsidRDefault="009B027F" w:rsidP="002F77F1" w:rsidR="00BC01E2">
      <w:pPr>
        <w:pStyle w:val="Odlomakpopisa"/>
        <w:jc w:val="both"/>
      </w:pPr>
      <w:r>
        <w:t>29.9.</w:t>
      </w:r>
      <w:r w:rsidR="00BC01E2">
        <w:t>201</w:t>
      </w:r>
      <w:r w:rsidR="007B6F88">
        <w:t>6</w:t>
      </w:r>
      <w:r w:rsidR="00BC01E2">
        <w:t>.g.    S u d a c:</w:t>
      </w:r>
    </w:p>
    <w:sectPr w:rsidSect="00D847DF" w:rsidR="00BC01E2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5433" w:rsidR="00AD5433">
      <w:r>
        <w:separator/>
      </w:r>
    </w:p>
  </w:endnote>
  <w:endnote w:id="0" w:type="continuationSeparator">
    <w:p w:rsidRDefault="00AD5433" w:rsidR="00AD54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5433" w:rsidR="00AD5433">
      <w:r>
        <w:separator/>
      </w:r>
    </w:p>
  </w:footnote>
  <w:footnote w:id="0" w:type="continuationSeparator">
    <w:p w:rsidRDefault="00AD5433" w:rsidR="00AD54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2957" w:rsidP="00DD74CE" w:rsidR="00FD295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D2957" w:rsidR="00FD295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2957" w:rsidP="00DD74CE" w:rsidR="00FD295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328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D2957" w:rsidR="00FD295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F5C9A"/>
    <w:multiLevelType w:val="hybridMultilevel"/>
    <w:tmpl w:val="CA12AFA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12A913BC"/>
    <w:multiLevelType w:val="hybridMultilevel"/>
    <w:tmpl w:val="1F56839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1637EBB"/>
    <w:multiLevelType w:val="hybridMultilevel"/>
    <w:tmpl w:val="685272FC"/>
    <w:lvl w:tplc="87B6D192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372B3A7E"/>
    <w:multiLevelType w:val="hybridMultilevel"/>
    <w:tmpl w:val="C832D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3F544F2"/>
    <w:multiLevelType w:val="hybridMultilevel"/>
    <w:tmpl w:val="459AAC8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59304377"/>
    <w:multiLevelType w:val="hybridMultilevel"/>
    <w:tmpl w:val="876CE36E"/>
    <w:lvl w:tplc="4FACD63E" w:ilvl="0">
      <w:start w:val="1"/>
      <w:numFmt w:val="decimal"/>
      <w:lvlText w:val="%1."/>
      <w:lvlJc w:val="left"/>
      <w:pPr>
        <w:tabs>
          <w:tab w:pos="1125" w:val="num"/>
        </w:tabs>
        <w:ind w:hanging="585" w:left="112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  <w:rPr>
        <w:rFonts w:cs="Times New Roman"/>
      </w:rPr>
    </w:lvl>
  </w:abstractNum>
  <w:abstractNum w:abstractNumId="6">
    <w:nsid w:val="5D2E70C6"/>
    <w:multiLevelType w:val="hybridMultilevel"/>
    <w:tmpl w:val="445A921A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plc="79B0B38A" w:ilvl="1">
      <w:start w:val="2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7">
    <w:nsid w:val="720D2050"/>
    <w:multiLevelType w:val="hybridMultilevel"/>
    <w:tmpl w:val="D41E3A1A"/>
    <w:lvl w:tplc="1834E46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  <w:rPr>
        <w:rFonts w:cs="Times New Roman"/>
      </w:rPr>
    </w:lvl>
  </w:abstractNum>
  <w:abstractNum w:abstractNumId="8">
    <w:nsid w:val="76D63AE9"/>
    <w:multiLevelType w:val="hybridMultilevel"/>
    <w:tmpl w:val="210E89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8"/>
  </w:num>
  <w:num w:numId="5">
    <w:abstractNumId w:val="5"/>
  </w:num>
  <w:num w:numId="6">
    <w:abstractNumId w:val="0"/>
  </w:num>
  <w:num w:numId="7">
    <w:abstractNumId w:val="7"/>
  </w:num>
  <w:num w:numId="8">
    <w:abstractNumId w:val="1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763E"/>
    <w:rsid w:val="00013CED"/>
    <w:rsid w:val="0002739A"/>
    <w:rsid w:val="000E366B"/>
    <w:rsid w:val="000E3F5A"/>
    <w:rsid w:val="000F21A5"/>
    <w:rsid w:val="001218A2"/>
    <w:rsid w:val="0014609D"/>
    <w:rsid w:val="00146E3E"/>
    <w:rsid w:val="001623D7"/>
    <w:rsid w:val="001905A7"/>
    <w:rsid w:val="0019594E"/>
    <w:rsid w:val="001C194F"/>
    <w:rsid w:val="001F1DC0"/>
    <w:rsid w:val="001F67F6"/>
    <w:rsid w:val="00207A37"/>
    <w:rsid w:val="00226FB4"/>
    <w:rsid w:val="002349A9"/>
    <w:rsid w:val="00236A2A"/>
    <w:rsid w:val="0027763E"/>
    <w:rsid w:val="00287D3A"/>
    <w:rsid w:val="00293A20"/>
    <w:rsid w:val="002B26BA"/>
    <w:rsid w:val="002E7173"/>
    <w:rsid w:val="002F77F1"/>
    <w:rsid w:val="003045A3"/>
    <w:rsid w:val="00336E75"/>
    <w:rsid w:val="00384E79"/>
    <w:rsid w:val="003E0458"/>
    <w:rsid w:val="00490063"/>
    <w:rsid w:val="00492D52"/>
    <w:rsid w:val="004C7CA1"/>
    <w:rsid w:val="004D6EE9"/>
    <w:rsid w:val="00510AD3"/>
    <w:rsid w:val="00520DFA"/>
    <w:rsid w:val="00522F93"/>
    <w:rsid w:val="00540D16"/>
    <w:rsid w:val="00562A69"/>
    <w:rsid w:val="005857D5"/>
    <w:rsid w:val="005C452D"/>
    <w:rsid w:val="005D4AEA"/>
    <w:rsid w:val="00601A4B"/>
    <w:rsid w:val="00612624"/>
    <w:rsid w:val="006365D3"/>
    <w:rsid w:val="00641F65"/>
    <w:rsid w:val="0069443C"/>
    <w:rsid w:val="00697E63"/>
    <w:rsid w:val="006B7108"/>
    <w:rsid w:val="006C1D9A"/>
    <w:rsid w:val="006D19FE"/>
    <w:rsid w:val="006F3281"/>
    <w:rsid w:val="00702EB3"/>
    <w:rsid w:val="00723C62"/>
    <w:rsid w:val="00766477"/>
    <w:rsid w:val="00773C4C"/>
    <w:rsid w:val="00795E65"/>
    <w:rsid w:val="007A7A4B"/>
    <w:rsid w:val="007B6F88"/>
    <w:rsid w:val="007F32B6"/>
    <w:rsid w:val="0084345B"/>
    <w:rsid w:val="00851A33"/>
    <w:rsid w:val="008A150A"/>
    <w:rsid w:val="008A2434"/>
    <w:rsid w:val="008B597A"/>
    <w:rsid w:val="008C6185"/>
    <w:rsid w:val="008F1CB3"/>
    <w:rsid w:val="00915C4F"/>
    <w:rsid w:val="00967758"/>
    <w:rsid w:val="009776FC"/>
    <w:rsid w:val="00984D40"/>
    <w:rsid w:val="009B027F"/>
    <w:rsid w:val="009B263F"/>
    <w:rsid w:val="009D1B96"/>
    <w:rsid w:val="009E5DCD"/>
    <w:rsid w:val="009F1648"/>
    <w:rsid w:val="009F2D45"/>
    <w:rsid w:val="00A36C54"/>
    <w:rsid w:val="00AA1676"/>
    <w:rsid w:val="00AB5C65"/>
    <w:rsid w:val="00AC5D0B"/>
    <w:rsid w:val="00AD5433"/>
    <w:rsid w:val="00AD6324"/>
    <w:rsid w:val="00AD7E93"/>
    <w:rsid w:val="00B44306"/>
    <w:rsid w:val="00B90E44"/>
    <w:rsid w:val="00B97F04"/>
    <w:rsid w:val="00BC01E2"/>
    <w:rsid w:val="00C071C3"/>
    <w:rsid w:val="00C440A5"/>
    <w:rsid w:val="00C6050C"/>
    <w:rsid w:val="00D37A95"/>
    <w:rsid w:val="00D847DF"/>
    <w:rsid w:val="00DD74CE"/>
    <w:rsid w:val="00E0036C"/>
    <w:rsid w:val="00E570D9"/>
    <w:rsid w:val="00E85A55"/>
    <w:rsid w:val="00EB778A"/>
    <w:rsid w:val="00EC6EA1"/>
    <w:rsid w:val="00EF664E"/>
    <w:rsid w:val="00F5378E"/>
    <w:rsid w:val="00F56BAF"/>
    <w:rsid w:val="00FA0751"/>
    <w:rsid w:val="00FC636A"/>
    <w:rsid w:val="00FD219D"/>
    <w:rsid w:val="00FD2442"/>
    <w:rsid w:val="00FD2957"/>
    <w:rsid w:val="00FE6E06"/>
    <w:rsid w:val="00FF2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763E"/>
    <w:rPr>
      <w:rFonts w:eastAsia="Times New Roman" w:hAnsi="Times New Roman" w:ascii="Times New Roman"/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2776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847D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490063"/>
    <w:rPr>
      <w:rFonts w:cs="Times New Roman" w:hAnsi="Times New Roman" w:ascii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D847DF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6F32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32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32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32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32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763E"/>
    <w:rPr>
      <w:rFonts w:ascii="Times New Roman" w:eastAsia="Times New Roman" w:hAnsi="Times New Roman"/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2776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847D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490063"/>
    <w:rPr>
      <w:rFonts w:ascii="Times New Roman" w:cs="Times New Roman" w:hAnsi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D847DF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6F32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32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32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32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32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2016.</izvorni_sadrzaj>
    <derivirana_varijabla naziv="DomainObject.DatumDonosenjaOdluke_1">29.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</izvorni_sadrzaj>
    <derivirana_varijabla naziv="DomainObject.Predmet.Broj_1">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lipnja 2016.</izvorni_sadrzaj>
    <derivirana_varijabla naziv="DomainObject.Predmet.DatumRjesavanja_1">10. lipnja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St-229/2016</izvorni_sadrzaj>
    <derivirana_varijabla naziv="DomainObject.Predmet.OznakaBroj_1">St-229/2016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Davorin</izvorni_sadrzaj>
    <derivirana_varijabla naziv="DomainObject.Predmet.PredmetRijesio.Ime_1">Davorin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Pavičić</izvorni_sadrzaj>
    <derivirana_varijabla naziv="DomainObject.Predmet.PredmetRijesio.Prezime_1">Pavičić</derivirana_varijabla>
  </DomainObject.Predmet.PredmetRijesio.Prezime>
  <DomainObject.Predmet.PrimjedbaSuca>
    <izvorni_sadrzaj>I,II,III,- ormar soba,</izvorni_sadrzaj>
    <derivirana_varijabla naziv="DomainObject.Predmet.PrimjedbaSuca_1">I,II,III,- ormar soba,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TRENTO društvo s ograničenom odgovornošću za proizvodnju i trgovinu</izvorni_sadrzaj>
    <derivirana_varijabla naziv="DomainObject.Predmet.ProtustrankaFormated_1">  TRENTO društvo s ograničenom odgovornošću za proizvodnju i trgovinu</derivirana_varijabla>
  </DomainObject.Predmet.ProtustrankaFormated>
  <DomainObject.Predmet.ProtustrankaFormatedOIB>
    <izvorni_sadrzaj>  TRENTO društvo s ograničenom odgovornošću za proizvodnju i trgovinu, OIB 90225857729</izvorni_sadrzaj>
    <derivirana_varijabla naziv="DomainObject.Predmet.ProtustrankaFormatedOIB_1">  TRENTO društvo s ograničenom odgovornošću za proizvodnju i trgovinu, OIB 90225857729</derivirana_varijabla>
  </DomainObject.Predmet.ProtustrankaFormatedOIB>
  <DomainObject.Predmet.ProtustrankaFormatedWithAdress>
    <izvorni_sadrzaj> TRENTO društvo s ograničenom odgovornošću za proizvodnju i trgovinu, Ivandol 58 , 34000 Ivandol</izvorni_sadrzaj>
    <derivirana_varijabla naziv="DomainObject.Predmet.ProtustrankaFormatedWithAdress_1"> TRENTO društvo s ograničenom odgovornošću za proizvodnju i trgovinu, Ivandol 58 , 34000 Ivandol</derivirana_varijabla>
  </DomainObject.Predmet.ProtustrankaFormatedWithAdress>
  <DomainObject.Predmet.ProtustrankaFormatedWithAdressOIB>
    <izvorni_sadrzaj> TRENTO društvo s ograničenom odgovornošću za proizvodnju i trgovinu, OIB 90225857729, Ivandol 58 , 34000 Ivandol</izvorni_sadrzaj>
    <derivirana_varijabla naziv="DomainObject.Predmet.ProtustrankaFormatedWithAdressOIB_1"> TRENTO društvo s ograničenom odgovornošću za proizvodnju i trgovinu, OIB 90225857729, Ivandol 58 , 34000 Ivandol</derivirana_varijabla>
  </DomainObject.Predmet.ProtustrankaFormatedWithAdressOIB>
  <DomainObject.Predmet.ProtustrankaWithAdress>
    <izvorni_sadrzaj>TRENTO društvo s ograničenom odgovornošću za proizvodnju i trgovinu Ivandol 58 , 34000 Ivandol</izvorni_sadrzaj>
    <derivirana_varijabla naziv="DomainObject.Predmet.ProtustrankaWithAdress_1">TRENTO društvo s ograničenom odgovornošću za proizvodnju i trgovinu Ivandol 58 , 34000 Ivandol</derivirana_varijabla>
  </DomainObject.Predmet.ProtustrankaWithAdress>
  <DomainObject.Predmet.ProtustrankaWithAdressOIB>
    <izvorni_sadrzaj>TRENTO društvo s ograničenom odgovornošću za proizvodnju i trgovinu, OIB 90225857729, Ivandol 58 , 34000 Ivandol</izvorni_sadrzaj>
    <derivirana_varijabla naziv="DomainObject.Predmet.ProtustrankaWithAdressOIB_1">TRENTO društvo s ograničenom odgovornošću za proizvodnju i trgovinu, OIB 90225857729, Ivandol 58 , 34000 Ivandol</derivirana_varijabla>
  </DomainObject.Predmet.ProtustrankaWithAdressOIB>
  <DomainObject.Predmet.ProtustrankaNazivFormated>
    <izvorni_sadrzaj>TRENTO društvo s ograničenom odgovornošću za proizvodnju i trgovinu</izvorni_sadrzaj>
    <derivirana_varijabla naziv="DomainObject.Predmet.ProtustrankaNazivFormated_1">TRENTO društvo s ograničenom odgovornošću za proizvodnju i trgovinu</derivirana_varijabla>
  </DomainObject.Predmet.ProtustrankaNazivFormated>
  <DomainObject.Predmet.ProtustrankaNazivFormatedOIB>
    <izvorni_sadrzaj>TRENTO društvo s ograničenom odgovornošću za proizvodnju i trgovinu, OIB 90225857729</izvorni_sadrzaj>
    <derivirana_varijabla naziv="DomainObject.Predmet.ProtustrankaNazivFormatedOIB_1">TRENTO društvo s ograničenom odgovornošću za proizvodnju i trgovinu, OIB 90225857729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TRENTO društvo s ograničenom odgovornošću za proizvodnju i trgovinu</izvorni_sadrzaj>
    <derivirana_varijabla naziv="DomainObject.Predmet.StrankaFormated_1">  TRENTO društvo s ograničenom odgovornošću za proizvodnju i trgovinu</derivirana_varijabla>
  </DomainObject.Predmet.StrankaFormated>
  <DomainObject.Predmet.StrankaFormatedOIB>
    <izvorni_sadrzaj>  TRENTO društvo s ograničenom odgovornošću za proizvodnju i trgovinu, OIB 90225857729</izvorni_sadrzaj>
    <derivirana_varijabla naziv="DomainObject.Predmet.StrankaFormatedOIB_1">  TRENTO društvo s ograničenom odgovornošću za proizvodnju i trgovinu, OIB 90225857729</derivirana_varijabla>
  </DomainObject.Predmet.StrankaFormatedOIB>
  <DomainObject.Predmet.StrankaFormatedWithAdress>
    <izvorni_sadrzaj> TRENTO društvo s ograničenom odgovornošću za proizvodnju i trgovinu, Ivandol 58 , 34000 Ivandol</izvorni_sadrzaj>
    <derivirana_varijabla naziv="DomainObject.Predmet.StrankaFormatedWithAdress_1"> TRENTO društvo s ograničenom odgovornošću za proizvodnju i trgovinu, Ivandol 58 , 34000 Ivandol</derivirana_varijabla>
  </DomainObject.Predmet.StrankaFormatedWithAdress>
  <DomainObject.Predmet.StrankaFormatedWithAdressOIB>
    <izvorni_sadrzaj> TRENTO društvo s ograničenom odgovornošću za proizvodnju i trgovinu, OIB 90225857729, Ivandol 58 , 34000 Ivandol</izvorni_sadrzaj>
    <derivirana_varijabla naziv="DomainObject.Predmet.StrankaFormatedWithAdressOIB_1"> TRENTO društvo s ograničenom odgovornošću za proizvodnju i trgovinu, OIB 90225857729, Ivandol 58 , 34000 Ivandol</derivirana_varijabla>
  </DomainObject.Predmet.StrankaFormatedWithAdressOIB>
  <DomainObject.Predmet.StrankaWithAdress>
    <izvorni_sadrzaj>TRENTO društvo s ograničenom odgovornošću za proizvodnju i trgovinu Ivandol 58 ,34000 Ivandol</izvorni_sadrzaj>
    <derivirana_varijabla naziv="DomainObject.Predmet.StrankaWithAdress_1">TRENTO društvo s ograničenom odgovornošću za proizvodnju i trgovinu Ivandol 58 ,34000 Ivandol</derivirana_varijabla>
  </DomainObject.Predmet.StrankaWithAdress>
  <DomainObject.Predmet.StrankaWithAdressOIB>
    <izvorni_sadrzaj>TRENTO društvo s ograničenom odgovornošću za proizvodnju i trgovinu, OIB 90225857729, Ivandol 58 ,34000 Ivandol</izvorni_sadrzaj>
    <derivirana_varijabla naziv="DomainObject.Predmet.StrankaWithAdressOIB_1">TRENTO društvo s ograničenom odgovornošću za proizvodnju i trgovinu, OIB 90225857729, Ivandol 58 ,34000 Ivandol</derivirana_varijabla>
  </DomainObject.Predmet.StrankaWithAdressOIB>
  <DomainObject.Predmet.StrankaNazivFormated>
    <izvorni_sadrzaj>TRENTO društvo s ograničenom odgovornošću za proizvodnju i trgovinu</izvorni_sadrzaj>
    <derivirana_varijabla naziv="DomainObject.Predmet.StrankaNazivFormated_1">TRENTO društvo s ograničenom odgovornošću za proizvodnju i trgovinu</derivirana_varijabla>
  </DomainObject.Predmet.StrankaNazivFormated>
  <DomainObject.Predmet.StrankaNazivFormatedOIB>
    <izvorni_sadrzaj>TRENTO društvo s ograničenom odgovornošću za proizvodnju i trgovinu, OIB 90225857729</izvorni_sadrzaj>
    <derivirana_varijabla naziv="DomainObject.Predmet.StrankaNazivFormatedOIB_1">TRENTO društvo s ograničenom odgovornošću za proizvodnju i trgovinu, OIB 90225857729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TRENTO društvo s ograničenom odgovornošću za proizvodnju i trgovinu</item>
    </izvorni_sadrzaj>
    <derivirana_varijabla naziv="DomainObject.Predmet.StrankaListFormated_1">
      <item>TRENTO društvo s ograničenom odgovornošću za proizvodnju i trgovinu</item>
    </derivirana_varijabla>
  </DomainObject.Predmet.StrankaListFormated>
  <DomainObject.Predmet.StrankaListFormatedOIB>
    <izvorni_sadrzaj>
      <item>TRENTO društvo s ograničenom odgovornošću za proizvodnju i trgovinu, OIB 90225857729</item>
    </izvorni_sadrzaj>
    <derivirana_varijabla naziv="DomainObject.Predmet.StrankaListFormatedOIB_1">
      <item>TRENTO društvo s ograničenom odgovornošću za proizvodnju i trgovinu, OIB 90225857729</item>
    </derivirana_varijabla>
  </DomainObject.Predmet.StrankaListFormatedOIB>
  <DomainObject.Predmet.StrankaListFormatedWithAdress>
    <izvorni_sadrzaj>
      <item>TRENTO društvo s ograničenom odgovornošću za proizvodnju i trgovinu, Ivandol 58 , 34000 Ivandol</item>
    </izvorni_sadrzaj>
    <derivirana_varijabla naziv="DomainObject.Predmet.StrankaListFormatedWithAdress_1">
      <item>TRENTO društvo s ograničenom odgovornošću za proizvodnju i trgovinu, Ivandol 58 , 34000 Ivandol</item>
    </derivirana_varijabla>
  </DomainObject.Predmet.StrankaListFormatedWithAdress>
  <DomainObject.Predmet.StrankaListFormatedWithAdressOIB>
    <izvorni_sadrzaj>
      <item>TRENTO društvo s ograničenom odgovornošću za proizvodnju i trgovinu, OIB 90225857729, Ivandol 58 , 34000 Ivandol</item>
    </izvorni_sadrzaj>
    <derivirana_varijabla naziv="DomainObject.Predmet.StrankaListFormatedWithAdressOIB_1">
      <item>TRENTO društvo s ograničenom odgovornošću za proizvodnju i trgovinu, OIB 90225857729, Ivandol 58 , 34000 Ivandol</item>
    </derivirana_varijabla>
  </DomainObject.Predmet.StrankaListFormatedWithAdressOIB>
  <DomainObject.Predmet.StrankaListNazivFormated>
    <izvorni_sadrzaj>
      <item>TRENTO društvo s ograničenom odgovornošću za proizvodnju i trgovinu</item>
    </izvorni_sadrzaj>
    <derivirana_varijabla naziv="DomainObject.Predmet.StrankaListNazivFormated_1">
      <item>TRENTO društvo s ograničenom odgovornošću za proizvodnju i trgovinu</item>
    </derivirana_varijabla>
  </DomainObject.Predmet.StrankaListNazivFormated>
  <DomainObject.Predmet.StrankaListNazivFormatedOIB>
    <izvorni_sadrzaj>
      <item>TRENTO društvo s ograničenom odgovornošću za proizvodnju i trgovinu, OIB 90225857729</item>
    </izvorni_sadrzaj>
    <derivirana_varijabla naziv="DomainObject.Predmet.StrankaListNazivFormatedOIB_1">
      <item>TRENTO društvo s ograničenom odgovornošću za proizvodnju i trgovinu, OIB 90225857729</item>
    </derivirana_varijabla>
  </DomainObject.Predmet.StrankaListNazivFormatedOIB>
  <DomainObject.Predmet.ProtuStrankaListFormated>
    <izvorni_sadrzaj>
      <item>TRENTO društvo s ograničenom odgovornošću za proizvodnju i trgovinu</item>
    </izvorni_sadrzaj>
    <derivirana_varijabla naziv="DomainObject.Predmet.ProtuStrankaListFormated_1">
      <item>TRENTO društvo s ograničenom odgovornošću za proizvodnju i trgovinu</item>
    </derivirana_varijabla>
  </DomainObject.Predmet.ProtuStrankaListFormated>
  <DomainObject.Predmet.ProtuStrankaListFormatedOIB>
    <izvorni_sadrzaj>
      <item>TRENTO društvo s ograničenom odgovornošću za proizvodnju i trgovinu, OIB 90225857729</item>
    </izvorni_sadrzaj>
    <derivirana_varijabla naziv="DomainObject.Predmet.ProtuStrankaListFormatedOIB_1">
      <item>TRENTO društvo s ograničenom odgovornošću za proizvodnju i trgovinu, OIB 90225857729</item>
    </derivirana_varijabla>
  </DomainObject.Predmet.ProtuStrankaListFormatedOIB>
  <DomainObject.Predmet.ProtuStrankaListFormatedWithAdress>
    <izvorni_sadrzaj>
      <item>TRENTO društvo s ograničenom odgovornošću za proizvodnju i trgovinu, Ivandol 58 , 34000 Ivandol</item>
    </izvorni_sadrzaj>
    <derivirana_varijabla naziv="DomainObject.Predmet.ProtuStrankaListFormatedWithAdress_1">
      <item>TRENTO društvo s ograničenom odgovornošću za proizvodnju i trgovinu, Ivandol 58 , 34000 Ivandol</item>
    </derivirana_varijabla>
  </DomainObject.Predmet.ProtuStrankaListFormatedWithAdress>
  <DomainObject.Predmet.ProtuStrankaListFormatedWithAdressOIB>
    <izvorni_sadrzaj>
      <item>TRENTO društvo s ograničenom odgovornošću za proizvodnju i trgovinu, OIB 90225857729, Ivandol 58 , 34000 Ivandol</item>
    </izvorni_sadrzaj>
    <derivirana_varijabla naziv="DomainObject.Predmet.ProtuStrankaListFormatedWithAdressOIB_1">
      <item>TRENTO društvo s ograničenom odgovornošću za proizvodnju i trgovinu, OIB 90225857729, Ivandol 58 , 34000 Ivandol</item>
    </derivirana_varijabla>
  </DomainObject.Predmet.ProtuStrankaListFormatedWithAdressOIB>
  <DomainObject.Predmet.ProtuStrankaListNazivFormated>
    <izvorni_sadrzaj>
      <item>TRENTO društvo s ograničenom odgovornošću za proizvodnju i trgovinu</item>
    </izvorni_sadrzaj>
    <derivirana_varijabla naziv="DomainObject.Predmet.ProtuStrankaListNazivFormated_1">
      <item>TRENTO društvo s ograničenom odgovornošću za proizvodnju i trgovinu</item>
    </derivirana_varijabla>
  </DomainObject.Predmet.ProtuStrankaListNazivFormated>
  <DomainObject.Predmet.ProtuStrankaListNazivFormatedOIB>
    <izvorni_sadrzaj>
      <item>TRENTO društvo s ograničenom odgovornošću za proizvodnju i trgovinu, OIB 90225857729</item>
    </izvorni_sadrzaj>
    <derivirana_varijabla naziv="DomainObject.Predmet.ProtuStrankaListNazivFormatedOIB_1">
      <item>TRENTO društvo s ograničenom odgovornošću za proizvodnju i trgovinu, OIB 90225857729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2016.</izvorni_sadrzaj>
    <derivirana_varijabla naziv="DomainObject.Datum_1">29.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TRENTO društvo s ograničenom odgovornošću za proizvodnju i trgovinu</izvorni_sadrzaj>
    <derivirana_varijabla naziv="DomainObject.Predmet.StrankaIDrugi_1">TRENTO društvo s ograničenom odgovornošću za proizvodnju i trgovinu</derivirana_varijabla>
  </DomainObject.Predmet.StrankaIDrugi>
  <DomainObject.Predmet.ProtustrankaIDrugi>
    <izvorni_sadrzaj>TRENTO društvo s ograničenom odgovornošću za proizvodnju i trgovinu</izvorni_sadrzaj>
    <derivirana_varijabla naziv="DomainObject.Predmet.ProtustrankaIDrugi_1">TRENTO društvo s ograničenom odgovornošću za proizvodnju i trgovinu</derivirana_varijabla>
  </DomainObject.Predmet.ProtustrankaIDrugi>
  <DomainObject.Predmet.StrankaIDrugiAdressOIB>
    <izvorni_sadrzaj>TRENTO društvo s ograničenom odgovornošću za proizvodnju i trgovinu, OIB 90225857729, Ivandol 58 , 34000 Ivandol</izvorni_sadrzaj>
    <derivirana_varijabla naziv="DomainObject.Predmet.StrankaIDrugiAdressOIB_1">TRENTO društvo s ograničenom odgovornošću za proizvodnju i trgovinu, OIB 90225857729, Ivandol 58 , 34000 Ivandol</derivirana_varijabla>
  </DomainObject.Predmet.StrankaIDrugiAdressOIB>
  <DomainObject.Predmet.ProtustrankaIDrugiAdressOIB>
    <izvorni_sadrzaj>TRENTO društvo s ograničenom odgovornošću za proizvodnju i trgovinu, OIB 90225857729, Ivandol 58 , 34000 Ivandol</izvorni_sadrzaj>
    <derivirana_varijabla naziv="DomainObject.Predmet.ProtustrankaIDrugiAdressOIB_1">TRENTO društvo s ograničenom odgovornošću za proizvodnju i trgovinu, OIB 90225857729, Ivandol 58 , 34000 Ivandol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lipnja 2016.</izvorni_sadrzaj>
    <derivirana_varijabla naziv="DomainObject.Predmet.OdlukaRjesenje.DatumDonosenjaOdluke_1">9. lipnja 2016.</derivirana_varijabla>
  </DomainObject.Predmet.OdlukaRjesenje.DatumDonosenjaOdluke>
  <DomainObject.Predmet.OdlukaRjesenje.DatumPravomocnosti>
    <izvorni_sadrzaj>28. lipnja 2016.</izvorni_sadrzaj>
    <derivirana_varijabla naziv="DomainObject.Predmet.OdlukaRjesenje.DatumPravomocnosti_1">28. lipnja 2016.</derivirana_varijabla>
  </DomainObject.Predmet.OdlukaRjesenje.DatumPravomocnosti>
  <DomainObject.Predmet.OdlukaRjesenje.Oznaka>
    <izvorni_sadrzaj>St-229/2016-69</izvorni_sadrzaj>
    <derivirana_varijabla naziv="DomainObject.Predmet.OdlukaRjesenje.Oznaka_1">St-229/2016-69</derivirana_varijabla>
  </DomainObject.Predmet.OdlukaRjesenje.Oznaka>
  <DomainObject.Predmet.SudioniciListNaziv>
    <izvorni_sadrzaj>
      <item>TRENTO društvo s ograničenom odgovornošću za proizvodnju i trgovinu</item>
      <item>TRENTO društvo s ograničenom odgovornošću za proizvodnju i trgovinu</item>
    </izvorni_sadrzaj>
    <derivirana_varijabla naziv="DomainObject.Predmet.SudioniciListNaziv_1">
      <item>TRENTO društvo s ograničenom odgovornošću za proizvodnju i trgovinu</item>
      <item>TRENTO društvo s ograničenom odgovornošću za proizvodnju i trgovinu</item>
    </derivirana_varijabla>
  </DomainObject.Predmet.SudioniciListNaziv>
  <DomainObject.Predmet.SudioniciListAdressOIB>
    <izvorni_sadrzaj>
      <item>TRENTO društvo s ograničenom odgovornošću za proizvodnju i trgovinu, OIB 90225857729, Ivandol 58 ,34000 Ivandol</item>
      <item>TRENTO društvo s ograničenom odgovornošću za proizvodnju i trgovinu, OIB 90225857729, Ivandol 58 ,34000 Ivandol</item>
    </izvorni_sadrzaj>
    <derivirana_varijabla naziv="DomainObject.Predmet.SudioniciListAdressOIB_1">
      <item>TRENTO društvo s ograničenom odgovornošću za proizvodnju i trgovinu, OIB 90225857729, Ivandol 58 ,34000 Ivandol</item>
      <item>TRENTO društvo s ograničenom odgovornošću za proizvodnju i trgovinu, OIB 90225857729, Ivandol 58 ,34000 Ivandol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90225857729</item>
      <item>, OIB 90225857729</item>
    </izvorni_sadrzaj>
    <derivirana_varijabla naziv="DomainObject.Predmet.SudioniciListNazivOIB_1">
      <item>, OIB 90225857729</item>
      <item>, OIB 90225857729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260</properties:Words>
  <properties:Characters>1368</properties:Characters>
  <properties:Lines>56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2016-09-29T11:28:00Z</dcterms:created>
  <dc:creator>Pavičić</dc:creator>
  <cp:lastModifiedBy>wsadmin</cp:lastModifiedBy>
  <cp:lastPrinted>2016-06-09T08:37:00Z</cp:lastPrinted>
  <dcterms:modified xmlns:xsi="http://www.w3.org/2001/XMLSchema-instance" xsi:type="dcterms:W3CDTF">2016-09-29T11:38:00Z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