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c80a" w14:paraId="458c80a" w:rsidRDefault="000B1001" w:rsidP="000B1001" w:rsidR="000B10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001" w:rsidP="000B1001" w:rsidR="000B1001" w:rsidRPr="0040505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405059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0B1001" w:rsidP="000B1001" w:rsidR="000B10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05059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0B1001" w:rsidP="000B1001" w:rsidR="000B10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B1001" w:rsidP="000B1001" w:rsidR="000B1001" w:rsidRPr="00405059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0B1001" w:rsidP="000B1001" w:rsidR="000B10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B1001" w:rsidP="000B1001" w:rsidR="000B1001" w:rsidRPr="005D578C">
      <w:pPr>
        <w:jc w:val="center"/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B1001" w:rsidP="000B1001" w:rsidR="000B1001" w:rsidRPr="005D578C">
      <w:pPr>
        <w:rPr>
          <w:rFonts w:cs="Times New Roman" w:eastAsia="Times New Roman"/>
          <w:szCs w:val="24"/>
        </w:rPr>
      </w:pPr>
    </w:p>
    <w:p w:rsidRDefault="000B1001" w:rsidP="000B1001" w:rsidR="000B10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DENICH d. o. o. Pula, Tartinijeva 15, OIB 39460730201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130012180,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0505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0B1001" w:rsidP="000B1001" w:rsidR="000B1001" w:rsidRPr="005D578C">
      <w:pPr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B1001" w:rsidP="000B1001" w:rsidR="000B1001" w:rsidRPr="005D578C">
      <w:pPr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DENICH d. o. o. Pula, Tartinijeva 15, OIB 39460730201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130012180,</w:t>
      </w:r>
      <w:r w:rsidRPr="005D578C">
        <w:rPr>
          <w:rFonts w:cs="Times New Roman" w:eastAsia="Times New Roman"/>
          <w:szCs w:val="24"/>
        </w:rPr>
        <w:t xml:space="preserve"> s danom </w:t>
      </w:r>
      <w:r w:rsidR="0040505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B1001" w:rsidP="000B1001" w:rsidR="000B1001" w:rsidRPr="005D578C">
      <w:pPr>
        <w:rPr>
          <w:rFonts w:cs="Times New Roman" w:eastAsia="Times New Roman"/>
          <w:szCs w:val="24"/>
        </w:rPr>
      </w:pPr>
    </w:p>
    <w:p w:rsidRDefault="000B1001" w:rsidP="000B1001" w:rsidR="000B10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0B1001" w:rsidP="000B1001" w:rsidR="000B1001">
      <w:pPr>
        <w:rPr>
          <w:rFonts w:cs="Times New Roman" w:eastAsia="Times New Roman"/>
          <w:szCs w:val="20"/>
        </w:rPr>
      </w:pPr>
    </w:p>
    <w:p w:rsidRDefault="000B1001" w:rsidP="000B1001" w:rsidR="000B10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DENICH d. o. o. Pula, Tartinijeva 15, OIB 39460730201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130012180.</w:t>
      </w:r>
    </w:p>
    <w:p w:rsidRDefault="000B1001" w:rsidP="000B1001" w:rsidR="000B1001">
      <w:pPr>
        <w:ind w:firstLine="709"/>
        <w:rPr>
          <w:rFonts w:cs="Times New Roman" w:eastAsia="Times New Roman"/>
          <w:szCs w:val="24"/>
        </w:rPr>
      </w:pPr>
    </w:p>
    <w:p w:rsidRDefault="000B1001" w:rsidP="000B1001" w:rsidR="000B10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DENICH d. o. o. Pula, Tartinijeva 15, OIB 39460730201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130012180.</w:t>
      </w:r>
    </w:p>
    <w:p w:rsidRDefault="000B1001" w:rsidP="000B1001" w:rsidR="000B1001">
      <w:pPr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B1001" w:rsidP="000B1001" w:rsidR="000B1001">
      <w:pPr>
        <w:ind w:firstLine="708"/>
        <w:rPr>
          <w:rFonts w:cs="Times New Roman" w:eastAsia="Times New Roman"/>
          <w:szCs w:val="24"/>
        </w:rPr>
      </w:pPr>
    </w:p>
    <w:p w:rsidRDefault="000B1001" w:rsidP="000B1001" w:rsidR="000B1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DENICH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B1001" w:rsidP="000B1001" w:rsidR="000B10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B1001" w:rsidP="000B1001" w:rsidR="000B1001" w:rsidRPr="005D578C">
      <w:pPr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0505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B1001" w:rsidP="000B1001" w:rsidR="000B1001">
      <w:pPr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B1001" w:rsidP="000B1001" w:rsidR="000B10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876399">
        <w:rPr>
          <w:rFonts w:cs="Times New Roman" w:eastAsia="Times New Roman"/>
          <w:szCs w:val="24"/>
        </w:rPr>
        <w:t>, v.r.</w:t>
      </w:r>
    </w:p>
    <w:p w:rsidRDefault="000B1001" w:rsidP="000B1001" w:rsidR="000B1001">
      <w:pPr>
        <w:jc w:val="left"/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jc w:val="left"/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B1001" w:rsidP="000B1001" w:rsidR="000B100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0B1001" w:rsidP="000B1001" w:rsidR="000B1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B1001" w:rsidP="000B1001" w:rsidR="000B1001">
      <w:pPr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rPr>
          <w:rFonts w:cs="Times New Roman" w:eastAsia="Times New Roman"/>
          <w:szCs w:val="24"/>
        </w:rPr>
      </w:pPr>
    </w:p>
    <w:p w:rsidRDefault="000B1001" w:rsidP="000B1001" w:rsidR="000B10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B1001" w:rsidP="000B1001" w:rsidR="000B1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B1001" w:rsidP="000B1001" w:rsidR="000B1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DENICH d. o. o. Pula, Tartinijeva 15,</w:t>
      </w:r>
    </w:p>
    <w:p w:rsidRDefault="000B1001" w:rsidP="000B1001" w:rsidR="000B1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Antonio Denich, R. Italija, Trieste, Via S. Pasquale 119, </w:t>
      </w:r>
    </w:p>
    <w:p w:rsidRDefault="000B1001" w:rsidP="000B1001" w:rsidR="000B10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0B1001" w:rsidP="000B1001" w:rsidR="000B1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B1001" w:rsidP="000B1001" w:rsidR="000B10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0B1001" w:rsidP="000B1001" w:rsidR="000B100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B1001" w:rsidP="000B1001" w:rsidR="000B1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B1001" w:rsidP="000B1001" w:rsidR="000B1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B1001" w:rsidP="000B1001" w:rsidR="000B1001"/>
    <w:p w:rsidRDefault="000B1001" w:rsidP="000B1001" w:rsidR="000B1001"/>
    <w:p w:rsidRDefault="000B1001" w:rsidP="000B1001" w:rsidR="000B1001"/>
    <w:p w:rsidRDefault="000B1001" w:rsidP="000B1001" w:rsidR="000B1001"/>
    <w:p w:rsidRDefault="000B1001" w:rsidP="000B1001" w:rsidR="000B1001"/>
    <w:p w:rsidRDefault="00876399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001" w:rsidP="000B1001" w:rsidR="000B1001">
      <w:r>
        <w:separator/>
      </w:r>
    </w:p>
  </w:endnote>
  <w:endnote w:id="0" w:type="continuationSeparator">
    <w:p w:rsidRDefault="000B1001" w:rsidP="000B1001" w:rsidR="000B1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001" w:rsidP="000B1001" w:rsidR="000B1001">
      <w:r>
        <w:separator/>
      </w:r>
    </w:p>
  </w:footnote>
  <w:footnote w:id="0" w:type="continuationSeparator">
    <w:p w:rsidRDefault="000B1001" w:rsidP="000B1001" w:rsidR="000B1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001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63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001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11F"/>
    <w:rsid w:val="000B1001"/>
    <w:rsid w:val="00405059"/>
    <w:rsid w:val="0043411F"/>
    <w:rsid w:val="006143A9"/>
    <w:rsid w:val="0075528E"/>
    <w:rsid w:val="0079403F"/>
    <w:rsid w:val="00876399"/>
    <w:rsid w:val="00C1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0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10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B10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0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0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3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63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63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63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0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10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B10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0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0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3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63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63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63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DENICH d.o.o. PULA</izvorni_sadrzaj>
    <derivirana_varijabla naziv="DomainObject.Predmet.ProtustrankaFormated_1">  DENICH d.o.o. PULA</derivirana_varijabla>
  </DomainObject.Predmet.ProtustrankaFormated>
  <DomainObject.Predmet.ProtustrankaFormatedOIB>
    <izvorni_sadrzaj>  DENICH d.o.o. PULA, OIB 39460730201</izvorni_sadrzaj>
    <derivirana_varijabla naziv="DomainObject.Predmet.ProtustrankaFormatedOIB_1">  DENICH d.o.o. PULA, OIB 39460730201</derivirana_varijabla>
  </DomainObject.Predmet.ProtustrankaFormatedOIB>
  <DomainObject.Predmet.ProtustrankaFormatedWithAdress>
    <izvorni_sadrzaj> DENICH d.o.o. PULA, Tartinijeva 15, 52100 Pula</izvorni_sadrzaj>
    <derivirana_varijabla naziv="DomainObject.Predmet.ProtustrankaFormatedWithAdress_1"> DENICH d.o.o. PULA, Tartinijeva 15, 52100 Pula</derivirana_varijabla>
  </DomainObject.Predmet.ProtustrankaFormatedWithAdress>
  <DomainObject.Predmet.ProtustrankaFormatedWithAdressOIB>
    <izvorni_sadrzaj> DENICH d.o.o. PULA, OIB 39460730201, Tartinijeva 15, 52100 Pula</izvorni_sadrzaj>
    <derivirana_varijabla naziv="DomainObject.Predmet.ProtustrankaFormatedWithAdressOIB_1"> DENICH d.o.o. PULA, OIB 39460730201, Tartinijeva 15, 52100 Pula</derivirana_varijabla>
  </DomainObject.Predmet.ProtustrankaFormatedWithAdressOIB>
  <DomainObject.Predmet.ProtustrankaWithAdress>
    <izvorni_sadrzaj>DENICH d.o.o. PULA Tartinijeva 15, 52100 Pula</izvorni_sadrzaj>
    <derivirana_varijabla naziv="DomainObject.Predmet.ProtustrankaWithAdress_1">DENICH d.o.o. PULA Tartinijeva 15, 52100 Pula</derivirana_varijabla>
  </DomainObject.Predmet.ProtustrankaWithAdress>
  <DomainObject.Predmet.ProtustrankaWithAdressOIB>
    <izvorni_sadrzaj>DENICH d.o.o. PULA, OIB 39460730201, Tartinijeva 15, 52100 Pula</izvorni_sadrzaj>
    <derivirana_varijabla naziv="DomainObject.Predmet.ProtustrankaWithAdressOIB_1">DENICH d.o.o. PULA, OIB 39460730201, Tartinijeva 15, 52100 Pula</derivirana_varijabla>
  </DomainObject.Predmet.ProtustrankaWithAdressOIB>
  <DomainObject.Predmet.ProtustrankaNazivFormated>
    <izvorni_sadrzaj>DENICH d.o.o. PULA</izvorni_sadrzaj>
    <derivirana_varijabla naziv="DomainObject.Predmet.ProtustrankaNazivFormated_1">DENICH d.o.o. PULA</derivirana_varijabla>
  </DomainObject.Predmet.ProtustrankaNazivFormated>
  <DomainObject.Predmet.ProtustrankaNazivFormatedOIB>
    <izvorni_sadrzaj>DENICH d.o.o. PULA, OIB 39460730201</izvorni_sadrzaj>
    <derivirana_varijabla naziv="DomainObject.Predmet.ProtustrankaNazivFormatedOIB_1">DENICH d.o.o. PULA, OIB 39460730201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2387.94</izvorni_sadrzaj>
    <derivirana_varijabla naziv="DomainObject.Predmet.TrenutnaVrijednost_1">2387.94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DENICH d.o.o. PULA</item>
    </izvorni_sadrzaj>
    <derivirana_varijabla naziv="DomainObject.Predmet.ProtuStrankaListFormated_1">
      <item>DENICH d.o.o. PULA</item>
    </derivirana_varijabla>
  </DomainObject.Predmet.ProtuStrankaListFormated>
  <DomainObject.Predmet.ProtuStrankaListFormatedOIB>
    <izvorni_sadrzaj>
      <item>DENICH d.o.o. PULA, OIB 39460730201</item>
    </izvorni_sadrzaj>
    <derivirana_varijabla naziv="DomainObject.Predmet.ProtuStrankaListFormatedOIB_1">
      <item>DENICH d.o.o. PULA, OIB 39460730201</item>
    </derivirana_varijabla>
  </DomainObject.Predmet.ProtuStrankaListFormatedOIB>
  <DomainObject.Predmet.ProtuStrankaListFormatedWithAdress>
    <izvorni_sadrzaj>
      <item>DENICH d.o.o. PULA, Tartinijeva 15, 52100 Pula</item>
    </izvorni_sadrzaj>
    <derivirana_varijabla naziv="DomainObject.Predmet.ProtuStrankaListFormatedWithAdress_1">
      <item>DENICH d.o.o. PULA, Tartinijeva 15, 52100 Pula</item>
    </derivirana_varijabla>
  </DomainObject.Predmet.ProtuStrankaListFormatedWithAdress>
  <DomainObject.Predmet.ProtuStrankaListFormatedWithAdressOIB>
    <izvorni_sadrzaj>
      <item>DENICH d.o.o. PULA, OIB 39460730201, Tartinijeva 15, 52100 Pula</item>
    </izvorni_sadrzaj>
    <derivirana_varijabla naziv="DomainObject.Predmet.ProtuStrankaListFormatedWithAdressOIB_1">
      <item>DENICH d.o.o. PULA, OIB 39460730201, Tartinijeva 15, 52100 Pula</item>
    </derivirana_varijabla>
  </DomainObject.Predmet.ProtuStrankaListFormatedWithAdressOIB>
  <DomainObject.Predmet.ProtuStrankaListNazivFormated>
    <izvorni_sadrzaj>
      <item>DENICH d.o.o. PULA</item>
    </izvorni_sadrzaj>
    <derivirana_varijabla naziv="DomainObject.Predmet.ProtuStrankaListNazivFormated_1">
      <item>DENICH d.o.o. PULA</item>
    </derivirana_varijabla>
  </DomainObject.Predmet.ProtuStrankaListNazivFormated>
  <DomainObject.Predmet.ProtuStrankaListNazivFormatedOIB>
    <izvorni_sadrzaj>
      <item>DENICH d.o.o. PULA, OIB 39460730201</item>
    </izvorni_sadrzaj>
    <derivirana_varijabla naziv="DomainObject.Predmet.ProtuStrankaListNazivFormatedOIB_1">
      <item>DENICH d.o.o. PULA, OIB 39460730201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DENICH d.o.o. PULA</izvorni_sadrzaj>
    <derivirana_varijabla naziv="DomainObject.Predmet.ProtustrankaIDrugi_1">DENICH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DENICH d.o.o. PULA, OIB 39460730201, Tartinijeva 15, 52100 Pula</izvorni_sadrzaj>
    <derivirana_varijabla naziv="DomainObject.Predmet.ProtustrankaIDrugiAdressOIB_1">DENICH d.o.o. PULA, OIB 39460730201,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DENICH d.o.o. PULA</item>
    </izvorni_sadrzaj>
    <derivirana_varijabla naziv="DomainObject.Predmet.SudioniciListNaziv_1">
      <item>FINANCIJSKA AGENCIJA, RC RIJEKA, PODRUŽNICA PULA, PULA</item>
      <item>DENICH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DENICH d.o.o. PULA, OIB 39460730201, Tartinijeva 15,52100 Pula</item>
    </izvorni_sadrzaj>
    <derivirana_varijabla naziv="DomainObject.Predmet.SudioniciListAdressOIB_1">
      <item>FINANCIJSKA AGENCIJA, RC RIJEKA, PODRUŽNICA PULA, PULA, OIB 85821130368, Giardini 5,52100 Pula</item>
      <item>DENICH d.o.o. PULA, OIB 39460730201, Tartinijeva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39460730201</item>
    </izvorni_sadrzaj>
    <derivirana_varijabla naziv="DomainObject.Predmet.SudioniciListNazivOIB_1">
      <item>, OIB 85821130368</item>
      <item>, OIB 39460730201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3012</properties:Characters>
  <properties:Lines>81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2016-03-17T13:20:00Z</dcterms:created>
  <dc:creator>Mihaela Kaligari</dc:creator>
  <dc:description/>
  <cp:keywords/>
  <cp:lastModifiedBy>Jasmina Matika</cp:lastModifiedBy>
  <cp:lastPrinted>2016-03-30T09:55:00Z</cp:lastPrinted>
  <dcterms:modified xmlns:xsi="http://www.w3.org/2001/XMLSchema-instance" xsi:type="dcterms:W3CDTF">2016-03-30T11:00:00Z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