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e877" w14:paraId="549e87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72DC1">
        <w:t>3939</w:t>
      </w:r>
      <w:r>
        <w:t>/2015</w:t>
      </w:r>
      <w:r w:rsidR="001C013F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8F3830" w:rsidRPr="008F3830">
        <w:t>BOLJI KORAK d.o.o., Lastovska 2/A, Zagreb, OIB: 99930348048</w:t>
      </w:r>
      <w:r>
        <w:t xml:space="preserve">, dana  </w:t>
      </w:r>
      <w:r w:rsidR="008F3830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F3830" w:rsidRPr="008F3830">
        <w:t>BOLJI KORAK d.o.o., Lastovska 2/A, Zagreb, OIB: 99930348048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8F3830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8F3830">
        <w:t xml:space="preserve"> MILJENKO MARINIĆ iz Zagreba, Lopudska 1a, OIB:</w:t>
      </w:r>
      <w:r w:rsidR="008F3830" w:rsidRPr="008F3830">
        <w:t>34668485052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8F3830" w:rsidRPr="008F3830">
        <w:t>BOLJI KORAK d.o.o., Lastovska 2/A, Zagreb, OIB: 99930348048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8F3830" w:rsidP="00047C0E" w:rsidR="00047C0E">
      <w:pPr>
        <w:pStyle w:val="Bezproreda"/>
        <w:jc w:val="center"/>
      </w:pPr>
      <w:r>
        <w:t>U Zagrebu, 20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C013F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1C013F" w:rsidP="001C013F" w:rsidR="001C013F">
      <w:pPr>
        <w:pStyle w:val="Bezproreda"/>
        <w:jc w:val="right"/>
      </w:pPr>
      <w:r>
        <w:t>Za točnost otpravka-ovlašteni službenik:</w:t>
      </w:r>
    </w:p>
    <w:p w:rsidRDefault="001C013F" w:rsidP="001C013F" w:rsidR="001C013F">
      <w:pPr>
        <w:pStyle w:val="Bezproreda"/>
        <w:jc w:val="right"/>
      </w:pPr>
      <w:r>
        <w:t xml:space="preserve">Tanja Štraubert </w:t>
      </w:r>
    </w:p>
    <w:sectPr w:rsidSect="00EF1FD3" w:rsidR="001C013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5B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272DC1" w:rsidRPr="00272DC1">
          <w:t xml:space="preserve">3939/2015 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1C013F"/>
    <w:rsid w:val="00272DC1"/>
    <w:rsid w:val="003A3366"/>
    <w:rsid w:val="004E266D"/>
    <w:rsid w:val="00677951"/>
    <w:rsid w:val="008F3830"/>
    <w:rsid w:val="00A375B2"/>
    <w:rsid w:val="00AA7B27"/>
    <w:rsid w:val="00AE11D4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E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C0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C0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3939</izvorni_sadrzaj>
    <derivirana_varijabla naziv="DomainObject.Predmet.Broj_1">3939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St-3939/2015</izvorni_sadrzaj>
    <derivirana_varijabla naziv="DomainObject.Predmet.OznakaBroj_1">St-3939/2015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KORAK d.o.o. zastupanog po punomoćniku Emira Stückle</izvorni_sadrzaj>
    <derivirana_varijabla naziv="DomainObject.Predmet.ProtustrankaFormated_1">  BOLJI KORAK d.o.o. zastupanog po punomoćniku Emira Stückle</derivirana_varijabla>
  </DomainObject.Predmet.ProtustrankaFormated>
  <DomainObject.Predmet.ProtustrankaFormatedOIB>
    <izvorni_sadrzaj>  BOLJI KORAK d.o.o., OIB 99930348048 zastupanog po punomoćniku Emira Stückle</izvorni_sadrzaj>
    <derivirana_varijabla naziv="DomainObject.Predmet.ProtustrankaFormatedOIB_1">  BOLJI KORAK d.o.o., OIB 99930348048 zastupanog po punomoćniku Emira Stückle</derivirana_varijabla>
  </DomainObject.Predmet.ProtustrankaFormatedOIB>
  <DomainObject.Predmet.ProtustrankaFormatedWithAdress>
    <izvorni_sadrzaj> BOLJI KORAK d.o.o., Lastovska 2/A, 10000 Zagreb zastupanog po punomoćniku Emira Stückle</izvorni_sadrzaj>
    <derivirana_varijabla naziv="DomainObject.Predmet.ProtustrankaFormatedWithAdress_1"> BOLJI KORAK d.o.o., Lastovska 2/A, 10000 Zagreb zastupanog po punomoćniku Emira Stückle</derivirana_varijabla>
  </DomainObject.Predmet.ProtustrankaFormatedWithAdress>
  <DomainObject.Predmet.ProtustrankaFormatedWithAdressOIB>
    <izvorni_sadrzaj> BOLJI KORAK d.o.o., OIB 99930348048, Lastovska 2/A, 10000 Zagreb zastupanog po punomoćniku Emira Stückle</izvorni_sadrzaj>
    <derivirana_varijabla naziv="DomainObject.Predmet.ProtustrankaFormatedWithAdressOIB_1"> BOLJI KORAK d.o.o., OIB 99930348048, Lastovska 2/A, 10000 Zagreb zastupanog po punomoćniku Emira Stückle</derivirana_varijabla>
  </DomainObject.Predmet.ProtustrankaFormatedWithAdressOIB>
  <DomainObject.Predmet.ProtustrankaWithAdress>
    <izvorni_sadrzaj>BOLJI KORAK d.o.o. Lastovska 2/A, 10000 Zagreb</izvorni_sadrzaj>
    <derivirana_varijabla naziv="DomainObject.Predmet.ProtustrankaWithAdress_1">BOLJI KORAK d.o.o. Lastovska 2/A, 10000 Zagreb</derivirana_varijabla>
  </DomainObject.Predmet.ProtustrankaWithAdress>
  <DomainObject.Predmet.ProtustrankaWithAdressOIB>
    <izvorni_sadrzaj>BOLJI KORAK d.o.o., OIB 99930348048, Lastovska 2/A, 10000 Zagreb</izvorni_sadrzaj>
    <derivirana_varijabla naziv="DomainObject.Predmet.ProtustrankaWithAdressOIB_1">BOLJI KORAK d.o.o., OIB 99930348048, Lastovska 2/A, 10000 Zagreb</derivirana_varijabla>
  </DomainObject.Predmet.ProtustrankaWithAdressOIB>
  <DomainObject.Predmet.ProtustrankaNazivFormated>
    <izvorni_sadrzaj>BOLJI KORAK d.o.o.</izvorni_sadrzaj>
    <derivirana_varijabla naziv="DomainObject.Predmet.ProtustrankaNazivFormated_1">BOLJI KORAK d.o.o.</derivirana_varijabla>
  </DomainObject.Predmet.ProtustrankaNazivFormated>
  <DomainObject.Predmet.ProtustrankaNazivFormatedOIB>
    <izvorni_sadrzaj>BOLJI KORAK d.o.o., OIB 99930348048</izvorni_sadrzaj>
    <derivirana_varijabla naziv="DomainObject.Predmet.ProtustrankaNazivFormatedOIB_1">BOLJI KORAK d.o.o., OIB 99930348048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KORAK d.o.o. zastupanog po punomoćniku Emira Stückle</item>
    </izvorni_sadrzaj>
    <derivirana_varijabla naziv="DomainObject.Predmet.ProtuStrankaListFormated_1">
      <item>BOLJI KORAK d.o.o. zastupanog po punomoćniku Emira Stückle</item>
    </derivirana_varijabla>
  </DomainObject.Predmet.ProtuStrankaListFormated>
  <DomainObject.Predmet.ProtuStrankaListFormatedOIB>
    <izvorni_sadrzaj>
      <item>BOLJI KORAK d.o.o., OIB 99930348048 zastupanog po punomoćniku Emira Stückle</item>
    </izvorni_sadrzaj>
    <derivirana_varijabla naziv="DomainObject.Predmet.ProtuStrankaListFormatedOIB_1">
      <item>BOLJI KORAK d.o.o., OIB 99930348048 zastupanog po punomoćniku Emira Stückle</item>
    </derivirana_varijabla>
  </DomainObject.Predmet.ProtuStrankaListFormatedOIB>
  <DomainObject.Predmet.ProtuStrankaListFormatedWithAdress>
    <izvorni_sadrzaj>
      <item>BOLJI KORAK d.o.o., Lastovska 2/A, 10000 Zagreb zastupanog po punomoćniku Emira Stückle</item>
    </izvorni_sadrzaj>
    <derivirana_varijabla naziv="DomainObject.Predmet.ProtuStrankaListFormatedWithAdress_1">
      <item>BOLJI KORAK d.o.o., Lastovska 2/A, 10000 Zagreb zastupanog po punomoćniku Emira Stückle</item>
    </derivirana_varijabla>
  </DomainObject.Predmet.ProtuStrankaListFormatedWithAdress>
  <DomainObject.Predmet.ProtuStrankaListFormatedWithAdressOIB>
    <izvorni_sadrzaj>
      <item>BOLJI KORAK d.o.o., OIB 99930348048, Lastovska 2/A, 10000 Zagreb zastupanog po punomoćniku Emira Stückle</item>
    </izvorni_sadrzaj>
    <derivirana_varijabla naziv="DomainObject.Predmet.ProtuStrankaListFormatedWithAdressOIB_1">
      <item>BOLJI KORAK d.o.o., OIB 99930348048, Lastovska 2/A, 10000 Zagreb zastupanog po punomoćniku Emira Stückle</item>
    </derivirana_varijabla>
  </DomainObject.Predmet.ProtuStrankaListFormatedWithAdressOIB>
  <DomainObject.Predmet.ProtuStrankaListNazivFormated>
    <izvorni_sadrzaj>
      <item>BOLJI KORAK d.o.o.</item>
    </izvorni_sadrzaj>
    <derivirana_varijabla naziv="DomainObject.Predmet.ProtuStrankaListNazivFormated_1">
      <item>BOLJI KORAK d.o.o.</item>
    </derivirana_varijabla>
  </DomainObject.Predmet.ProtuStrankaListNazivFormated>
  <DomainObject.Predmet.ProtuStrankaListNazivFormatedOIB>
    <izvorni_sadrzaj>
      <item>BOLJI KORAK d.o.o., OIB 99930348048</item>
    </izvorni_sadrzaj>
    <derivirana_varijabla naziv="DomainObject.Predmet.ProtuStrankaListNazivFormatedOIB_1">
      <item>BOLJI KORAK d.o.o., OIB 99930348048</item>
    </derivirana_varijabla>
  </DomainObject.Predmet.ProtuStrankaListNazivFormatedOIB>
  <DomainObject.Predmet.OstaliListFormated>
    <izvorni_sadrzaj>
      <item>Miljenko Marinić</item>
      <item>Emira Stückle punomoćnik sudionika u postupku BOLJI KORAK d.o.o.</item>
    </izvorni_sadrzaj>
    <derivirana_varijabla naziv="DomainObject.Predmet.OstaliListFormated_1">
      <item>Miljenko Marinić</item>
      <item>Emira Stückle punomoćnik sudionika u postupku BOLJI KORAK d.o.o.</item>
    </derivirana_varijabla>
  </DomainObject.Predmet.OstaliListFormated>
  <DomainObject.Predmet.OstaliListFormatedOIB>
    <izvorni_sadrzaj>
      <item>Miljenko Marinić, OIB 34668485052</item>
      <item>Emira Stückle, OIB 61331828089 punomoćnik sudionika u postupku BOLJI KORAK d.o.o.</item>
    </izvorni_sadrzaj>
    <derivirana_varijabla naziv="DomainObject.Predmet.OstaliListFormatedOIB_1">
      <item>Miljenko Marinić, OIB 34668485052</item>
      <item>Emira Stückle, OIB 61331828089 punomoćnik sudionika u postupku BOLJI KORAK d.o.o.</item>
    </derivirana_varijabla>
  </DomainObject.Predmet.OstaliListFormatedOIB>
  <DomainObject.Predmet.OstaliListFormatedWithAdress>
    <izvorni_sadrzaj>
      <item>Miljenko Marinić, Lopudska 1, 10000 Zagreb</item>
      <item>Emira Stückle, Mrkšina Ulica 13f, 10000 Zagreb punomoćnik sudionika u postupku BOLJI KORAK d.o.o.</item>
    </izvorni_sadrzaj>
    <derivirana_varijabla naziv="DomainObject.Predmet.OstaliListFormatedWithAdress_1">
      <item>Miljenko Marinić, Lopudska 1, 10000 Zagreb</item>
      <item>Emira Stückle, Mrkšina Ulica 13f, 10000 Zagreb punomoćnik sudionika u postupku BOLJI KORAK d.o.o.</item>
    </derivirana_varijabla>
  </DomainObject.Predmet.OstaliListFormatedWithAdress>
  <DomainObject.Predmet.OstaliListFormatedWithAdressOIB>
    <izvorni_sadrzaj>
      <item>Miljenko Marinić, OIB 34668485052, Lopudska 1, 10000 Zagreb</item>
      <item>Emira Stückle, OIB 61331828089, Mrkšina Ulica 13f, 10000 Zagreb punomoćnik sudionika u postupku BOLJI KORAK d.o.o.</item>
    </izvorni_sadrzaj>
    <derivirana_varijabla naziv="DomainObject.Predmet.OstaliListFormatedWithAdressOIB_1">
      <item>Miljenko Marinić, OIB 34668485052, Lopudska 1, 10000 Zagreb</item>
      <item>Emira Stückle, OIB 61331828089, Mrkšina Ulica 13f, 10000 Zagreb punomoćnik sudionika u postupku BOLJI KORAK d.o.o.</item>
    </derivirana_varijabla>
  </DomainObject.Predmet.OstaliListFormatedWithAdressOIB>
  <DomainObject.Predmet.OstaliListNazivFormated>
    <izvorni_sadrzaj>
      <item>Miljenko Marinić</item>
      <item>Emira Stückle</item>
    </izvorni_sadrzaj>
    <derivirana_varijabla naziv="DomainObject.Predmet.OstaliListNazivFormated_1">
      <item>Miljenko Marinić</item>
      <item>Emira Stückle</item>
    </derivirana_varijabla>
  </DomainObject.Predmet.OstaliListNazivFormated>
  <DomainObject.Predmet.OstaliListNazivFormatedOIB>
    <izvorni_sadrzaj>
      <item>Miljenko Marinić, OIB 34668485052</item>
      <item>Emira Stückle, OIB 61331828089</item>
    </izvorni_sadrzaj>
    <derivirana_varijabla naziv="DomainObject.Predmet.OstaliListNazivFormatedOIB_1">
      <item>Miljenko Marinić, OIB 34668485052</item>
      <item>Emira Stückle, OIB 61331828089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KORAK d.o.o.</izvorni_sadrzaj>
    <derivirana_varijabla naziv="DomainObject.Predmet.ProtustrankaIDrugi_1">BOLJI KORAK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BOLJI KORAK d.o.o., OIB 99930348048, Lastovska 2/A, 10000 Zagreb</izvorni_sadrzaj>
    <derivirana_varijabla naziv="DomainObject.Predmet.ProtustrankaIDrugiAdressOIB_1">BOLJI KORAK d.o.o., OIB 99930348048,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BOLJI KORAK d.o.o.</item>
      <item>Miljenko Marinić</item>
      <item>Emira Stückle</item>
    </izvorni_sadrzaj>
    <derivirana_varijabla naziv="DomainObject.Predmet.SudioniciListNaziv_1">
      <item>FINA Regionalni centar Zagreb</item>
      <item>BOLJI KORAK d.o.o.</item>
      <item>Miljenko Marinić</item>
      <item>Emira Stückle</item>
    </derivirana_varijabla>
  </DomainObject.Predmet.SudioniciListNaziv>
  <DomainObject.Predmet.SudioniciListAdressOIB>
    <izvorni_sadrzaj>
      <item>FINA Regionalni centar Zagreb, OIB 85821130368, Trg svibanjskih žrtava 1995. 1,10000 Zagreb</item>
      <item>BOLJI KORAK d.o.o., OIB 99930348048, Lastovska 2/A,10000 Zagreb</item>
      <item>Miljenko Marinić, OIB 34668485052, Lopudska 1,10000 Zagreb</item>
      <item>Emira Stückle, OIB 61331828089, Mrkšina Ulica 13f,10000 Zagreb</item>
    </izvorni_sadrzaj>
    <derivirana_varijabla naziv="DomainObject.Predmet.SudioniciListAdressOIB_1">
      <item>FINA Regionalni centar Zagreb, OIB 85821130368, Trg svibanjskih žrtava 1995. 1,10000 Zagreb</item>
      <item>BOLJI KORAK d.o.o., OIB 99930348048, Lastovska 2/A,10000 Zagreb</item>
      <item>Miljenko Marinić, OIB 34668485052, Lopudska 1,10000 Zagreb</item>
      <item>Emira Stückle, OIB 61331828089, Mrkšina Ulica 13f,10000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99930348048</item>
      <item>, OIB 34668485052</item>
      <item>, OIB 61331828089</item>
    </izvorni_sadrzaj>
    <derivirana_varijabla naziv="DomainObject.Predmet.SudioniciListNazivOIB_1">
      <item>, OIB 85821130368</item>
      <item>, OIB 99930348048</item>
      <item>, OIB 34668485052</item>
      <item>, OIB 61331828089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1978</properties:Characters>
  <properties:Lines>71</properties:Lines>
  <properties:Paragraphs>26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2016-04-20T09:56:00Z</dcterms:created>
  <dc:creator>Sandra Rotar Vogrin</dc:creator>
  <cp:lastModifiedBy>Tanja Štraubert</cp:lastModifiedBy>
  <cp:lastPrinted>2016-04-20T12:31:00Z</cp:lastPrinted>
  <dcterms:modified xmlns:xsi="http://www.w3.org/2001/XMLSchema-instance" xsi:type="dcterms:W3CDTF">2016-04-20T12:31:00Z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