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5946" w14:paraId="d2b594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9F048B">
        <w:t xml:space="preserve"> St-4349</w:t>
      </w:r>
      <w:r w:rsidR="00DD308D">
        <w:t>/201</w:t>
      </w:r>
      <w:r w:rsidR="009F048B">
        <w:t>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B1198">
        <w:t>30</w:t>
      </w:r>
      <w:r w:rsidR="00590315">
        <w:t>. ožujka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74D6B" w:rsidRPr="00774D6B">
        <w:t xml:space="preserve">Udruga za razvoj glazbene umjetnosti </w:t>
      </w:r>
      <w:r w:rsidR="00017CA8" w:rsidRPr="00466DE1">
        <w:t>VALETIS d.o.o., Zagreb, Siget 8/9, OIB: 56400013732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17CA8">
        <w:t>186.502,66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B1198">
        <w:t>30</w:t>
      </w:r>
      <w:r w:rsidR="00590315">
        <w:t>. ožujka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A5B40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4291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4349</izvorni_sadrzaj>
    <derivirana_varijabla naziv="DomainObject.Predmet.Broj_1">4349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St-4349/2015</izvorni_sadrzaj>
    <derivirana_varijabla naziv="DomainObject.Predmet.OznakaBroj_1">St-4349/2015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VALETIS d.o.o. zastupanog po punomoćniku BORIS JURIĆ; VALLNEA PUNČEC</izvorni_sadrzaj>
    <derivirana_varijabla naziv="DomainObject.Predmet.ProtustrankaFormated_1">  VALETIS d.o.o. zastupanog po punomoćniku BORIS JURIĆ; VALLNEA PUNČEC</derivirana_varijabla>
  </DomainObject.Predmet.ProtustrankaFormated>
  <DomainObject.Predmet.ProtustrankaFormatedOIB>
    <izvorni_sadrzaj>  VALETIS d.o.o., OIB 56400013732 zastupanog po punomoćniku BORIS JURIĆ; VALLNEA PUNČEC</izvorni_sadrzaj>
    <derivirana_varijabla naziv="DomainObject.Predmet.ProtustrankaFormatedOIB_1">  VALETIS d.o.o., OIB 56400013732 zastupanog po punomoćniku BORIS JURIĆ; VALLNEA PUNČEC</derivirana_varijabla>
  </DomainObject.Predmet.ProtustrankaFormatedOIB>
  <DomainObject.Predmet.ProtustrankaFormatedWithAdress>
    <izvorni_sadrzaj> VALETIS d.o.o., Siget 8/9, 10000 Zagreb zastupanog po punomoćniku BORIS JURIĆ; VALLNEA PUNČEC</izvorni_sadrzaj>
    <derivirana_varijabla naziv="DomainObject.Predmet.ProtustrankaFormatedWithAdress_1"> VALETIS d.o.o., Siget 8/9, 10000 Zagreb zastupanog po punomoćniku BORIS JURIĆ; VALLNEA PUNČEC</derivirana_varijabla>
  </DomainObject.Predmet.ProtustrankaFormatedWithAdress>
  <DomainObject.Predmet.ProtustrankaFormatedWithAdressOIB>
    <izvorni_sadrzaj> VALETIS d.o.o., OIB 56400013732, Siget 8/9, 10000 Zagreb zastupanog po punomoćniku BORIS JURIĆ; VALLNEA PUNČEC</izvorni_sadrzaj>
    <derivirana_varijabla naziv="DomainObject.Predmet.ProtustrankaFormatedWithAdressOIB_1"> VALETIS d.o.o., OIB 56400013732, Siget 8/9, 10000 Zagreb zastupanog po punomoćniku BORIS JURIĆ; VALLNEA PUNČEC</derivirana_varijabla>
  </DomainObject.Predmet.ProtustrankaFormatedWithAdressOIB>
  <DomainObject.Predmet.ProtustrankaWithAdress>
    <izvorni_sadrzaj>VALETIS d.o.o. Siget 8/9, 10000 Zagreb</izvorni_sadrzaj>
    <derivirana_varijabla naziv="DomainObject.Predmet.ProtustrankaWithAdress_1">VALETIS d.o.o. Siget 8/9, 10000 Zagreb</derivirana_varijabla>
  </DomainObject.Predmet.ProtustrankaWithAdress>
  <DomainObject.Predmet.ProtustrankaWithAdressOIB>
    <izvorni_sadrzaj>VALETIS d.o.o., OIB 56400013732, Siget 8/9, 10000 Zagreb</izvorni_sadrzaj>
    <derivirana_varijabla naziv="DomainObject.Predmet.ProtustrankaWithAdressOIB_1">VALETIS d.o.o., OIB 56400013732, Siget 8/9, 10000 Zagreb</derivirana_varijabla>
  </DomainObject.Predmet.ProtustrankaWithAdressOIB>
  <DomainObject.Predmet.ProtustrankaNazivFormated>
    <izvorni_sadrzaj>VALETIS d.o.o.</izvorni_sadrzaj>
    <derivirana_varijabla naziv="DomainObject.Predmet.ProtustrankaNazivFormated_1">VALETIS d.o.o.</derivirana_varijabla>
  </DomainObject.Predmet.ProtustrankaNazivFormated>
  <DomainObject.Predmet.ProtustrankaNazivFormatedOIB>
    <izvorni_sadrzaj>VALETIS d.o.o., OIB 56400013732</izvorni_sadrzaj>
    <derivirana_varijabla naziv="DomainObject.Predmet.ProtustrankaNazivFormatedOIB_1">VALETIS d.o.o., OIB 56400013732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VALETIS d.o.o. zastupanog po punomoćniku BORIS JURIĆ; VALLNEA PUNČEC</item>
    </izvorni_sadrzaj>
    <derivirana_varijabla naziv="DomainObject.Predmet.ProtuStrankaListFormated_1">
      <item>VALETIS d.o.o. zastupanog po punomoćniku BORIS JURIĆ; VALLNEA PUNČEC</item>
    </derivirana_varijabla>
  </DomainObject.Predmet.ProtuStrankaListFormated>
  <DomainObject.Predmet.ProtuStrankaListFormatedOIB>
    <izvorni_sadrzaj>
      <item>VALETIS d.o.o., OIB 56400013732 zastupanog po punomoćniku BORIS JURIĆ; VALLNEA PUNČEC</item>
    </izvorni_sadrzaj>
    <derivirana_varijabla naziv="DomainObject.Predmet.ProtuStrankaListFormatedOIB_1">
      <item>VALETIS d.o.o., OIB 56400013732 zastupanog po punomoćniku BORIS JURIĆ; VALLNEA PUNČEC</item>
    </derivirana_varijabla>
  </DomainObject.Predmet.ProtuStrankaListFormatedOIB>
  <DomainObject.Predmet.ProtuStrankaListFormatedWithAdress>
    <izvorni_sadrzaj>
      <item>VALETIS d.o.o., Siget 8/9, 10000 Zagreb zastupanog po punomoćniku BORIS JURIĆ; VALLNEA PUNČEC</item>
    </izvorni_sadrzaj>
    <derivirana_varijabla naziv="DomainObject.Predmet.ProtuStrankaListFormatedWithAdress_1">
      <item>VALETIS d.o.o., Siget 8/9, 10000 Zagreb zastupanog po punomoćniku BORIS JURIĆ; VALLNEA PUNČEC</item>
    </derivirana_varijabla>
  </DomainObject.Predmet.ProtuStrankaListFormatedWithAdress>
  <DomainObject.Predmet.ProtuStrankaListFormatedWithAdressOIB>
    <izvorni_sadrzaj>
      <item>VALETIS d.o.o., OIB 56400013732, Siget 8/9, 10000 Zagreb zastupanog po punomoćniku BORIS JURIĆ; VALLNEA PUNČEC</item>
    </izvorni_sadrzaj>
    <derivirana_varijabla naziv="DomainObject.Predmet.ProtuStrankaListFormatedWithAdressOIB_1">
      <item>VALETIS d.o.o., OIB 56400013732, Siget 8/9, 10000 Zagreb zastupanog po punomoćniku BORIS JURIĆ; VALLNEA PUNČEC</item>
    </derivirana_varijabla>
  </DomainObject.Predmet.ProtuStrankaListFormatedWithAdressOIB>
  <DomainObject.Predmet.ProtuStrankaListNazivFormated>
    <izvorni_sadrzaj>
      <item>VALETIS d.o.o.</item>
    </izvorni_sadrzaj>
    <derivirana_varijabla naziv="DomainObject.Predmet.ProtuStrankaListNazivFormated_1">
      <item>VALETIS d.o.o.</item>
    </derivirana_varijabla>
  </DomainObject.Predmet.ProtuStrankaListNazivFormated>
  <DomainObject.Predmet.ProtuStrankaListNazivFormatedOIB>
    <izvorni_sadrzaj>
      <item>VALETIS d.o.o., OIB 56400013732</item>
    </izvorni_sadrzaj>
    <derivirana_varijabla naziv="DomainObject.Predmet.ProtuStrankaListNazivFormatedOIB_1">
      <item>VALETIS d.o.o., OIB 56400013732</item>
    </derivirana_varijabla>
  </DomainObject.Predmet.ProtuStrankaListNazivFormatedOIB>
  <DomainObject.Predmet.OstaliListFormated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_1">
      <item>BORIS JURIĆ punomoćnik sudionika u postupku VALETIS d.o.o.</item>
      <item>VALLNEA PUNČEC punomoćnik sudionika u postupku VALETIS d.o.o.</item>
    </derivirana_varijabla>
  </DomainObject.Predmet.OstaliListFormated>
  <DomainObject.Predmet.OstaliListFormatedOIB>
    <izvorni_sadrzaj>
      <item>BORIS JURIĆ punomoćnik sudionika u postupku VALETIS d.o.o.</item>
      <item>VALLNEA PUNČEC punomoćnik sudionika u postupku VALETIS d.o.o.</item>
    </izvorni_sadrzaj>
    <derivirana_varijabla naziv="DomainObject.Predmet.OstaliListFormatedOIB_1">
      <item>BORIS JURIĆ punomoćnik sudionika u postupku VALETIS d.o.o.</item>
      <item>VALLNEA PUNČEC punomoćnik sudionika u postupku VALETIS d.o.o.</item>
    </derivirana_varijabla>
  </DomainObject.Predmet.OstaliListFormatedOIB>
  <DomainObject.Predmet.OstaliListFormatedWithAdress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>
  <DomainObject.Predmet.OstaliListFormatedWithAdressOIB>
    <izvorni_sadrzaj>
      <item>BORIS JURIĆ, Kralja Držislava 2, 10000 Zagreb punomoćnik sudionika u postupku VALETIS d.o.o.</item>
      <item>VALLNEA PUNČEC, Siget 8/9, 10000 Zagreb punomoćnik sudionika u postupku VALETIS d.o.o.</item>
    </izvorni_sadrzaj>
    <derivirana_varijabla naziv="DomainObject.Predmet.OstaliListFormatedWithAdressOIB_1">
      <item>BORIS JURIĆ, Kralja Držislava 2, 10000 Zagreb punomoćnik sudionika u postupku VALETIS d.o.o.</item>
      <item>VALLNEA PUNČEC, Siget 8/9, 10000 Zagreb punomoćnik sudionika u postupku VALETIS d.o.o.</item>
    </derivirana_varijabla>
  </DomainObject.Predmet.OstaliListFormatedWithAdressOIB>
  <DomainObject.Predmet.OstaliListNazivFormated>
    <izvorni_sadrzaj>
      <item>BORIS JURIĆ</item>
      <item>VALLNEA PUNČEC</item>
    </izvorni_sadrzaj>
    <derivirana_varijabla naziv="DomainObject.Predmet.OstaliListNazivFormated_1">
      <item>BORIS JURIĆ</item>
      <item>VALLNEA PUNČEC</item>
    </derivirana_varijabla>
  </DomainObject.Predmet.OstaliListNazivFormated>
  <DomainObject.Predmet.OstaliListNazivFormatedOIB>
    <izvorni_sadrzaj>
      <item>BORIS JURIĆ</item>
      <item>VALLNEA PUNČEC</item>
    </izvorni_sadrzaj>
    <derivirana_varijabla naziv="DomainObject.Predmet.OstaliListNazivFormatedOIB_1">
      <item>BORIS JURIĆ</item>
      <item>VALLNEA PUNČEC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VALETIS d.o.o.</izvorni_sadrzaj>
    <derivirana_varijabla naziv="DomainObject.Predmet.ProtustrankaIDrugi_1">VALETIS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VALETIS d.o.o., OIB 56400013732, Siget 8/9, 10000 Zagreb</izvorni_sadrzaj>
    <derivirana_varijabla naziv="DomainObject.Predmet.ProtustrankaIDrugiAdressOIB_1">VALETIS d.o.o., OIB 56400013732, Siget 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VALETIS d.o.o.</item>
      <item>FINA Regionalni centar Zagreb</item>
      <item>BORIS JURIĆ</item>
      <item>VALLNEA PUNČEC</item>
    </izvorni_sadrzaj>
    <derivirana_varijabla naziv="DomainObject.Predmet.SudioniciListNaziv_1">
      <item>VALETIS d.o.o.</item>
      <item>FINA Regionalni centar Zagreb</item>
      <item>BORIS JURIĆ</item>
      <item>VALLNEA PUNČEC</item>
    </derivirana_varijabla>
  </DomainObject.Predmet.SudioniciListNaziv>
  <DomainObject.Predmet.SudioniciListAdressOIB>
    <izvorni_sadrzaj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izvorni_sadrzaj>
    <derivirana_varijabla naziv="DomainObject.Predmet.SudioniciListAdressOIB_1">
      <item>VALETIS d.o.o., OIB 56400013732, Siget 8/9,10000 Zagreb</item>
      <item>FINA Regionalni centar Zagreb, OIB 85821130368, Trg svibanjskih žrtava 1995. 1,10000 Zagreb</item>
      <item>BORIS JURIĆ, Kralja Držislava 2,10000 Zagreb</item>
      <item>VALLNEA PUNČEC, Siget 8/9,10000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56400013732</item>
      <item>, OIB 85821130368</item>
      <item>, OIB null</item>
      <item>, OIB null</item>
    </izvorni_sadrzaj>
    <derivirana_varijabla naziv="DomainObject.Predmet.SudioniciListNazivOIB_1">
      <item>, OIB 56400013732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1382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2016-03-29T11:06:00Z</dcterms:created>
  <dc:creator>ilukac</dc:creator>
  <cp:lastModifiedBy>Nevenka Furić</cp:lastModifiedBy>
  <cp:lastPrinted>2016-03-30T06:53:00Z</cp:lastPrinted>
  <dcterms:modified xmlns:xsi="http://www.w3.org/2001/XMLSchema-instance" xsi:type="dcterms:W3CDTF">2016-03-30T06:56:00Z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