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7143" w14:paraId="3a67143" w:rsidRDefault="00AE649C" w:rsidP="00FA5B5E" w:rsidR="00AE649C" w:rsidRPr="00B76F3C">
      <w:pPr>
        <w:pStyle w:val="Naslov3"/>
        <w15:collapsed w:val="false"/>
      </w:pPr>
    </w:p>
    <w:p w:rsidRDefault="005A7C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A7CA9" w:rsidP="005A7CA9" w:rsidR="005A7CA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St-63/2014-33.</w:t>
      </w:r>
    </w:p>
    <w:p w:rsidRDefault="005A7CA9" w:rsidP="005A7CA9" w:rsidR="005A7CA9">
      <w:pPr>
        <w:rPr>
          <w:rFonts w:hAnsi="Arial" w:ascii="Arial"/>
        </w:rPr>
      </w:pPr>
    </w:p>
    <w:p w:rsidRDefault="005A7CA9" w:rsidP="005A7CA9" w:rsidR="005A7C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5A7CA9" w:rsidP="005A7CA9" w:rsidR="005A7CA9">
      <w:pPr>
        <w:jc w:val="both"/>
        <w:rPr>
          <w:rFonts w:hAnsi="Arial" w:ascii="Arial"/>
        </w:rPr>
      </w:pPr>
    </w:p>
    <w:p w:rsidRDefault="005A7CA9" w:rsidP="005A7CA9" w:rsidR="005A7C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  St-63/2014-32 od 21. listopada 2015. godine nad dužnikom BAT d.o.o. za građenje, ugostiteljstvo, trgovinu i usluge u stečaju iz Slatine, Industrijska 1, OIB 99735641878, riješio je: </w:t>
      </w:r>
    </w:p>
    <w:p w:rsidRDefault="005A7CA9" w:rsidP="005A7CA9" w:rsidR="005A7CA9">
      <w:pPr>
        <w:ind w:firstLine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Zaključuje se stečajni postupak nad dužnikom BAT d.o.o. za građenje, ugostiteljstvo, trgovinu i usluge iz Slatine, Industrijska 1, OIB 99735641878.</w:t>
      </w:r>
    </w:p>
    <w:p w:rsidRDefault="005A7CA9" w:rsidP="005A7CA9" w:rsidR="005A7CA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Izvod iz ovog rješenja objavit će se na e-oglasnoj ploči Trgovačkog suda u Bjelovaru.</w:t>
      </w:r>
    </w:p>
    <w:p w:rsidRDefault="005A7CA9" w:rsidP="005A7CA9" w:rsidR="005A7CA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Nakon pravomoćnosti ovog rješenja stečajni dužnik BAT d.o.o. u stečaju iz Slatine, Industrijska 1, OIB 99735641878, će se brisati iz sudskog registra.</w:t>
      </w:r>
    </w:p>
    <w:p w:rsidRDefault="005A7CA9" w:rsidP="005A7CA9" w:rsidR="005A7CA9">
      <w:pPr>
        <w:jc w:val="both"/>
        <w:rPr>
          <w:rFonts w:hAnsi="Arial" w:ascii="Arial"/>
        </w:rPr>
      </w:pPr>
      <w:bookmarkStart w:name="_GoBack" w:id="0"/>
      <w:bookmarkEnd w:id="0"/>
    </w:p>
    <w:p w:rsidRDefault="005A7CA9" w:rsidP="005A7CA9" w:rsidR="005A7C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21. listopada 2015. godine</w:t>
      </w:r>
    </w:p>
    <w:p w:rsidRDefault="005A7CA9" w:rsidP="005A7CA9" w:rsidR="005A7CA9">
      <w:pPr>
        <w:jc w:val="both"/>
        <w:rPr>
          <w:rFonts w:hAnsi="Arial" w:ascii="Arial"/>
        </w:rPr>
      </w:pPr>
    </w:p>
    <w:p w:rsidRDefault="005A7CA9" w:rsidP="005A7CA9" w:rsidR="005A7C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5A7CA9" w:rsidP="005A7CA9" w:rsidR="005A7C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A7CA9" w:rsidP="005A7CA9" w:rsidR="005A7CA9">
      <w:pPr>
        <w:jc w:val="both"/>
        <w:rPr>
          <w:rFonts w:hAnsi="Arial" w:ascii="Arial"/>
        </w:rPr>
      </w:pPr>
    </w:p>
    <w:p w:rsidRDefault="005A7CA9" w:rsidP="005A7CA9" w:rsidR="005A7CA9">
      <w:pPr>
        <w:jc w:val="both"/>
        <w:rPr>
          <w:rFonts w:hAnsi="Arial" w:ascii="Arial"/>
        </w:rPr>
      </w:pPr>
    </w:p>
    <w:p w:rsidRDefault="005A7CA9" w:rsidP="005A7CA9" w:rsidR="005A7CA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A7CA9" w:rsidP="005A7CA9" w:rsidR="005A7CA9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suda</w:t>
      </w:r>
    </w:p>
    <w:p w:rsidRDefault="005A7CA9" w:rsidP="005A7CA9" w:rsidR="005A7CA9">
      <w:pPr>
        <w:jc w:val="both"/>
        <w:rPr>
          <w:rFonts w:hAnsi="Arial" w:ascii="Arial"/>
        </w:rPr>
      </w:pPr>
      <w:r>
        <w:rPr>
          <w:rFonts w:hAnsi="Arial" w:ascii="Arial"/>
        </w:rPr>
        <w:t>Bj.21.10.2015.g.</w:t>
      </w:r>
    </w:p>
    <w:p w:rsidRDefault="005A7CA9" w:rsidP="005A7CA9" w:rsidR="005A7CA9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CA9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02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St-63/2014-33</izvorni_sadrzaj>
    <derivirana_varijabla naziv="DomainObject.Oznaka_1">St-63/2014-33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2015.</izvorni_sadrzaj>
    <derivirana_varijabla naziv="DomainObject.Predmet.DatumRjesavanja_1">21.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St-63/2014</izvorni_sadrzaj>
    <derivirana_varijabla naziv="DomainObject.Predmet.OznakaBroj_1">St-63/2014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 d.o.o. za građenje, turizam, ugostiteljstvo, trgovinu i usluge SLATINA</izvorni_sadrzaj>
    <derivirana_varijabla naziv="DomainObject.Predmet.ProtustrankaFormated_1">  BAT d.o.o. za građenje, turizam, ugostiteljstvo, trgovinu i usluge SLATINA</derivirana_varijabla>
  </DomainObject.Predmet.ProtustrankaFormated>
  <DomainObject.Predmet.ProtustrankaFormatedOIB>
    <izvorni_sadrzaj>  BAT d.o.o. za građenje, turizam, ugostiteljstvo, trgovinu i usluge SLATINA, OIB 99735641878</izvorni_sadrzaj>
    <derivirana_varijabla naziv="DomainObject.Predmet.ProtustrankaFormatedOIB_1">  BAT d.o.o. za građenje, turizam, ugostiteljstvo, trgovinu i usluge SLATINA, OIB 99735641878</derivirana_varijabla>
  </DomainObject.Predmet.ProtustrankaFormatedOIB>
  <DomainObject.Predmet.ProtustrankaFormatedWithAdress>
    <izvorni_sadrzaj> BAT d.o.o. za građenje, turizam, ugostiteljstvo, trgovinu i usluge SLATINA, Industrijska 1, 33520 Slatina</izvorni_sadrzaj>
    <derivirana_varijabla naziv="DomainObject.Predmet.ProtustrankaFormatedWithAdress_1"> BAT d.o.o. za građenje, turizam, ugostiteljstvo, trgovinu i usluge SLATINA, Industrijska 1, 33520 Slatina</derivirana_varijabla>
  </DomainObject.Predmet.ProtustrankaFormatedWithAdress>
  <DomainObject.Predmet.ProtustrankaFormatedWithAdressOIB>
    <izvorni_sadrzaj> BAT d.o.o. za građenje, turizam, ugostiteljstvo, trgovinu i usluge SLATINA, OIB 99735641878, Industrijska 1, 33520 Slatina</izvorni_sadrzaj>
    <derivirana_varijabla naziv="DomainObject.Predmet.ProtustrankaFormatedWithAdressOIB_1"> BAT d.o.o. za građenje, turizam, ugostiteljstvo, trgovinu i usluge SLATINA, OIB 99735641878, Industrijska 1, 33520 Slatina</derivirana_varijabla>
  </DomainObject.Predmet.ProtustrankaFormatedWithAdressOIB>
  <DomainObject.Predmet.ProtustrankaWithAdress>
    <izvorni_sadrzaj>BAT d.o.o. za građenje, turizam, ugostiteljstvo, trgovinu i usluge SLATINA Industrijska 1, 33520 Slatina</izvorni_sadrzaj>
    <derivirana_varijabla naziv="DomainObject.Predmet.ProtustrankaWithAdress_1">BAT d.o.o. za građenje, turizam, ugostiteljstvo, trgovinu i usluge SLATINA Industrijska 1, 33520 Slatina</derivirana_varijabla>
  </DomainObject.Predmet.ProtustrankaWithAdress>
  <DomainObject.Predmet.ProtustrankaWithAdressOIB>
    <izvorni_sadrzaj>BAT d.o.o. za građenje, turizam, ugostiteljstvo, trgovinu i usluge SLATINA, OIB 99735641878, Industrijska 1, 33520 Slatina</izvorni_sadrzaj>
    <derivirana_varijabla naziv="DomainObject.Predmet.ProtustrankaWithAdressOIB_1">BAT d.o.o. za građenje, turizam, ugostiteljstvo, trgovinu i usluge SLATINA, OIB 99735641878, Industrijska 1, 33520 Slatina</derivirana_varijabla>
  </DomainObject.Predmet.ProtustrankaWithAdressOIB>
  <DomainObject.Predmet.ProtustrankaNazivFormated>
    <izvorni_sadrzaj>BAT d.o.o. za građenje, turizam, ugostiteljstvo, trgovinu i usluge SLATINA</izvorni_sadrzaj>
    <derivirana_varijabla naziv="DomainObject.Predmet.ProtustrankaNazivFormated_1">BAT d.o.o. za građenje, turizam, ugostiteljstvo, trgovinu i usluge SLATINA</derivirana_varijabla>
  </DomainObject.Predmet.ProtustrankaNazivFormated>
  <DomainObject.Predmet.ProtustrankaNazivFormatedOIB>
    <izvorni_sadrzaj>BAT d.o.o. za građenje, turizam, ugostiteljstvo, trgovinu i usluge SLATINA, OIB 99735641878</izvorni_sadrzaj>
    <derivirana_varijabla naziv="DomainObject.Predmet.ProtustrankaNazivFormatedOIB_1">BAT d.o.o. za građenje, turizam, ugostiteljstvo, trgovinu i usluge SLATINA, OIB 99735641878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</izvorni_sadrzaj>
    <derivirana_varijabla naziv="DomainObject.Predmet.StrankaFormatedOIB_1">  FINA, REGIONALNI CENTAR: ZAGREB, Nagodbeno vijeće: ZG05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Ilica 307, 10000 Zagreb</izvorni_sadrzaj>
    <derivirana_varijabla naziv="DomainObject.Predmet.StrankaFormatedWithAdressOIB_1"> FINA, REGIONALNI CENTAR: ZAGREB, Nagodbeno vijeće: ZG05,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Ilica 307,10000 Zagreb</izvorni_sadrzaj>
    <derivirana_varijabla naziv="DomainObject.Predmet.StrankaWithAdressOIB_1">FINA, REGIONALNI CENTAR: ZAGREB, Nagodbeno vijeće: ZG05,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</izvorni_sadrzaj>
    <derivirana_varijabla naziv="DomainObject.Predmet.StrankaNazivFormatedOIB_1">FINA, REGIONALNI CENTAR: ZAGREB, Nagodbeno vijeće: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</item>
    </izvorni_sadrzaj>
    <derivirana_varijabla naziv="DomainObject.Predmet.StrankaListFormatedOIB_1">
      <item>FINA, REGIONALNI CENTAR: ZAGREB, Nagodbeno vijeće: ZG05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Ilica 307, 10000 Zagreb</item>
    </izvorni_sadrzaj>
    <derivirana_varijabla naziv="DomainObject.Predmet.StrankaListFormatedWithAdressOIB_1">
      <item>FINA, REGIONALNI CENTAR: ZAGREB, Nagodbeno vijeće: ZG05,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</item>
    </izvorni_sadrzaj>
    <derivirana_varijabla naziv="DomainObject.Predmet.StrankaListNazivFormatedOIB_1">
      <item>FINA, REGIONALNI CENTAR: ZAGREB, Nagodbeno vijeće: ZG05</item>
    </derivirana_varijabla>
  </DomainObject.Predmet.StrankaListNazivFormatedOIB>
  <DomainObject.Predmet.ProtuStrankaListFormated>
    <izvorni_sadrzaj>
      <item>BAT d.o.o. za građenje, turizam, ugostiteljstvo, trgovinu i usluge SLATINA</item>
    </izvorni_sadrzaj>
    <derivirana_varijabla naziv="DomainObject.Predmet.ProtuStrankaListFormated_1">
      <item>BAT d.o.o. za građenje, turizam, ugostiteljstvo, trgovinu i usluge SLATINA</item>
    </derivirana_varijabla>
  </DomainObject.Predmet.ProtuStrankaListFormated>
  <DomainObject.Predmet.ProtuStrankaListFormatedOIB>
    <izvorni_sadrzaj>
      <item>BAT d.o.o. za građenje, turizam, ugostiteljstvo, trgovinu i usluge SLATINA, OIB 99735641878</item>
    </izvorni_sadrzaj>
    <derivirana_varijabla naziv="DomainObject.Predmet.ProtuStrankaListFormatedOIB_1">
      <item>BAT d.o.o. za građenje, turizam, ugostiteljstvo, trgovinu i usluge SLATINA, OIB 99735641878</item>
    </derivirana_varijabla>
  </DomainObject.Predmet.ProtuStrankaListFormatedOIB>
  <DomainObject.Predmet.ProtuStrankaListFormatedWithAdress>
    <izvorni_sadrzaj>
      <item>BAT d.o.o. za građenje, turizam, ugostiteljstvo, trgovinu i usluge SLATINA, Industrijska 1, 33520 Slatina</item>
    </izvorni_sadrzaj>
    <derivirana_varijabla naziv="DomainObject.Predmet.ProtuStrankaListFormatedWithAdress_1">
      <item>BAT d.o.o. za građenje, turizam, ugostiteljstvo, trgovinu i usluge SLATINA, Industrijska 1, 33520 Slatina</item>
    </derivirana_varijabla>
  </DomainObject.Predmet.ProtuStrankaListFormatedWithAdress>
  <DomainObject.Predmet.ProtuStrankaListFormatedWithAdressOIB>
    <izvorni_sadrzaj>
      <item>BAT d.o.o. za građenje, turizam, ugostiteljstvo, trgovinu i usluge SLATINA, OIB 99735641878, Industrijska 1, 33520 Slatina</item>
    </izvorni_sadrzaj>
    <derivirana_varijabla naziv="DomainObject.Predmet.ProtuStrankaListFormatedWithAdressOIB_1">
      <item>BAT d.o.o. za građenje, turizam, ugostiteljstvo, trgovinu i usluge SLATINA, OIB 99735641878, Industrijska 1, 33520 Slatina</item>
    </derivirana_varijabla>
  </DomainObject.Predmet.ProtuStrankaListFormatedWithAdressOIB>
  <DomainObject.Predmet.ProtuStrankaListNazivFormated>
    <izvorni_sadrzaj>
      <item>BAT d.o.o. za građenje, turizam, ugostiteljstvo, trgovinu i usluge SLATINA</item>
    </izvorni_sadrzaj>
    <derivirana_varijabla naziv="DomainObject.Predmet.ProtuStrankaListNazivFormated_1">
      <item>BAT d.o.o. za građenje, turizam, ugostiteljstvo, trgovinu i usluge SLATINA</item>
    </derivirana_varijabla>
  </DomainObject.Predmet.ProtuStrankaListNazivFormated>
  <DomainObject.Predmet.ProtuStrankaListNazivFormatedOIB>
    <izvorni_sadrzaj>
      <item>BAT d.o.o. za građenje, turizam, ugostiteljstvo, trgovinu i usluge SLATINA, OIB 99735641878</item>
    </izvorni_sadrzaj>
    <derivirana_varijabla naziv="DomainObject.Predmet.ProtuStrankaListNazivFormatedOIB_1">
      <item>BAT d.o.o. za građenje, turizam, ugostiteljstvo, trgovinu i usluge SLATINA, OIB 99735641878</item>
    </derivirana_varijabla>
  </DomainObject.Predmet.ProtuStrankaListNazivFormatedOIB>
  <DomainObject.Predmet.OstaliListFormated>
    <izvorni_sadrzaj>
      <item>BRANKO SMRTIĆ</item>
    </izvorni_sadrzaj>
    <derivirana_varijabla naziv="DomainObject.Predmet.OstaliListFormated_1">
      <item>BRANKO SMRTIĆ</item>
    </derivirana_varijabla>
  </DomainObject.Predmet.OstaliListFormated>
  <DomainObject.Predmet.OstaliListFormatedOIB>
    <izvorni_sadrzaj>
      <item>BRANKO SMRTIĆ, OIB 26761829990</item>
    </izvorni_sadrzaj>
    <derivirana_varijabla naziv="DomainObject.Predmet.OstaliListFormatedOIB_1">
      <item>BRANKO SMRTIĆ, OIB 26761829990</item>
    </derivirana_varijabla>
  </DomainObject.Predmet.OstaliListFormatedOIB>
  <DomainObject.Predmet.OstaliListFormatedWithAdress>
    <izvorni_sadrzaj>
      <item>BRANKO SMRTIĆ</item>
    </izvorni_sadrzaj>
    <derivirana_varijabla naziv="DomainObject.Predmet.OstaliListFormatedWithAdress_1">
      <item>BRANKO SMRTIĆ</item>
    </derivirana_varijabla>
  </DomainObject.Predmet.OstaliListFormatedWithAdress>
  <DomainObject.Predmet.OstaliListFormatedWithAdressOIB>
    <izvorni_sadrzaj>
      <item>BRANKO SMRTIĆ, OIB 26761829990</item>
    </izvorni_sadrzaj>
    <derivirana_varijabla naziv="DomainObject.Predmet.OstaliListFormatedWithAdressOIB_1">
      <item>BRANKO SMRTIĆ, OIB 26761829990</item>
    </derivirana_varijabla>
  </DomainObject.Predmet.OstaliListFormatedWithAdressOIB>
  <DomainObject.Predmet.OstaliListNazivFormated>
    <izvorni_sadrzaj>
      <item>BRANKO SMRTIĆ</item>
    </izvorni_sadrzaj>
    <derivirana_varijabla naziv="DomainObject.Predmet.OstaliListNazivFormated_1">
      <item>BRANKO SMRTIĆ</item>
    </derivirana_varijabla>
  </DomainObject.Predmet.OstaliListNazivFormated>
  <DomainObject.Predmet.OstaliListNazivFormatedOIB>
    <izvorni_sadrzaj>
      <item>BRANKO SMRTIĆ, OIB 26761829990</item>
    </izvorni_sadrzaj>
    <derivirana_varijabla naziv="DomainObject.Predmet.OstaliListNazivFormatedOIB_1"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St-63/2014-33</izvorni_sadrzaj>
    <derivirana_varijabla naziv="DomainObject.PoslovniBrojDokumenta_1">St-63/2014-33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BAT d.o.o. za građenje, turizam, ugostiteljstvo, trgovinu i usluge SLATINA</izvorni_sadrzaj>
    <derivirana_varijabla naziv="DomainObject.Predmet.ProtustrankaIDrugi_1">BAT d.o.o. za građenje, turizam, ugostiteljstvo, trgovinu i usluge SLATINA</derivirana_varijabla>
  </DomainObject.Predmet.ProtustrankaIDrugi>
  <DomainObject.Predmet.StrankaIDrugiAdressOIB>
    <izvorni_sadrzaj>FINA, REGIONALNI CENTAR: ZAGREB, Nagodbeno vijeće: ZG05, Ilica 307, 10000 Zagreb</izvorni_sadrzaj>
    <derivirana_varijabla naziv="DomainObject.Predmet.StrankaIDrugiAdressOIB_1">FINA, REGIONALNI CENTAR: ZAGREB, Nagodbeno vijeće: ZG05, Ilica 307, 10000 Zagreb</derivirana_varijabla>
  </DomainObject.Predmet.StrankaIDrugiAdressOIB>
  <DomainObject.Predmet.ProtustrankaIDrugiAdressOIB>
    <izvorni_sadrzaj>BAT d.o.o. za građenje, turizam, ugostiteljstvo, trgovinu i usluge SLATINA, OIB 99735641878, Industrijska 1, 33520 Slatina</izvorni_sadrzaj>
    <derivirana_varijabla naziv="DomainObject.Predmet.ProtustrankaIDrugiAdressOIB_1">BAT d.o.o. za građenje, turizam, ugostiteljstvo, trgovinu i usluge SLATINA, OIB 99735641878,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listopada 2015.</izvorni_sadrzaj>
    <derivirana_varijabla naziv="DomainObject.Predmet.OdlukaRjesenje.DatumDonosenjaOdluke_1">21. listopada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St-63/2014-32</izvorni_sadrzaj>
    <derivirana_varijabla naziv="DomainObject.Predmet.OdlukaRjesenje.Oznaka_1">St-63/2014-32</derivirana_varijabla>
  </DomainObject.Predmet.OdlukaRjesenje.Oznaka>
  <DomainObject.Predmet.SudioniciListNaziv>
    <izvorni_sadrzaj>
      <item>FINA, REGIONALNI CENTAR: ZAGREB, Nagodbeno vijeće: ZG05</item>
      <item>BAT d.o.o. za građenje, turizam, ugostiteljstvo, trgovinu i usluge SLATINA</item>
      <item>BRANKO SMRTIĆ</item>
    </izvorni_sadrzaj>
    <derivirana_varijabla naziv="DomainObject.Predmet.SudioniciListNaziv_1">
      <item>FINA, REGIONALNI CENTAR: ZAGREB, Nagodbeno vijeće: ZG05</item>
      <item>BAT d.o.o. za građenje, turizam, ugostiteljstvo, trgovinu i usluge SLATINA</item>
      <item>BRANKO SMRTIĆ</item>
    </derivirana_varijabla>
  </DomainObject.Predmet.SudioniciListNaziv>
  <DomainObject.Predmet.SudioniciListAdressOIB>
    <izvorni_sadrzaj>
      <item>FINA, REGIONALNI CENTAR: ZAGREB, Nagodbeno vijeće: ZG05, Ilica 307,10000 Zagreb</item>
      <item>BAT d.o.o. za građenje, turizam, ugostiteljstvo, trgovinu i usluge SLATINA, OIB 99735641878, Industrijska 1,33520 Slatina</item>
      <item>BRANKO SMRTIĆ, OIB 26761829990</item>
    </izvorni_sadrzaj>
    <derivirana_varijabla naziv="DomainObject.Predmet.SudioniciListAdressOIB_1">
      <item>FINA, REGIONALNI CENTAR: ZAGREB, Nagodbeno vijeće: ZG05, Ilica 307,10000 Zagreb</item>
      <item>BAT d.o.o. za građenje, turizam, ugostiteljstvo, trgovinu i usluge SLATINA, OIB 99735641878, Industrijska 1,33520 Slatina</item>
      <item>BRANKO SMRTIĆ, OIB 26761829990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4B6D4-CFC9-4DFE-9A63-7091CB1FB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120</properties:Words>
  <properties:Characters>682</properties:Characters>
  <properties:Lines>31</properties:Lines>
  <properties:Paragraphs>13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2015-10-21T12:54:00Z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St-63/2014-33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