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6b59" w14:paraId="2176b59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137F4D">
        <w:rPr>
          <w:b/>
        </w:rPr>
        <w:t>1416</w:t>
      </w:r>
      <w:r w:rsidR="00221452">
        <w:rPr>
          <w:b/>
        </w:rPr>
        <w:t>/2016-3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137F4D">
        <w:rPr>
          <w:b/>
        </w:rPr>
        <w:t xml:space="preserve">PLESNA ŠKOLA FUEGO, Zagreb, </w:t>
      </w:r>
      <w:proofErr w:type="spellStart"/>
      <w:r w:rsidR="00137F4D">
        <w:rPr>
          <w:b/>
        </w:rPr>
        <w:t>Skokov</w:t>
      </w:r>
      <w:proofErr w:type="spellEnd"/>
      <w:r w:rsidR="00137F4D">
        <w:rPr>
          <w:b/>
        </w:rPr>
        <w:t xml:space="preserve"> prilaz 4, OIB: 98749108456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137F4D">
        <w:t>30. svibnja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137F4D">
        <w:rPr>
          <w:b/>
        </w:rPr>
        <w:t xml:space="preserve">PLESNA ŠKOLA FUEGO, Zagreb, </w:t>
      </w:r>
      <w:proofErr w:type="spellStart"/>
      <w:r w:rsidR="00137F4D">
        <w:rPr>
          <w:b/>
        </w:rPr>
        <w:t>Skokov</w:t>
      </w:r>
      <w:proofErr w:type="spellEnd"/>
      <w:r w:rsidR="00137F4D">
        <w:rPr>
          <w:b/>
        </w:rPr>
        <w:t xml:space="preserve"> prilaz 4, OIB: 98749108456</w:t>
      </w:r>
      <w:r w:rsidR="00F7278D">
        <w:t xml:space="preserve">, iznosi </w:t>
      </w:r>
      <w:r w:rsidR="00137F4D">
        <w:rPr>
          <w:b/>
        </w:rPr>
        <w:t>11.642,81</w:t>
      </w:r>
      <w:r w:rsidR="00221452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 xml:space="preserve">dužnika </w:t>
      </w:r>
      <w:r w:rsidR="00137F4D">
        <w:rPr>
          <w:b/>
        </w:rPr>
        <w:t>Lovro Slunjski</w:t>
      </w:r>
      <w:r w:rsidR="00936874" w:rsidRPr="00D76AAC">
        <w:rPr>
          <w:b/>
        </w:rPr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137F4D">
        <w:rPr>
          <w:b/>
        </w:rPr>
        <w:t>416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221452">
        <w:t>30</w:t>
      </w:r>
      <w:r w:rsidR="00B91EFF">
        <w:t xml:space="preserve">. </w:t>
      </w:r>
      <w:r w:rsidR="00221452">
        <w:t>svibnja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CC9" w:rsidR="00FB7CC9">
      <w:r>
        <w:separator/>
      </w:r>
    </w:p>
  </w:endnote>
  <w:endnote w:id="0" w:type="continuationSeparator">
    <w:p w:rsidRDefault="00FB7CC9" w:rsidR="00FB7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CC9" w:rsidR="00FB7CC9">
      <w:r>
        <w:separator/>
      </w:r>
    </w:p>
  </w:footnote>
  <w:footnote w:id="0" w:type="continuationSeparator">
    <w:p w:rsidRDefault="00FB7CC9" w:rsidR="00FB7C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B0EBD"/>
    <w:rsid w:val="000C26C6"/>
    <w:rsid w:val="000D0569"/>
    <w:rsid w:val="000D2A86"/>
    <w:rsid w:val="000E762A"/>
    <w:rsid w:val="000F61EA"/>
    <w:rsid w:val="00102060"/>
    <w:rsid w:val="00137F4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3A25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7A10"/>
    <w:rsid w:val="00632865"/>
    <w:rsid w:val="00633654"/>
    <w:rsid w:val="006372FF"/>
    <w:rsid w:val="00643E66"/>
    <w:rsid w:val="00644281"/>
    <w:rsid w:val="00652724"/>
    <w:rsid w:val="00666402"/>
    <w:rsid w:val="0069656A"/>
    <w:rsid w:val="006A11E9"/>
    <w:rsid w:val="006A6EBE"/>
    <w:rsid w:val="006B29B9"/>
    <w:rsid w:val="006B5168"/>
    <w:rsid w:val="006C31CF"/>
    <w:rsid w:val="006C36CE"/>
    <w:rsid w:val="006C4893"/>
    <w:rsid w:val="006C4FDF"/>
    <w:rsid w:val="00711561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23F7"/>
    <w:rsid w:val="00817C66"/>
    <w:rsid w:val="00826999"/>
    <w:rsid w:val="00836CE2"/>
    <w:rsid w:val="0084069A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7CA2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555B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2016D"/>
    <w:rsid w:val="00C42B99"/>
    <w:rsid w:val="00C43CDA"/>
    <w:rsid w:val="00C47EB4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E6"/>
    <w:rsid w:val="00DD6682"/>
    <w:rsid w:val="00DE5F69"/>
    <w:rsid w:val="00DE7251"/>
    <w:rsid w:val="00E23AF8"/>
    <w:rsid w:val="00E54F58"/>
    <w:rsid w:val="00E60C19"/>
    <w:rsid w:val="00E7432A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B26E1"/>
    <w:rsid w:val="00FB7CC9"/>
    <w:rsid w:val="00FC2B0F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2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B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2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B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St-1414/2016-3</izvorni_sadrzaj>
    <derivirana_varijabla naziv="DomainObject.Oznaka_1">St-1414/2016-3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St-1414/2016</izvorni_sadrzaj>
    <derivirana_varijabla naziv="DomainObject.Predmet.OznakaBroj_1">St-1414/2016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PLESNA ŠKOLA FUEGO</izvorni_sadrzaj>
    <derivirana_varijabla naziv="DomainObject.Predmet.ProtustrankaFormated_1">  PLESNA ŠKOLA FUEGO</derivirana_varijabla>
  </DomainObject.Predmet.ProtustrankaFormated>
  <DomainObject.Predmet.ProtustrankaFormatedOIB>
    <izvorni_sadrzaj>  PLESNA ŠKOLA FUEGO, OIB 98749108456</izvorni_sadrzaj>
    <derivirana_varijabla naziv="DomainObject.Predmet.ProtustrankaFormatedOIB_1">  PLESNA ŠKOLA FUEGO, OIB 98749108456</derivirana_varijabla>
  </DomainObject.Predmet.ProtustrankaFormatedOIB>
  <DomainObject.Predmet.ProtustrankaFormatedWithAdress>
    <izvorni_sadrzaj> PLESNA ŠKOLA FUEGO, SKOKOV PRILAZ 4, 10000 Zagreb</izvorni_sadrzaj>
    <derivirana_varijabla naziv="DomainObject.Predmet.ProtustrankaFormatedWithAdress_1"> PLESNA ŠKOLA FUEGO, SKOKOV PRILAZ 4, 10000 Zagreb</derivirana_varijabla>
  </DomainObject.Predmet.ProtustrankaFormatedWithAdress>
  <DomainObject.Predmet.ProtustrankaFormatedWithAdressOIB>
    <izvorni_sadrzaj> PLESNA ŠKOLA FUEGO, OIB 98749108456, SKOKOV PRILAZ 4, 10000 Zagreb</izvorni_sadrzaj>
    <derivirana_varijabla naziv="DomainObject.Predmet.ProtustrankaFormatedWithAdressOIB_1"> PLESNA ŠKOLA FUEGO, OIB 98749108456, SKOKOV PRILAZ 4, 10000 Zagreb</derivirana_varijabla>
  </DomainObject.Predmet.ProtustrankaFormatedWithAdressOIB>
  <DomainObject.Predmet.ProtustrankaWithAdress>
    <izvorni_sadrzaj>PLESNA ŠKOLA FUEGO SKOKOV PRILAZ 4, 10000 Zagreb</izvorni_sadrzaj>
    <derivirana_varijabla naziv="DomainObject.Predmet.ProtustrankaWithAdress_1">PLESNA ŠKOLA FUEGO SKOKOV PRILAZ 4, 10000 Zagreb</derivirana_varijabla>
  </DomainObject.Predmet.ProtustrankaWithAdress>
  <DomainObject.Predmet.ProtustrankaWithAdressOIB>
    <izvorni_sadrzaj>PLESNA ŠKOLA FUEGO, OIB 98749108456, SKOKOV PRILAZ 4, 10000 Zagreb</izvorni_sadrzaj>
    <derivirana_varijabla naziv="DomainObject.Predmet.ProtustrankaWithAdressOIB_1">PLESNA ŠKOLA FUEGO, OIB 98749108456, SKOKOV PRILAZ 4, 10000 Zagreb</derivirana_varijabla>
  </DomainObject.Predmet.ProtustrankaWithAdressOIB>
  <DomainObject.Predmet.ProtustrankaNazivFormated>
    <izvorni_sadrzaj>PLESNA ŠKOLA FUEGO</izvorni_sadrzaj>
    <derivirana_varijabla naziv="DomainObject.Predmet.ProtustrankaNazivFormated_1">PLESNA ŠKOLA FUEGO</derivirana_varijabla>
  </DomainObject.Predmet.ProtustrankaNazivFormated>
  <DomainObject.Predmet.ProtustrankaNazivFormatedOIB>
    <izvorni_sadrzaj>PLESNA ŠKOLA FUEGO, OIB 98749108456</izvorni_sadrzaj>
    <derivirana_varijabla naziv="DomainObject.Predmet.ProtustrankaNazivFormatedOIB_1">PLESNA ŠKOLA FUEGO, OIB 98749108456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11642.81</izvorni_sadrzaj>
    <derivirana_varijabla naziv="DomainObject.Predmet.TrenutnaVrijednost_1">11642.81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PLESNA ŠKOLA FUEGO</item>
    </izvorni_sadrzaj>
    <derivirana_varijabla naziv="DomainObject.Predmet.ProtuStrankaListFormated_1">
      <item>PLESNA ŠKOLA FUEGO</item>
    </derivirana_varijabla>
  </DomainObject.Predmet.ProtuStrankaListFormated>
  <DomainObject.Predmet.ProtuStrankaListFormatedOIB>
    <izvorni_sadrzaj>
      <item>PLESNA ŠKOLA FUEGO, OIB 98749108456</item>
    </izvorni_sadrzaj>
    <derivirana_varijabla naziv="DomainObject.Predmet.ProtuStrankaListFormatedOIB_1">
      <item>PLESNA ŠKOLA FUEGO, OIB 98749108456</item>
    </derivirana_varijabla>
  </DomainObject.Predmet.ProtuStrankaListFormatedOIB>
  <DomainObject.Predmet.ProtuStrankaListFormatedWithAdress>
    <izvorni_sadrzaj>
      <item>PLESNA ŠKOLA FUEGO, SKOKOV PRILAZ 4, 10000 Zagreb</item>
    </izvorni_sadrzaj>
    <derivirana_varijabla naziv="DomainObject.Predmet.ProtuStrankaListFormatedWithAdress_1">
      <item>PLESNA ŠKOLA FUEGO, SKOKOV PRILAZ 4, 10000 Zagreb</item>
    </derivirana_varijabla>
  </DomainObject.Predmet.ProtuStrankaListFormatedWithAdress>
  <DomainObject.Predmet.ProtuStrankaListFormatedWithAdressOIB>
    <izvorni_sadrzaj>
      <item>PLESNA ŠKOLA FUEGO, OIB 98749108456, SKOKOV PRILAZ 4, 10000 Zagreb</item>
    </izvorni_sadrzaj>
    <derivirana_varijabla naziv="DomainObject.Predmet.ProtuStrankaListFormatedWithAdressOIB_1">
      <item>PLESNA ŠKOLA FUEGO, OIB 98749108456, SKOKOV PRILAZ 4, 10000 Zagreb</item>
    </derivirana_varijabla>
  </DomainObject.Predmet.ProtuStrankaListFormatedWithAdressOIB>
  <DomainObject.Predmet.ProtuStrankaListNazivFormated>
    <izvorni_sadrzaj>
      <item>PLESNA ŠKOLA FUEGO</item>
    </izvorni_sadrzaj>
    <derivirana_varijabla naziv="DomainObject.Predmet.ProtuStrankaListNazivFormated_1">
      <item>PLESNA ŠKOLA FUEGO</item>
    </derivirana_varijabla>
  </DomainObject.Predmet.ProtuStrankaListNazivFormated>
  <DomainObject.Predmet.ProtuStrankaListNazivFormatedOIB>
    <izvorni_sadrzaj>
      <item>PLESNA ŠKOLA FUEGO, OIB 98749108456</item>
    </izvorni_sadrzaj>
    <derivirana_varijabla naziv="DomainObject.Predmet.ProtuStrankaListNazivFormatedOIB_1">
      <item>PLESNA ŠKOLA FUEGO, OIB 98749108456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St-1414/2016-3</izvorni_sadrzaj>
    <derivirana_varijabla naziv="DomainObject.PoslovniBrojDokumenta_1">St-1414/2016-3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PLESNA ŠKOLA FUEGO</izvorni_sadrzaj>
    <derivirana_varijabla naziv="DomainObject.Predmet.ProtustrankaIDrugi_1">PLESNA ŠKOLA FUEGO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PLESNA ŠKOLA FUEGO, OIB 98749108456, SKOKOV PRILAZ 4, 10000 Zagreb</izvorni_sadrzaj>
    <derivirana_varijabla naziv="DomainObject.Predmet.ProtustrankaIDrugiAdressOIB_1">PLESNA ŠKOLA FUEGO, OIB 98749108456,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PLESNA ŠKOLA FUEGO</item>
      <item>FINA Regionalni centar Zagreb</item>
    </izvorni_sadrzaj>
    <derivirana_varijabla naziv="DomainObject.Predmet.SudioniciListNaziv_1">
      <item>PLESNA ŠKOLA FUEGO</item>
      <item>FINA Regionalni centar Zagreb</item>
    </derivirana_varijabla>
  </DomainObject.Predmet.SudioniciListNaziv>
  <DomainObject.Predmet.SudioniciListAdressOIB>
    <izvorni_sadrzaj>
      <item>PLESNA ŠKOLA FUEGO, OIB 98749108456, SKOKOV PRILAZ 4,10000 Zagreb</item>
      <item>FINA Regionalni centar Zagreb, OIB 85821130368, Trg svibanjskih žrtava 1995. 1,10000 Zagreb</item>
    </izvorni_sadrzaj>
    <derivirana_varijabla naziv="DomainObject.Predmet.SudioniciListAdressOIB_1">
      <item>PLESNA ŠKOLA FUEGO, OIB 98749108456, SKOKOV PRILAZ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98749108456</item>
      <item>, OIB 85821130368</item>
    </izvorni_sadrzaj>
    <derivirana_varijabla naziv="DomainObject.Predmet.SudioniciListNazivOIB_1">
      <item>, OIB 98749108456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362</properties:Words>
  <properties:Characters>1964</properties:Characters>
  <properties:Lines>58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2016-05-30T11:32:00Z</cp:lastPrinted>
  <dcterms:modified xmlns:xsi="http://www.w3.org/2001/XMLSchema-instance" xsi:type="dcterms:W3CDTF">2016-05-30T11:39:00Z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St-1414/2016-3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