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4287" w14:paraId="04b4287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7B7ED6">
        <w:t>905/16-15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7B7ED6">
        <w:t>ORIS d.o.o. za trgovinu i usluge, Osijek, Vijenac Slavka Kolara 29, MBS: 030107215, OIB: 83603687421</w:t>
      </w:r>
      <w:r w:rsidRPr="005F32B9">
        <w:t xml:space="preserve">, </w:t>
      </w:r>
      <w:r w:rsidR="008D6901" w:rsidRPr="005D1548">
        <w:t>dana</w:t>
      </w:r>
      <w:r w:rsidR="00E15FED">
        <w:t xml:space="preserve"> </w:t>
      </w:r>
      <w:r w:rsidR="00602E04">
        <w:t>2. siječnja 2017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602E04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Stečajnoj upraviteljici</w:t>
      </w:r>
      <w:r w:rsidR="00E94D82">
        <w:rPr>
          <w:bCs/>
        </w:rPr>
        <w:t xml:space="preserve"> </w:t>
      </w:r>
      <w:r>
        <w:t>Julki Bandić, Osijek, Ilirska ulica 11</w:t>
      </w:r>
      <w:r w:rsidR="00E94D82">
        <w:t xml:space="preserve">, </w:t>
      </w:r>
      <w:r>
        <w:t xml:space="preserve">OIB: 04946287686 </w:t>
      </w:r>
      <w:r w:rsidR="00E94D82">
        <w:t>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7B7ED6">
        <w:t>ORIS d.o.o. za trgovinu i usluge, Osijek, Vijenac Slavka Kolara 29, MBS: 030107215, OIB: 83603687421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</w:t>
      </w:r>
      <w:r w:rsidR="00602E04">
        <w:t>stečajne upraviteljice</w:t>
      </w:r>
      <w:r w:rsidR="00E15FED">
        <w:t xml:space="preserve"> </w:t>
      </w:r>
      <w:r w:rsidR="00602E04">
        <w:t>Julke Bandić iz Osijeka</w:t>
      </w:r>
      <w:r w:rsidR="00AC1DB4">
        <w:t>, IBAN</w:t>
      </w:r>
      <w:r w:rsidR="00747DCE">
        <w:t xml:space="preserve">: </w:t>
      </w:r>
      <w:r w:rsidR="00602E04">
        <w:t>HR 63 2500009 11 02 03 9788 kod Hypo Alpe Adria bank d.d.</w:t>
      </w:r>
      <w:r w:rsidR="00747DCE">
        <w:t>, sa kontovnika</w:t>
      </w:r>
      <w:r w:rsidR="00602E04">
        <w:t xml:space="preserve"> dužnika</w:t>
      </w:r>
      <w:r w:rsidR="00747DCE">
        <w:t xml:space="preserve"> </w:t>
      </w:r>
      <w:r w:rsidR="007B7ED6">
        <w:t>272-905</w:t>
      </w:r>
      <w:r w:rsidR="00602E04">
        <w:t>-2016</w:t>
      </w:r>
      <w:r w:rsidR="00AC1DB4">
        <w:t>,</w:t>
      </w:r>
      <w:r w:rsidR="00602E04">
        <w:t xml:space="preserve"> i razliku s kontovnika 8500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7B7ED6">
        <w:rPr>
          <w:bCs/>
        </w:rPr>
        <w:t>905/16-9</w:t>
      </w:r>
      <w:r>
        <w:rPr>
          <w:bCs/>
        </w:rPr>
        <w:t xml:space="preserve"> od </w:t>
      </w:r>
      <w:r w:rsidR="007B7ED6">
        <w:rPr>
          <w:bCs/>
        </w:rPr>
        <w:t>14</w:t>
      </w:r>
      <w:r w:rsidR="00602E04">
        <w:rPr>
          <w:bCs/>
        </w:rPr>
        <w:t>. studenog</w:t>
      </w:r>
      <w:r w:rsidR="004F6873">
        <w:rPr>
          <w:bCs/>
        </w:rPr>
        <w:t xml:space="preserve"> 2016</w:t>
      </w:r>
      <w:r>
        <w:rPr>
          <w:bCs/>
        </w:rPr>
        <w:t xml:space="preserve">. godine pokrenut je prethodni postupak nad dužnikom </w:t>
      </w:r>
      <w:r w:rsidR="007B7ED6">
        <w:t>ORIS d.o.o. za trgovinu i usluge, Osijek, Vijenac Slavka Kolara 29, MBS: 030107215, OIB: 83603687421</w:t>
      </w:r>
      <w:r>
        <w:rPr>
          <w:bCs/>
        </w:rPr>
        <w:t>. Istim rješenjem imenovan</w:t>
      </w:r>
      <w:r w:rsidR="00602E04">
        <w:rPr>
          <w:bCs/>
        </w:rPr>
        <w:t>a</w:t>
      </w:r>
      <w:r>
        <w:rPr>
          <w:bCs/>
        </w:rPr>
        <w:t xml:space="preserve"> je privreme</w:t>
      </w:r>
      <w:r w:rsidR="00602E04">
        <w:rPr>
          <w:bCs/>
        </w:rPr>
        <w:t>na stečajna</w:t>
      </w:r>
      <w:r>
        <w:rPr>
          <w:bCs/>
        </w:rPr>
        <w:t xml:space="preserve"> upravitelj</w:t>
      </w:r>
      <w:r w:rsidR="00602E04">
        <w:rPr>
          <w:bCs/>
        </w:rPr>
        <w:t>ica</w:t>
      </w:r>
      <w:r>
        <w:rPr>
          <w:bCs/>
        </w:rPr>
        <w:t xml:space="preserve"> </w:t>
      </w:r>
      <w:r w:rsidR="00602E04">
        <w:t>Julka Bandić, Osijek, Ilirska ulica 11, OIB: 04946287686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C1DB4" w:rsidP="00AC1DB4" w:rsidR="00AC1DB4">
      <w:pPr>
        <w:jc w:val="right"/>
      </w:pPr>
      <w:r>
        <w:t>13 St-</w:t>
      </w:r>
      <w:r w:rsidR="007B7ED6">
        <w:t>905/16-15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BF1A8F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602E04" w:rsidR="00BB13AD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602E04">
        <w:rPr>
          <w:bCs/>
        </w:rPr>
        <w:t>15. prosinca</w:t>
      </w:r>
      <w:r w:rsidR="004F6873">
        <w:rPr>
          <w:bCs/>
        </w:rPr>
        <w:t xml:space="preserve"> 2016</w:t>
      </w:r>
      <w:r>
        <w:rPr>
          <w:bCs/>
        </w:rPr>
        <w:t xml:space="preserve">. godine. </w:t>
      </w:r>
    </w:p>
    <w:p w:rsidRDefault="00602E04" w:rsidP="00602E04" w:rsidR="00602E04">
      <w:pPr>
        <w:pStyle w:val="Tijeloteksta"/>
        <w:ind w:firstLine="708"/>
        <w:rPr>
          <w:bCs/>
        </w:rPr>
      </w:pPr>
    </w:p>
    <w:p w:rsidRDefault="00602E04" w:rsidP="00602E04" w:rsidR="00602E04">
      <w:pPr>
        <w:pStyle w:val="Tijeloteksta"/>
        <w:ind w:firstLine="708"/>
        <w:rPr>
          <w:bCs/>
        </w:rPr>
      </w:pPr>
      <w:r>
        <w:rPr>
          <w:bCs/>
        </w:rPr>
        <w:t>Dana 21. prosinca 2016. godine privremena stečajna upraviteljica u spis je dostavila zahtjev za određivanje nagrade za obavljene poslove privremenog stečajnog upravitelja.</w:t>
      </w:r>
    </w:p>
    <w:p w:rsidRDefault="00602E04" w:rsidP="00602E04" w:rsidR="00602E04">
      <w:pPr>
        <w:pStyle w:val="Tijeloteksta"/>
        <w:ind w:firstLine="708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602E04">
        <w:t>2. siječnja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602E04">
        <w:t>23/1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DFF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2E04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B7ED6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ORIS d.o.o. za trgovinu i usluge</izvorni_sadrzaj>
    <derivirana_varijabla naziv="DomainObject.Predmet.ProtustrankaFormated_1">  ORIS d.o.o. za trgovinu i usluge</derivirana_varijabla>
  </DomainObject.Predmet.ProtustrankaFormated>
  <DomainObject.Predmet.ProtustrankaFormatedOIB>
    <izvorni_sadrzaj>  ORIS d.o.o. za trgovinu i usluge, OIB 83603687421</izvorni_sadrzaj>
    <derivirana_varijabla naziv="DomainObject.Predmet.ProtustrankaFormatedOIB_1">  ORIS d.o.o. za trgovinu i usluge, OIB 83603687421</derivirana_varijabla>
  </DomainObject.Predmet.ProtustrankaFormatedOIB>
  <DomainObject.Predmet.ProtustrankaFormatedWithAdress>
    <izvorni_sadrzaj> ORIS d.o.o. za trgovinu i usluge, Vijenac Slavka Kolara 29 , 31000 Osijek</izvorni_sadrzaj>
    <derivirana_varijabla naziv="DomainObject.Predmet.ProtustrankaFormatedWithAdress_1"> ORIS d.o.o. za trgovinu i usluge, Vijenac Slavka Kolara 29 , 31000 Osijek</derivirana_varijabla>
  </DomainObject.Predmet.ProtustrankaFormatedWithAdress>
  <DomainObject.Predmet.ProtustrankaFormatedWithAdressOIB>
    <izvorni_sadrzaj> ORIS d.o.o. za trgovinu i usluge, OIB 83603687421, Vijenac Slavka Kolara 29 , 31000 Osijek</izvorni_sadrzaj>
    <derivirana_varijabla naziv="DomainObject.Predmet.ProtustrankaFormatedWithAdressOIB_1"> ORIS d.o.o. za trgovinu i usluge, OIB 83603687421, Vijenac Slavka Kolara 29 , 31000 Osijek</derivirana_varijabla>
  </DomainObject.Predmet.ProtustrankaFormatedWithAdressOIB>
  <DomainObject.Predmet.ProtustrankaWithAdress>
    <izvorni_sadrzaj>ORIS d.o.o. za trgovinu i usluge Vijenac Slavka Kolara 29 , 31000 Osijek</izvorni_sadrzaj>
    <derivirana_varijabla naziv="DomainObject.Predmet.ProtustrankaWithAdress_1">ORIS d.o.o. za trgovinu i usluge Vijenac Slavka Kolara 29 , 31000 Osijek</derivirana_varijabla>
  </DomainObject.Predmet.ProtustrankaWithAdress>
  <DomainObject.Predmet.ProtustrankaWithAdressOIB>
    <izvorni_sadrzaj>ORIS d.o.o. za trgovinu i usluge, OIB 83603687421, Vijenac Slavka Kolara 29 , 31000 Osijek</izvorni_sadrzaj>
    <derivirana_varijabla naziv="DomainObject.Predmet.ProtustrankaWithAdressOIB_1">ORIS d.o.o. za trgovinu i usluge, OIB 83603687421, Vijenac Slavka Kolara 29 , 31000 Osijek</derivirana_varijabla>
  </DomainObject.Predmet.ProtustrankaWithAdressOIB>
  <DomainObject.Predmet.ProtustrankaNazivFormated>
    <izvorni_sadrzaj>ORIS d.o.o. za trgovinu i usluge</izvorni_sadrzaj>
    <derivirana_varijabla naziv="DomainObject.Predmet.ProtustrankaNazivFormated_1">ORIS d.o.o. za trgovinu i usluge</derivirana_varijabla>
  </DomainObject.Predmet.ProtustrankaNazivFormated>
  <DomainObject.Predmet.ProtustrankaNazivFormatedOIB>
    <izvorni_sadrzaj>ORIS d.o.o. za trgovinu i usluge, OIB 83603687421</izvorni_sadrzaj>
    <derivirana_varijabla naziv="DomainObject.Predmet.ProtustrankaNazivFormatedOIB_1">ORIS d.o.o. za trgovinu i usluge, OIB 83603687421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ORIS d.o.o. za trgovinu i usluge</item>
    </izvorni_sadrzaj>
    <derivirana_varijabla naziv="DomainObject.Predmet.ProtuStrankaListFormated_1">
      <item>ORIS d.o.o. za trgovinu i usluge</item>
    </derivirana_varijabla>
  </DomainObject.Predmet.ProtuStrankaListFormated>
  <DomainObject.Predmet.ProtuStrankaListFormatedOIB>
    <izvorni_sadrzaj>
      <item>ORIS d.o.o. za trgovinu i usluge, OIB 83603687421</item>
    </izvorni_sadrzaj>
    <derivirana_varijabla naziv="DomainObject.Predmet.ProtuStrankaListFormatedOIB_1">
      <item>ORIS d.o.o. za trgovinu i usluge, OIB 83603687421</item>
    </derivirana_varijabla>
  </DomainObject.Predmet.ProtuStrankaListFormatedOIB>
  <DomainObject.Predmet.ProtuStrankaListFormatedWithAdress>
    <izvorni_sadrzaj>
      <item>ORIS d.o.o. za trgovinu i usluge, Vijenac Slavka Kolara 29 , 31000 Osijek</item>
    </izvorni_sadrzaj>
    <derivirana_varijabla naziv="DomainObject.Predmet.ProtuStrankaListFormatedWithAdress_1">
      <item>ORIS d.o.o. za trgovinu i usluge, Vijenac Slavka Kolara 29 , 31000 Osijek</item>
    </derivirana_varijabla>
  </DomainObject.Predmet.ProtuStrankaListFormatedWithAdress>
  <DomainObject.Predmet.ProtuStrankaListFormatedWithAdressOIB>
    <izvorni_sadrzaj>
      <item>ORIS d.o.o. za trgovinu i usluge, OIB 83603687421, Vijenac Slavka Kolara 29 , 31000 Osijek</item>
    </izvorni_sadrzaj>
    <derivirana_varijabla naziv="DomainObject.Predmet.ProtuStrankaListFormatedWithAdressOIB_1">
      <item>ORIS d.o.o. za trgovinu i usluge, OIB 83603687421, Vijenac Slavka Kolara 29 , 31000 Osijek</item>
    </derivirana_varijabla>
  </DomainObject.Predmet.ProtuStrankaListFormatedWithAdressOIB>
  <DomainObject.Predmet.ProtuStrankaListNazivFormated>
    <izvorni_sadrzaj>
      <item>ORIS d.o.o. za trgovinu i usluge</item>
    </izvorni_sadrzaj>
    <derivirana_varijabla naziv="DomainObject.Predmet.ProtuStrankaListNazivFormated_1">
      <item>ORIS d.o.o. za trgovinu i usluge</item>
    </derivirana_varijabla>
  </DomainObject.Predmet.ProtuStrankaListNazivFormated>
  <DomainObject.Predmet.ProtuStrankaListNazivFormatedOIB>
    <izvorni_sadrzaj>
      <item>ORIS d.o.o. za trgovinu i usluge, OIB 83603687421</item>
    </izvorni_sadrzaj>
    <derivirana_varijabla naziv="DomainObject.Predmet.ProtuStrankaListNazivFormatedOIB_1">
      <item>ORIS d.o.o. za trgovinu i usluge, OIB 83603687421</item>
    </derivirana_varijabla>
  </DomainObject.Predmet.ProtuStrankaListNazivFormatedOIB>
  <DomainObject.Predmet.OstaliListFormated>
    <izvorni_sadrzaj>
      <item>Julka Bandić</item>
      <item>ŽDO GUO OSIJEK</item>
      <item>Anica Kuštro</item>
    </izvorni_sadrzaj>
    <derivirana_varijabla naziv="DomainObject.Predmet.OstaliListFormated_1">
      <item>Julka Bandić</item>
      <item>ŽDO GUO OSIJEK</item>
      <item>Anica Kuštro</item>
    </derivirana_varijabla>
  </DomainObject.Predmet.OstaliListFormated>
  <DomainObject.Predmet.OstaliListFormatedOIB>
    <izvorni_sadrzaj>
      <item>Julka Bandić, OIB 04946287686</item>
      <item>ŽDO GUO OSIJEK, OIB 61379160880</item>
      <item>Anica Kuštro, OIB 53293449780</item>
    </izvorni_sadrzaj>
    <derivirana_varijabla naziv="DomainObject.Predmet.OstaliListFormatedOIB_1">
      <item>Julka Bandić, OIB 04946287686</item>
      <item>ŽDO GUO OSIJEK, OIB 61379160880</item>
      <item>Anica Kuštro, OIB 53293449780</item>
    </derivirana_varijabla>
  </DomainObject.Predmet.OstaliListFormatedOIB>
  <DomainObject.Predmet.OstaliListFormatedWithAdress>
    <izvorni_sadrzaj>
      <item>Julka Bandić, Ilirska 11, 31000 Osijek</item>
      <item>ŽDO GUO OSIJEK</item>
      <item>Anica Kuštro, Donjodravska Obala 25, 31000 Osijek</item>
    </izvorni_sadrzaj>
    <derivirana_varijabla naziv="DomainObject.Predmet.OstaliListFormatedWithAdress_1">
      <item>Julka Bandić, Ilirska 11, 31000 Osijek</item>
      <item>ŽDO GUO OSIJEK</item>
      <item>Anica Kuštro, Donjodravska Obala 25, 31000 Osijek</item>
    </derivirana_varijabla>
  </DomainObject.Predmet.OstaliListFormatedWithAdress>
  <DomainObject.Predmet.OstaliListFormatedWithAdressOIB>
    <izvorni_sadrzaj>
      <item>Julka Bandić, OIB 04946287686, Ilirska 11, 31000 Osijek</item>
      <item>ŽDO GUO OSIJEK, OIB 61379160880</item>
      <item>Anica Kuštro, OIB 53293449780, Donjodravska Obala 25, 31000 Osijek</item>
    </izvorni_sadrzaj>
    <derivirana_varijabla naziv="DomainObject.Predmet.OstaliListFormatedWithAdressOIB_1">
      <item>Julka Bandić, OIB 04946287686, Ilirska 11, 31000 Osijek</item>
      <item>ŽDO GUO OSIJEK, OIB 61379160880</item>
      <item>Anica Kuštro, OIB 53293449780, Donjodravska Obala 25, 31000 Osijek</item>
    </derivirana_varijabla>
  </DomainObject.Predmet.OstaliListFormatedWithAdressOIB>
  <DomainObject.Predmet.OstaliListNazivFormated>
    <izvorni_sadrzaj>
      <item>Julka Bandić</item>
      <item>ŽDO GUO OSIJEK</item>
      <item>Anica Kuštro</item>
    </izvorni_sadrzaj>
    <derivirana_varijabla naziv="DomainObject.Predmet.OstaliListNazivFormated_1">
      <item>Julka Bandić</item>
      <item>ŽDO GUO OSIJEK</item>
      <item>Anica Kuštro</item>
    </derivirana_varijabla>
  </DomainObject.Predmet.OstaliListNazivFormated>
  <DomainObject.Predmet.OstaliListNazivFormatedOIB>
    <izvorni_sadrzaj>
      <item>Julka Bandić, OIB 04946287686</item>
      <item>ŽDO GUO OSIJEK, OIB 61379160880</item>
      <item>Anica Kuštro, OIB 53293449780</item>
    </izvorni_sadrzaj>
    <derivirana_varijabla naziv="DomainObject.Predmet.OstaliListNazivFormatedOIB_1">
      <item>Julka Bandić, OIB 04946287686</item>
      <item>ŽDO GUO OSIJEK, OIB 61379160880</item>
      <item>Anica Kuštro, OIB 53293449780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ORIS d.o.o. za trgovinu i usluge</izvorni_sadrzaj>
    <derivirana_varijabla naziv="DomainObject.Predmet.ProtustrankaIDrugi_1">ORIS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ORIS d.o.o. za trgovinu i usluge, OIB 83603687421, Vijenac Slavka Kolara 29 , 31000 Osijek</izvorni_sadrzaj>
    <derivirana_varijabla naziv="DomainObject.Predmet.ProtustrankaIDrugiAdressOIB_1">ORIS d.o.o. za trgovinu i usluge, OIB 83603687421, Vijenac Slavka Kolara 29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ORIS d.o.o. za trgovinu i usluge</item>
      <item>Julka Bandić</item>
      <item>ŽDO GUO OSIJEK</item>
      <item>Anica Kuštro</item>
    </izvorni_sadrzaj>
    <derivirana_varijabla naziv="DomainObject.Predmet.SudioniciListNaziv_1">
      <item>FINA RC OSIJEK</item>
      <item>ORIS d.o.o. za trgovinu i usluge</item>
      <item>Julka Bandić</item>
      <item>ŽDO GUO OSIJEK</item>
      <item>Anica Kuštro</item>
    </derivirana_varijabla>
  </DomainObject.Predmet.SudioniciListNaziv>
  <DomainObject.Predmet.SudioniciListAdressOIB>
    <izvorni_sadrzaj>
      <item>FINA RC OSIJEK, OIB 85821130368</item>
      <item>ORIS d.o.o. za trgovinu i usluge, OIB 83603687421, Vijenac Slavka Kolara 29 ,31000 Osijek</item>
      <item>Julka Bandić, OIB 04946287686, Ilirska 11,31000 Osijek</item>
      <item>ŽDO GUO OSIJEK, OIB 61379160880</item>
      <item>Anica Kuštro, OIB 53293449780, Donjodravska Obala 25,31000 Osijek</item>
    </izvorni_sadrzaj>
    <derivirana_varijabla naziv="DomainObject.Predmet.SudioniciListAdressOIB_1">
      <item>FINA RC OSIJEK, OIB 85821130368</item>
      <item>ORIS d.o.o. za trgovinu i usluge, OIB 83603687421, Vijenac Slavka Kolara 29 ,31000 Osijek</item>
      <item>Julka Bandić, OIB 04946287686, Ilirska 11,31000 Osijek</item>
      <item>ŽDO GUO OSIJEK, OIB 61379160880</item>
      <item>Anica Kuštro, OIB 53293449780, Donjodravska Obala 25,31000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83603687421</item>
      <item>, OIB 04946287686</item>
      <item>, OIB 61379160880</item>
      <item>, OIB 53293449780</item>
    </izvorni_sadrzaj>
    <derivirana_varijabla naziv="DomainObject.Predmet.SudioniciListNazivOIB_1">
      <item>, OIB 85821130368</item>
      <item>, OIB 83603687421</item>
      <item>, OIB 04946287686</item>
      <item>, OIB 61379160880</item>
      <item>, OIB 53293449780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31ADB-5AB9-48EA-B2B8-A72FE79F2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2513</properties:Characters>
  <properties:Lines>93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2017-01-02T06:51:00Z</dcterms:created>
  <dc:creator>hermanj</dc:creator>
  <cp:lastModifiedBy>Žana Bem</cp:lastModifiedBy>
  <cp:lastPrinted>2017-01-02T06:50:00Z</cp:lastPrinted>
  <dcterms:modified xmlns:xsi="http://www.w3.org/2001/XMLSchema-instance" xsi:type="dcterms:W3CDTF">2017-01-02T06:55:00Z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