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513e" w14:paraId="422513e" w:rsidRDefault="007F2446" w:rsidP="007F2446" w:rsidR="007F244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St-4</w:t>
      </w:r>
      <w:r>
        <w:rPr>
          <w:szCs w:val="24"/>
        </w:rPr>
        <w:t>91</w:t>
      </w:r>
      <w:r>
        <w:rPr>
          <w:szCs w:val="24"/>
        </w:rPr>
        <w:t>/2015-5</w:t>
      </w:r>
    </w:p>
    <w:p w:rsidRDefault="007F2446" w:rsidP="007F2446" w:rsidR="007F244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F2446" w:rsidP="007F2446" w:rsidR="007F244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F2446" w:rsidP="007F2446" w:rsidR="007F244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F2446" w:rsidP="007F2446" w:rsidR="007F244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KOMOTLIN ZAGREB d.o.o., OIB: 71150713199 sa sjedištem u Dr. Ante Starčevića, ČAKOVEC, 40000</w:t>
      </w:r>
      <w:r>
        <w:t>, dana 26. siječnja 2016. godine</w:t>
      </w:r>
    </w:p>
    <w:p w:rsidRDefault="007F2446" w:rsidP="007F2446" w:rsidR="007F2446">
      <w:pPr>
        <w:jc w:val="both"/>
      </w:pPr>
    </w:p>
    <w:p w:rsidRDefault="007F2446" w:rsidP="007F2446" w:rsidR="007F244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KOMOTLIN ZAGREB d.o.o., OIB: 71150713199 sa sjedištem u Dr. Ante Starčevića, ČAKOVEC, 40000</w:t>
      </w:r>
      <w:r>
        <w:rPr>
          <w:szCs w:val="24"/>
        </w:rPr>
        <w:t>, s danom 26. siječnja 2016. u 14,00 sati.</w:t>
      </w:r>
    </w:p>
    <w:p w:rsidRDefault="007F2446" w:rsidP="007F2446" w:rsidR="007F2446">
      <w:pPr>
        <w:jc w:val="both"/>
        <w:rPr>
          <w:szCs w:val="24"/>
        </w:rPr>
      </w:pPr>
    </w:p>
    <w:p w:rsidRDefault="007F2446" w:rsidP="007F2446" w:rsidR="007F244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KOMOTLIN ZAGREB d.o.o., OIB: 71150713199 sa sjedištem u Dr. Ante Starčevića, ČAKOVEC, 40000.</w:t>
      </w:r>
    </w:p>
    <w:p w:rsidRDefault="007F2446" w:rsidP="007F2446" w:rsidR="007F2446">
      <w:pPr>
        <w:jc w:val="both"/>
      </w:pPr>
    </w:p>
    <w:p w:rsidRDefault="007F2446" w:rsidP="007F2446" w:rsidR="007F2446">
      <w:pPr>
        <w:jc w:val="both"/>
      </w:pPr>
      <w:r>
        <w:tab/>
        <w:t xml:space="preserve">III Za stečajnog upravitelja imenuje se </w:t>
      </w:r>
      <w:r>
        <w:t>Nikola Remenar, OIB: 48313195864, Velika Gorica, Dubrovačka 14.</w:t>
      </w:r>
    </w:p>
    <w:p w:rsidRDefault="007F2446" w:rsidP="007F2446" w:rsidR="007F2446">
      <w:pPr>
        <w:jc w:val="both"/>
        <w:rPr>
          <w:color w:val="FF0000"/>
        </w:rPr>
      </w:pP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F2446" w:rsidP="007F2446" w:rsidR="007F2446">
      <w:pPr>
        <w:jc w:val="both"/>
        <w:rPr>
          <w:szCs w:val="24"/>
        </w:rPr>
      </w:pP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KOMOTLIN ZAGREB d.o.o., OIB: 71150713199 sa sjedištem u Dr. Ante Starčevića, ČAKOVEC, 40000</w:t>
      </w:r>
      <w:r>
        <w:rPr>
          <w:szCs w:val="24"/>
        </w:rPr>
        <w:t>, bit će brisan iz sudskog registra.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7F2446" w:rsidP="007F2446" w:rsidR="007F244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F2446" w:rsidP="007F2446" w:rsidR="007F2446">
      <w:pPr>
        <w:rPr>
          <w:szCs w:val="24"/>
        </w:rPr>
      </w:pPr>
      <w:r>
        <w:rPr>
          <w:szCs w:val="24"/>
        </w:rPr>
        <w:t xml:space="preserve">     </w:t>
      </w:r>
    </w:p>
    <w:p w:rsidRDefault="007F2446" w:rsidP="007F2446" w:rsidR="007F244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7F2446" w:rsidP="007F2446" w:rsidR="007F244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7F2446" w:rsidP="007F2446" w:rsidR="007F244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F2446" w:rsidP="007F2446" w:rsidR="007F244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F2446" w:rsidP="007F2446" w:rsidR="007F244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  <w:r>
        <w:rPr>
          <w:szCs w:val="24"/>
        </w:rPr>
        <w:t>DNA:</w:t>
      </w:r>
    </w:p>
    <w:p w:rsidRDefault="007F2446" w:rsidP="007F2446" w:rsidR="007F244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F2446" w:rsidP="007F2446" w:rsidR="007F244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F2446" w:rsidP="007F2446" w:rsidR="007F24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KOMOTLIN ZAGREB d.o.o., OIB: 71150713199 sa sjedištem u Dr. Ante Starčevića, ČAKOVEC, 40000</w:t>
      </w:r>
    </w:p>
    <w:p w:rsidRDefault="007F2446" w:rsidP="007F2446" w:rsidR="007F2446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Josip Horvat, OIB: 75637309693, Čakovec, Dr. Ante Starčevića 18</w:t>
      </w:r>
    </w:p>
    <w:p w:rsidRDefault="007F2446" w:rsidP="007F2446" w:rsidR="007F24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F2446" w:rsidP="007F2446" w:rsidR="007F24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7F2446" w:rsidP="007F2446" w:rsidR="007F244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Dubrovačka 14, Velika Gorica</w:t>
      </w:r>
    </w:p>
    <w:p w:rsidRDefault="007F2446" w:rsidP="007F2446" w:rsidR="007F24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>
      <w:pPr>
        <w:rPr>
          <w:szCs w:val="24"/>
        </w:rPr>
      </w:pPr>
    </w:p>
    <w:p w:rsidRDefault="007F2446" w:rsidP="007F2446" w:rsidR="007F2446"/>
    <w:p w:rsidRDefault="007F2446" w:rsidP="007F2446" w:rsidR="007F2446"/>
    <w:p w:rsidRDefault="00DA0242" w:rsidP="007F2446" w:rsidR="00DA0242" w:rsidRPr="007F2446"/>
    <w:sectPr w:rsidSect="00EB0D4C" w:rsidR="00DA0242" w:rsidRPr="007F244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446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F244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F244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45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St-491/2015-5</izvorni_sadrzaj>
    <derivirana_varijabla naziv="DomainObject.Oznaka_1">St-491/2015-5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KOMOTLIN ZAGREB Društvo s oganičenom odgovornošću za trgovinu na veliko i malo, uvoz izvoz</izvorni_sadrzaj>
    <derivirana_varijabla naziv="DomainObject.Predmet.ProtustrankaFormated_1">  KOMOTLIN ZAGREB Društvo s oganičenom odgovornošću za trgovinu na veliko i malo, uvoz izvoz</derivirana_varijabla>
  </DomainObject.Predmet.ProtustrankaFormated>
  <DomainObject.Predmet.ProtustrankaFormatedOIB>
    <izvorni_sadrzaj>  KOMOTLIN ZAGREB Društvo s oganičenom odgovornošću za trgovinu na veliko i malo, uvoz izvoz, OIB 71150713199</izvorni_sadrzaj>
    <derivirana_varijabla naziv="DomainObject.Predmet.ProtustrankaFormatedOIB_1">  KOMOTLIN ZAGREB Društvo s oganičenom odgovornošću za trgovinu na veliko i malo, uvoz izvoz, OIB 71150713199</derivirana_varijabla>
  </DomainObject.Predmet.ProtustrankaFormatedOIB>
  <DomainObject.Predmet.ProtustrankaFormatedWithAdress>
    <izvorni_sadrzaj> KOMOTLIN ZAGREB Društvo s oganičenom odgovornošću za trgovinu na veliko i malo, uvoz izvoz, Dr. Ante Starčevića 18, 40000 Čakovec</izvorni_sadrzaj>
    <derivirana_varijabla naziv="DomainObject.Predmet.ProtustrankaFormatedWithAdress_1"> KOMOTLIN ZAGREB Društvo s oganičenom odgovornošću za trgovinu na veliko i malo, uvoz izvoz, Dr. Ante Starčevića 18, 40000 Čakovec</derivirana_varijabla>
  </DomainObject.Predmet.ProtustrankaFormatedWithAdress>
  <DomainObject.Predmet.ProtustrankaFormatedWithAdressOIB>
    <izvorni_sadrzaj> KOMOTLIN ZAGREB Društvo s oganičenom odgovornošću za trgovinu na veliko i malo, uvoz izvoz, OIB 71150713199, Dr. Ante Starčevića 18, 40000 Čakovec</izvorni_sadrzaj>
    <derivirana_varijabla naziv="DomainObject.Predmet.ProtustrankaFormatedWithAdressOIB_1"> KOMOTLIN ZAGREB Društvo s oganičenom odgovornošću za trgovinu na veliko i malo, uvoz izvoz, OIB 71150713199, Dr. Ante Starčevića 18, 40000 Čakovec</derivirana_varijabla>
  </DomainObject.Predmet.ProtustrankaFormatedWithAdressOIB>
  <DomainObject.Predmet.ProtustrankaWithAdress>
    <izvorni_sadrzaj>KOMOTLIN ZAGREB Društvo s oganičenom odgovornošću za trgovinu na veliko i malo, uvoz izvoz Dr. Ante Starčevića 18, 40000 Čakovec</izvorni_sadrzaj>
    <derivirana_varijabla naziv="DomainObject.Predmet.ProtustrankaWithAdress_1">KOMOTLIN ZAGREB Društvo s oganičenom odgovornošću za trgovinu na veliko i malo, uvoz izvoz Dr. Ante Starčevića 18, 40000 Čakovec</derivirana_varijabla>
  </DomainObject.Predmet.ProtustrankaWithAdress>
  <DomainObject.Predmet.ProtustrankaWithAdressOIB>
    <izvorni_sadrzaj>KOMOTLIN ZAGREB Društvo s oganičenom odgovornošću za trgovinu na veliko i malo, uvoz izvoz, OIB 71150713199, Dr. Ante Starčevića 18, 40000 Čakovec</izvorni_sadrzaj>
    <derivirana_varijabla naziv="DomainObject.Predmet.ProtustrankaWithAdressOIB_1">KOMOTLIN ZAGREB Društvo s oganičenom odgovornošću za trgovinu na veliko i malo, uvoz izvoz, OIB 71150713199, Dr. Ante Starčevića 18, 40000 Čakovec</derivirana_varijabla>
  </DomainObject.Predmet.ProtustrankaWithAdressOIB>
  <DomainObject.Predmet.ProtustrankaNazivFormated>
    <izvorni_sadrzaj>KOMOTLIN ZAGREB Društvo s oganičenom odgovornošću za trgovinu na veliko i malo, uvoz izvoz</izvorni_sadrzaj>
    <derivirana_varijabla naziv="DomainObject.Predmet.ProtustrankaNazivFormated_1">KOMOTLIN ZAGREB Društvo s oganičenom odgovornošću za trgovinu na veliko i malo, uvoz izvoz</derivirana_varijabla>
  </DomainObject.Predmet.ProtustrankaNazivFormated>
  <DomainObject.Predmet.ProtustrankaNazivFormatedOIB>
    <izvorni_sadrzaj>KOMOTLIN ZAGREB Društvo s oganičenom odgovornošću za trgovinu na veliko i malo, uvoz izvoz, OIB 71150713199</izvorni_sadrzaj>
    <derivirana_varijabla naziv="DomainObject.Predmet.ProtustrankaNazivFormatedOIB_1">KOMOTLIN ZAGREB Društvo s oganičenom odgovornošću za trgovinu na veliko i malo, uvoz izvoz, OIB 71150713199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9922.35</izvorni_sadrzaj>
    <derivirana_varijabla naziv="DomainObject.Predmet.TrenutnaVrijednost_1">9922.35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KOMOTLIN ZAGREB Društvo s oganičenom odgovornošću za trgovinu na veliko i malo, uvoz izvoz</item>
    </izvorni_sadrzaj>
    <derivirana_varijabla naziv="DomainObject.Predmet.ProtuStrankaListFormated_1">
      <item>KOMOTLIN ZAGREB Društvo s oganičenom odgovornošću za trgovinu na veliko i malo, uvoz izvoz</item>
    </derivirana_varijabla>
  </DomainObject.Predmet.ProtuStrankaListFormated>
  <DomainObject.Predmet.ProtuStrankaListFormatedOIB>
    <izvorni_sadrzaj>
      <item>KOMOTLIN ZAGREB Društvo s oganičenom odgovornošću za trgovinu na veliko i malo, uvoz izvoz, OIB 71150713199</item>
    </izvorni_sadrzaj>
    <derivirana_varijabla naziv="DomainObject.Predmet.ProtuStrankaListFormatedOIB_1">
      <item>KOMOTLIN ZAGREB Društvo s oganičenom odgovornošću za trgovinu na veliko i malo, uvoz izvoz, OIB 71150713199</item>
    </derivirana_varijabla>
  </DomainObject.Predmet.ProtuStrankaListFormatedOIB>
  <DomainObject.Predmet.ProtuStrankaListFormatedWithAdress>
    <izvorni_sadrzaj>
      <item>KOMOTLIN ZAGREB Društvo s oganičenom odgovornošću za trgovinu na veliko i malo, uvoz izvoz, Dr. Ante Starčevića 18, 40000 Čakovec</item>
    </izvorni_sadrzaj>
    <derivirana_varijabla naziv="DomainObject.Predmet.ProtuStrankaListFormatedWithAdress_1">
      <item>KOMOTLIN ZAGREB Društvo s oganičenom odgovornošću za trgovinu na veliko i malo, uvoz izvoz, Dr. Ante Starčevića 18, 40000 Čakovec</item>
    </derivirana_varijabla>
  </DomainObject.Predmet.ProtuStrankaListFormatedWithAdress>
  <DomainObject.Predmet.ProtuStrankaListFormatedWithAdressOIB>
    <izvorni_sadrzaj>
      <item>KOMOTLIN ZAGREB Društvo s oganičenom odgovornošću za trgovinu na veliko i malo, uvoz izvoz, OIB 71150713199, Dr. Ante Starčevića 18, 40000 Čakovec</item>
    </izvorni_sadrzaj>
    <derivirana_varijabla naziv="DomainObject.Predmet.ProtuStrankaListFormatedWithAdressOIB_1">
      <item>KOMOTLIN ZAGREB Društvo s oganičenom odgovornošću za trgovinu na veliko i malo, uvoz izvoz, OIB 71150713199, Dr. Ante Starčevića 18, 40000 Čakovec</item>
    </derivirana_varijabla>
  </DomainObject.Predmet.ProtuStrankaListFormatedWithAdressOIB>
  <DomainObject.Predmet.ProtuStrankaListNazivFormated>
    <izvorni_sadrzaj>
      <item>KOMOTLIN ZAGREB Društvo s oganičenom odgovornošću za trgovinu na veliko i malo, uvoz izvoz</item>
    </izvorni_sadrzaj>
    <derivirana_varijabla naziv="DomainObject.Predmet.ProtuStrankaListNazivFormated_1">
      <item>KOMOTLIN ZAGREB Društvo s oganičenom odgovornošću za trgovinu na veliko i malo, uvoz izvoz</item>
    </derivirana_varijabla>
  </DomainObject.Predmet.ProtuStrankaListNazivFormated>
  <DomainObject.Predmet.ProtuStrankaListNazivFormatedOIB>
    <izvorni_sadrzaj>
      <item>KOMOTLIN ZAGREB Društvo s oganičenom odgovornošću za trgovinu na veliko i malo, uvoz izvoz, OIB 71150713199</item>
    </izvorni_sadrzaj>
    <derivirana_varijabla naziv="DomainObject.Predmet.ProtuStrankaListNazivFormatedOIB_1">
      <item>KOMOTLIN ZAGREB Društvo s oganičenom odgovornošću za trgovinu na veliko i malo, uvoz izvoz, OIB 71150713199</item>
    </derivirana_varijabla>
  </DomainObject.Predmet.ProtuStrankaListNazivFormatedOIB>
  <DomainObject.Predmet.OstaliListFormated>
    <izvorni_sadrzaj>
      <item>E-oglasna ploča</item>
      <item>Sudski registar, Trgovački sud u Varaždinu</item>
      <item>Josip Horvat</item>
    </izvorni_sadrzaj>
    <derivirana_varijabla naziv="DomainObject.Predmet.OstaliListFormated_1">
      <item>E-oglasna ploča</item>
      <item>Sudski registar, Trgovački sud u Varaždinu</item>
      <item>Josip Horvat</item>
    </derivirana_varijabla>
  </DomainObject.Predmet.OstaliListFormated>
  <DomainObject.Predmet.OstaliListFormatedOIB>
    <izvorni_sadrzaj>
      <item>E-oglasna ploča</item>
      <item>Sudski registar, Trgovački sud u Varaždinu</item>
      <item>Josip Horvat, OIB 75637309693</item>
    </izvorni_sadrzaj>
    <derivirana_varijabla naziv="DomainObject.Predmet.OstaliListFormatedOIB_1">
      <item>E-oglasna ploča</item>
      <item>Sudski registar, Trgovački sud u Varaždinu</item>
      <item>Josip Horvat, OIB 75637309693</item>
    </derivirana_varijabla>
  </DomainObject.Predmet.OstaliListFormatedOIB>
  <DomainObject.Predmet.OstaliListFormatedWithAdress>
    <izvorni_sadrzaj>
      <item>E-oglasna ploča</item>
      <item>Sudski registar, Trgovački sud u Varaždinu</item>
      <item>Josip Horvat, Ulica Lavoslava Ružičke 17, 40000 Čakovec</item>
    </izvorni_sadrzaj>
    <derivirana_varijabla naziv="DomainObject.Predmet.OstaliListFormatedWithAdress_1">
      <item>E-oglasna ploča</item>
      <item>Sudski registar, Trgovački sud u Varaždinu</item>
      <item>Josip Horvat, Ulica Lavoslava Ružičke 17,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Josip Horvat, OIB 75637309693, Ulica Lavoslava Ružičke 17, 40000 Čakovec</item>
    </izvorni_sadrzaj>
    <derivirana_varijabla naziv="DomainObject.Predmet.OstaliListFormatedWithAdressOIB_1">
      <item>E-oglasna ploča</item>
      <item>Sudski registar, Trgovački sud u Varaždinu</item>
      <item>Josip Horvat, OIB 75637309693, Ulica Lavoslava Ružičke 17,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Josip Horvat</item>
    </izvorni_sadrzaj>
    <derivirana_varijabla naziv="DomainObject.Predmet.OstaliListNazivFormated_1">
      <item>E-oglasna ploča</item>
      <item>Sudski registar, Trgovački sud u Varaždinu</item>
      <item>Josip Horvat</item>
    </derivirana_varijabla>
  </DomainObject.Predmet.OstaliListNazivFormated>
  <DomainObject.Predmet.OstaliListNazivFormatedOIB>
    <izvorni_sadrzaj>
      <item>E-oglasna ploča</item>
      <item>Sudski registar, Trgovački sud u Varaždinu</item>
      <item>Josip Horvat, OIB 75637309693</item>
    </izvorni_sadrzaj>
    <derivirana_varijabla naziv="DomainObject.Predmet.OstaliListNazivFormatedOIB_1">
      <item>E-oglasna ploča</item>
      <item>Sudski registar, Trgovački sud u Varaždinu</item>
      <item>Josip Horvat, OIB 75637309693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St-491/2015-5</izvorni_sadrzaj>
    <derivirana_varijabla naziv="DomainObject.PoslovniBrojDokumenta_1">St-491/2015-5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KOMOTLIN ZAGREB Društvo s oganičenom odgovornošću za trgovinu na veliko i malo, uvoz izvoz</izvorni_sadrzaj>
    <derivirana_varijabla naziv="DomainObject.Predmet.ProtustrankaIDrugi_1">KOMOTLIN ZAGREB Društvo s oganičenom odgovornošću za trgovinu na veliko i malo, uvoz 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KOMOTLIN ZAGREB Društvo s oganičenom odgovornošću za trgovinu na veliko i malo, uvoz izvoz, OIB 71150713199, Dr. Ante Starčevića 18, 40000 Čakovec</izvorni_sadrzaj>
    <derivirana_varijabla naziv="DomainObject.Predmet.ProtustrankaIDrugiAdressOIB_1">KOMOTLIN ZAGREB Društvo s oganičenom odgovornošću za trgovinu na veliko i malo, uvoz izvoz, OIB 71150713199, Dr. Ante Starčevića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KOMOTLIN ZAGREB Društvo s oganičenom odgovornošću za trgovinu na veliko i malo, uvoz izvoz</item>
      <item>E-oglasna ploča</item>
      <item>Sudski registar, Trgovački sud u Varaždinu</item>
      <item>Josip Horvat</item>
    </izvorni_sadrzaj>
    <derivirana_varijabla naziv="DomainObject.Predmet.SudioniciListNaziv_1">
      <item>Financijska agencija</item>
      <item>KOMOTLIN ZAGREB Društvo s oganičenom odgovornošću za trgovinu na veliko i malo, uvoz izvoz</item>
      <item>E-oglasna ploča</item>
      <item>Sudski registar, Trgovački sud u Varaždinu</item>
      <item>Josip Horvat</item>
    </derivirana_varijabla>
  </DomainObject.Predmet.SudioniciListNaziv>
  <DomainObject.Predmet.SudioniciListAdressOIB>
    <izvorni_sadrzaj>
      <item>Financijska agencija, OIB 85821130368, A. Cesarca 2,42000 Varaždin</item>
      <item>KOMOTLIN ZAGREB Društvo s oganičenom odgovornošću za trgovinu na veliko i malo, uvoz izvoz, OIB 71150713199, Dr. Ante Starčevića 18,40000 Čakovec</item>
      <item>E-oglasna ploča</item>
      <item>Sudski registar, Trgovački sud u Varaždinu</item>
      <item>Josip Horvat, OIB 75637309693, Ulica Lavoslava Ružičke 17,40000 Čakovec</item>
    </izvorni_sadrzaj>
    <derivirana_varijabla naziv="DomainObject.Predmet.SudioniciListAdressOIB_1">
      <item>Financijska agencija, OIB 85821130368, A. Cesarca 2,42000 Varaždin</item>
      <item>KOMOTLIN ZAGREB Društvo s oganičenom odgovornošću za trgovinu na veliko i malo, uvoz izvoz, OIB 71150713199, Dr. Ante Starčevića 18,40000 Čakovec</item>
      <item>E-oglasna ploča</item>
      <item>Sudski registar, Trgovački sud u Varaždinu</item>
      <item>Josip Horvat, OIB 75637309693, Ulica Lavoslava Ružičke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A9B4C-80D1-4BF8-BAD6-1FBB2847A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2872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2016-01-26T11:58:00Z</cp:lastPrinted>
  <dcterms:modified xmlns:xsi="http://www.w3.org/2001/XMLSchema-instance" xsi:type="dcterms:W3CDTF">2016-01-26T11:58:00Z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