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6467" w14:paraId="6346467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</w:t>
      </w:r>
      <w:r w:rsidR="00513C1A">
        <w:t>325</w:t>
      </w:r>
      <w:r w:rsidR="00E039EE">
        <w:t>/2016</w:t>
      </w:r>
      <w:r w:rsidR="00EF0A29">
        <w:t>-</w:t>
      </w:r>
      <w:r w:rsidR="001B2A4C">
        <w:t>1</w:t>
      </w:r>
      <w:r w:rsidR="00513C1A">
        <w:t>0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513C1A">
        <w:t>VG BUMBAR UGOSTITELJSTVO d.o.o., Velika Gorica, Vladimira Nazora 39, OIB 20070066512</w:t>
      </w:r>
      <w:r w:rsidR="00390AC0">
        <w:t>,</w:t>
      </w:r>
      <w:r>
        <w:t xml:space="preserve"> dana </w:t>
      </w:r>
      <w:r w:rsidR="007835FD">
        <w:t>1</w:t>
      </w:r>
      <w:r w:rsidR="00513C1A">
        <w:t>8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534D8A" w:rsidP="0080790D" w:rsidR="0080790D">
      <w:pPr>
        <w:jc w:val="both"/>
        <w:rPr>
          <w:b/>
        </w:rPr>
      </w:pPr>
      <w:r>
        <w:rPr>
          <w:b/>
        </w:rPr>
        <w:t>20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513C1A">
        <w:rPr>
          <w:b/>
        </w:rPr>
        <w:t>10,</w:t>
      </w:r>
      <w:proofErr w:type="spellStart"/>
      <w:r w:rsidR="00513C1A">
        <w:rPr>
          <w:b/>
        </w:rPr>
        <w:t>10</w:t>
      </w:r>
      <w:proofErr w:type="spellEnd"/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513C1A">
        <w:t>VG BUMBAR UGOSTITELJSTVO d.o.o., Velika Gorica</w:t>
      </w:r>
    </w:p>
    <w:p w:rsidRDefault="00513C1A" w:rsidP="00534D8A" w:rsidR="00534D8A">
      <w:r>
        <w:t>- zakonski zastupnik</w:t>
      </w:r>
      <w:r w:rsidR="00534D8A">
        <w:t xml:space="preserve"> dužnika </w:t>
      </w:r>
      <w:r>
        <w:t>Zdenka Bumbar</w:t>
      </w:r>
      <w:r w:rsidR="00616264">
        <w:t xml:space="preserve"> 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</w:t>
      </w:r>
      <w:r w:rsidR="00513C1A">
        <w:t>8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2AC" w:rsidP="008F69E1" w:rsidR="00CA52AC">
      <w:r>
        <w:separator/>
      </w:r>
    </w:p>
  </w:endnote>
  <w:endnote w:id="0" w:type="continuationSeparator">
    <w:p w:rsidRDefault="00CA52AC" w:rsidP="008F69E1" w:rsidR="00CA5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2AC" w:rsidP="008F69E1" w:rsidR="00CA52AC">
      <w:r>
        <w:separator/>
      </w:r>
    </w:p>
  </w:footnote>
  <w:footnote w:id="0" w:type="continuationSeparator">
    <w:p w:rsidRDefault="00CA52AC" w:rsidP="008F69E1" w:rsidR="00CA52A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62399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4D8A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5400C"/>
    <w:rsid w:val="00760643"/>
    <w:rsid w:val="0077270E"/>
    <w:rsid w:val="00782F38"/>
    <w:rsid w:val="007835FD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A52AC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2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2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4325</izvorni_sadrzaj>
    <derivirana_varijabla naziv="DomainObject.Predmet.Broj_1">4325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St-4325/2016</izvorni_sadrzaj>
    <derivirana_varijabla naziv="DomainObject.Predmet.OznakaBroj_1">St-4325/2016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VG BUMBAR UGOSTITELJSTVO d.o.o. zastupanog po punomoćniku Zdenka Bumbar</izvorni_sadrzaj>
    <derivirana_varijabla naziv="DomainObject.Predmet.ProtustrankaFormated_1">  VG BUMBAR UGOSTITELJSTVO d.o.o. zastupanog po punomoćniku Zdenka Bumbar</derivirana_varijabla>
  </DomainObject.Predmet.ProtustrankaFormated>
  <DomainObject.Predmet.ProtustrankaFormatedOIB>
    <izvorni_sadrzaj>  VG BUMBAR UGOSTITELJSTVO d.o.o., OIB 20070066512 zastupanog po punomoćniku Zdenka Bumbar</izvorni_sadrzaj>
    <derivirana_varijabla naziv="DomainObject.Predmet.ProtustrankaFormatedOIB_1">  VG BUMBAR UGOSTITELJSTVO d.o.o., OIB 20070066512 zastupanog po punomoćniku Zdenka Bumbar</derivirana_varijabla>
  </DomainObject.Predmet.ProtustrankaFormatedOIB>
  <DomainObject.Predmet.ProtustrankaFormatedWithAdress>
    <izvorni_sadrzaj> VG BUMBAR UGOSTITELJSTVO d.o.o., Vladimira Nazora 39, 10410 Velika Gorica zastupanog po punomoćniku Zdenka Bumbar</izvorni_sadrzaj>
    <derivirana_varijabla naziv="DomainObject.Predmet.ProtustrankaFormatedWithAdress_1"> VG BUMBAR UGOSTITELJSTVO d.o.o., Vladimira Nazora 39, 10410 Velika Gorica zastupanog po punomoćniku Zdenka Bumbar</derivirana_varijabla>
  </DomainObject.Predmet.ProtustrankaFormatedWithAdress>
  <DomainObject.Predmet.ProtustrankaFormatedWithAdressOIB>
    <izvorni_sadrzaj> VG BUMBAR UGOSTITELJSTVO d.o.o., OIB 20070066512, Vladimira Nazora 39, 10410 Velika Gorica zastupanog po punomoćniku Zdenka Bumbar</izvorni_sadrzaj>
    <derivirana_varijabla naziv="DomainObject.Predmet.ProtustrankaFormatedWithAdressOIB_1"> VG BUMBAR UGOSTITELJSTVO d.o.o., OIB 20070066512, Vladimira Nazora 39, 10410 Velika Gorica zastupanog po punomoćniku Zdenka Bumbar</derivirana_varijabla>
  </DomainObject.Predmet.ProtustrankaFormatedWithAdressOIB>
  <DomainObject.Predmet.ProtustrankaWithAdress>
    <izvorni_sadrzaj>VG BUMBAR UGOSTITELJSTVO d.o.o. Vladimira Nazora 39, 10410 Velika Gorica</izvorni_sadrzaj>
    <derivirana_varijabla naziv="DomainObject.Predmet.ProtustrankaWithAdress_1">VG BUMBAR UGOSTITELJSTVO d.o.o. Vladimira Nazora 39, 10410 Velika Gorica</derivirana_varijabla>
  </DomainObject.Predmet.ProtustrankaWithAdress>
  <DomainObject.Predmet.ProtustrankaWithAdressOIB>
    <izvorni_sadrzaj>VG BUMBAR UGOSTITELJSTVO d.o.o., OIB 20070066512, Vladimira Nazora 39, 10410 Velika Gorica</izvorni_sadrzaj>
    <derivirana_varijabla naziv="DomainObject.Predmet.ProtustrankaWithAdressOIB_1">VG BUMBAR UGOSTITELJSTVO d.o.o., OIB 20070066512, Vladimira Nazora 39, 10410 Velika Gorica</derivirana_varijabla>
  </DomainObject.Predmet.ProtustrankaWithAdressOIB>
  <DomainObject.Predmet.ProtustrankaNazivFormated>
    <izvorni_sadrzaj>VG BUMBAR UGOSTITELJSTVO d.o.o.</izvorni_sadrzaj>
    <derivirana_varijabla naziv="DomainObject.Predmet.ProtustrankaNazivFormated_1">VG BUMBAR UGOSTITELJSTVO d.o.o.</derivirana_varijabla>
  </DomainObject.Predmet.ProtustrankaNazivFormated>
  <DomainObject.Predmet.ProtustrankaNazivFormatedOIB>
    <izvorni_sadrzaj>VG BUMBAR UGOSTITELJSTVO d.o.o., OIB 20070066512</izvorni_sadrzaj>
    <derivirana_varijabla naziv="DomainObject.Predmet.ProtustrankaNazivFormatedOIB_1">VG BUMBAR UGOSTITELJSTVO d.o.o., OIB 20070066512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 BUMBAR UGOSTITELJSTVO d.o.o. zastupanog po punomoćniku Zdenka Bumbar</item>
    </izvorni_sadrzaj>
    <derivirana_varijabla naziv="DomainObject.Predmet.ProtuStrankaListFormated_1">
      <item>VG BUMBAR UGOSTITELJSTVO d.o.o. zastupanog po punomoćniku Zdenka Bumbar</item>
    </derivirana_varijabla>
  </DomainObject.Predmet.ProtuStrankaListFormated>
  <DomainObject.Predmet.ProtuStrankaListFormatedOIB>
    <izvorni_sadrzaj>
      <item>VG BUMBAR UGOSTITELJSTVO d.o.o., OIB 20070066512 zastupanog po punomoćniku Zdenka Bumbar</item>
    </izvorni_sadrzaj>
    <derivirana_varijabla naziv="DomainObject.Predmet.ProtuStrankaListFormatedOIB_1">
      <item>VG BUMBAR UGOSTITELJSTVO d.o.o., OIB 20070066512 zastupanog po punomoćniku Zdenka Bumbar</item>
    </derivirana_varijabla>
  </DomainObject.Predmet.ProtuStrankaListFormatedOIB>
  <DomainObject.Predmet.ProtuStrankaListFormatedWithAdress>
    <izvorni_sadrzaj>
      <item>VG BUMBAR UGOSTITELJSTVO d.o.o., Vladimira Nazora 39, 10410 Velika Gorica zastupanog po punomoćniku Zdenka Bumbar</item>
    </izvorni_sadrzaj>
    <derivirana_varijabla naziv="DomainObject.Predmet.ProtuStrankaListFormatedWithAdress_1">
      <item>VG BUMBAR UGOSTITELJSTVO d.o.o., Vladimira Nazora 39, 10410 Velika Gorica zastupanog po punomoćniku Zdenka Bumbar</item>
    </derivirana_varijabla>
  </DomainObject.Predmet.ProtuStrankaListFormatedWithAdress>
  <DomainObject.Predmet.ProtuStrankaListFormatedWithAdressOIB>
    <izvorni_sadrzaj>
      <item>VG BUMBAR UGOSTITELJSTVO d.o.o., OIB 20070066512, Vladimira Nazora 39, 10410 Velika Gorica zastupanog po punomoćniku Zdenka Bumbar</item>
    </izvorni_sadrzaj>
    <derivirana_varijabla naziv="DomainObject.Predmet.ProtuStrankaListFormatedWithAdressOIB_1">
      <item>VG BUMBAR UGOSTITELJSTVO d.o.o., OIB 20070066512, Vladimira Nazora 39, 10410 Velika Gorica zastupanog po punomoćniku Zdenka Bumbar</item>
    </derivirana_varijabla>
  </DomainObject.Predmet.ProtuStrankaListFormatedWithAdressOIB>
  <DomainObject.Predmet.ProtuStrankaListNazivFormated>
    <izvorni_sadrzaj>
      <item>VG BUMBAR UGOSTITELJSTVO d.o.o.</item>
    </izvorni_sadrzaj>
    <derivirana_varijabla naziv="DomainObject.Predmet.ProtuStrankaListNazivFormated_1">
      <item>VG BUMBAR UGOSTITELJSTVO d.o.o.</item>
    </derivirana_varijabla>
  </DomainObject.Predmet.ProtuStrankaListNazivFormated>
  <DomainObject.Predmet.ProtuStrankaListNazivFormatedOIB>
    <izvorni_sadrzaj>
      <item>VG BUMBAR UGOSTITELJSTVO d.o.o., OIB 20070066512</item>
    </izvorni_sadrzaj>
    <derivirana_varijabla naziv="DomainObject.Predmet.ProtuStrankaListNazivFormatedOIB_1">
      <item>VG BUMBAR UGOSTITELJSTVO d.o.o., OIB 20070066512</item>
    </derivirana_varijabla>
  </DomainObject.Predmet.ProtuStrankaListNazivFormatedOIB>
  <DomainObject.Predmet.OstaliListFormated>
    <izvorni_sadrzaj>
      <item>Zdenka Bumbar punomoćnica sudionika u postupku VG BUMBAR UGOSTITELJSTVO d.o.o.</item>
    </izvorni_sadrzaj>
    <derivirana_varijabla naziv="DomainObject.Predmet.OstaliListFormated_1">
      <item>Zdenka Bumbar punomoćnica sudionika u postupku VG BUMBAR UGOSTITELJSTVO d.o.o.</item>
    </derivirana_varijabla>
  </DomainObject.Predmet.OstaliListFormated>
  <DomainObject.Predmet.OstaliListFormatedOIB>
    <izvorni_sadrzaj>
      <item>Zdenka Bumbar, OIB 60938504298 punomoćnica sudionika u postupku VG BUMBAR UGOSTITELJSTVO d.o.o.</item>
    </izvorni_sadrzaj>
    <derivirana_varijabla naziv="DomainObject.Predmet.OstaliListFormatedOIB_1">
      <item>Zdenka Bumbar, OIB 60938504298 punomoćnica sudionika u postupku VG BUMBAR UGOSTITELJSTVO d.o.o.</item>
    </derivirana_varijabla>
  </DomainObject.Predmet.OstaliListFormatedOIB>
  <DomainObject.Predmet.OstaliListFormatedWithAdress>
    <izvorni_sadrzaj>
      <item>Zdenka Bumbar, Vladimira Nazora 39, 10410 Velika Gorica punomoćnica sudionika u postupku VG BUMBAR UGOSTITELJSTVO d.o.o.</item>
    </izvorni_sadrzaj>
    <derivirana_varijabla naziv="DomainObject.Predmet.OstaliListFormatedWithAdress_1">
      <item>Zdenka Bumbar, Vladimira Nazora 39, 10410 Velika Gorica punomoćnica sudionika u postupku VG BUMBAR UGOSTITELJSTVO d.o.o.</item>
    </derivirana_varijabla>
  </DomainObject.Predmet.OstaliListFormatedWithAdress>
  <DomainObject.Predmet.OstaliListFormatedWithAdressOIB>
    <izvorni_sadrzaj>
      <item>Zdenka Bumbar, OIB 60938504298, Vladimira Nazora 39, 10410 Velika Gorica punomoćnica sudionika u postupku VG BUMBAR UGOSTITELJSTVO d.o.o.</item>
    </izvorni_sadrzaj>
    <derivirana_varijabla naziv="DomainObject.Predmet.OstaliListFormatedWithAdressOIB_1">
      <item>Zdenka Bumbar, OIB 60938504298, Vladimira Nazora 39, 10410 Velika Gorica punomoćnica sudionika u postupku VG BUMBAR UGOSTITELJSTVO d.o.o.</item>
    </derivirana_varijabla>
  </DomainObject.Predmet.OstaliListFormatedWithAdressOIB>
  <DomainObject.Predmet.OstaliListNazivFormated>
    <izvorni_sadrzaj>
      <item>Zdenka Bumbar</item>
    </izvorni_sadrzaj>
    <derivirana_varijabla naziv="DomainObject.Predmet.OstaliListNazivFormated_1">
      <item>Zdenka Bumbar</item>
    </derivirana_varijabla>
  </DomainObject.Predmet.OstaliListNazivFormated>
  <DomainObject.Predmet.OstaliListNazivFormatedOIB>
    <izvorni_sadrzaj>
      <item>Zdenka Bumbar, OIB 60938504298</item>
    </izvorni_sadrzaj>
    <derivirana_varijabla naziv="DomainObject.Predmet.OstaliListNazivFormatedOIB_1">
      <item>Zdenka Bumbar, OIB 60938504298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 BUMBAR UGOSTITELJSTVO d.o.o.</izvorni_sadrzaj>
    <derivirana_varijabla naziv="DomainObject.Predmet.ProtustrankaIDrugi_1">VG BUMBAR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VG BUMBAR UGOSTITELJSTVO d.o.o., OIB 20070066512, Vladimira Nazora 39, 10410 Velika Gorica</izvorni_sadrzaj>
    <derivirana_varijabla naziv="DomainObject.Predmet.ProtustrankaIDrugiAdressOIB_1">VG BUMBAR UGOSTITELJSTVO d.o.o., OIB 20070066512, Vladimira Nazora 39,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 BUMBAR UGOSTITELJSTVO d.o.o.</item>
      <item>Zdenka Bumbar</item>
    </izvorni_sadrzaj>
    <derivirana_varijabla naziv="DomainObject.Predmet.SudioniciListNaziv_1">
      <item>FINA Regionalni centar Zagreb</item>
      <item>VG BUMBAR UGOSTITELJSTVO d.o.o.</item>
      <item>Zdenka Bumbar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VG BUMBAR UGOSTITELJSTVO d.o.o., OIB 20070066512, Vladimira Nazora 39,10410 Velika Gorica</item>
      <item>Zdenka Bumbar, OIB 60938504298, Vladimira Nazora 39,10410 Velika Gorica</item>
    </izvorni_sadrzaj>
    <derivirana_varijabla naziv="DomainObject.Predmet.SudioniciListAdressOIB_1">
      <item>FINA Regionalni centar Zagreb, OIB 85821130368, Trg svibanjskih žrtava 1995. br. 1,10000 Zagreb</item>
      <item>VG BUMBAR UGOSTITELJSTVO d.o.o., OIB 20070066512, Vladimira Nazora 39,10410 Velika Gorica</item>
      <item>Zdenka Bumbar, OIB 60938504298, Vladimira Nazora 39,10410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20070066512</item>
      <item>, OIB 60938504298</item>
    </izvorni_sadrzaj>
    <derivirana_varijabla naziv="DomainObject.Predmet.SudioniciListNazivOIB_1">
      <item>, OIB 85821130368</item>
      <item>, OIB 20070066512</item>
      <item>, OIB 60938504298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St-4325/2016-4</izvorni_sadrzaj>
    <derivirana_varijabla naziv="DomainObject.PredzadnjaOdlukaIzPredmeta.Oznaka_1">St-4325/2016-4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0FFE0-537D-43CD-BD33-680BA9DF3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854</properties:Characters>
  <properties:Lines>38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2019-01-24T10:53:00Z</cp:lastPrinted>
  <dcterms:modified xmlns:xsi="http://www.w3.org/2001/XMLSchema-instance" xsi:type="dcterms:W3CDTF">2019-01-24T11:23:00Z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