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b1a2" w14:paraId="68db1a2" w:rsidRDefault="007D4820" w:rsidP="007D4820" w:rsidR="007D48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820" w:rsidP="007D4820" w:rsidR="007D48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D4820" w:rsidP="007D4820" w:rsidR="007D48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D4820" w:rsidP="007D4820" w:rsidR="007D48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D4820" w:rsidP="007D4820" w:rsidR="007D48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4820" w:rsidP="007D4820" w:rsidR="007D48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D4820" w:rsidP="007D4820" w:rsidR="007D4820" w:rsidRPr="005D578C">
      <w:pPr>
        <w:jc w:val="center"/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D. OPTIMUS d. o. o. Ližnjan, Muntić, Muntić 1, OIB </w:t>
      </w:r>
      <w:r w:rsidRPr="007D4820">
        <w:rPr>
          <w:rFonts w:cs="Times New Roman" w:eastAsia="Times New Roman"/>
          <w:szCs w:val="24"/>
        </w:rPr>
        <w:t>66351572137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D4820">
        <w:rPr>
          <w:rFonts w:cs="Times New Roman" w:eastAsia="Times New Roman"/>
          <w:szCs w:val="24"/>
        </w:rPr>
        <w:t>040269172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D. OPTIMUS d. o. o. Ližnjan, Muntić, Muntić 1, OIB </w:t>
      </w:r>
      <w:r w:rsidRPr="007D4820">
        <w:rPr>
          <w:rFonts w:cs="Times New Roman" w:eastAsia="Times New Roman"/>
          <w:szCs w:val="24"/>
        </w:rPr>
        <w:t>66351572137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D4820">
        <w:rPr>
          <w:rFonts w:cs="Times New Roman" w:eastAsia="Times New Roman"/>
          <w:szCs w:val="24"/>
        </w:rPr>
        <w:t>040269172</w:t>
      </w:r>
      <w:r>
        <w:rPr>
          <w:rFonts w:cs="Times New Roman" w:eastAsia="Times New Roman"/>
          <w:szCs w:val="24"/>
        </w:rPr>
        <w:t>.</w:t>
      </w: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D4820" w:rsidP="007D4820" w:rsidR="007D4820">
      <w:pPr>
        <w:rPr>
          <w:rFonts w:cs="Times New Roman" w:eastAsia="Times New Roman"/>
          <w:szCs w:val="20"/>
        </w:rPr>
      </w:pPr>
    </w:p>
    <w:p w:rsidRDefault="007D4820" w:rsidP="007D4820" w:rsidR="007D48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D. OPTIMUS d. o. o. Ližnjan, Muntić, Muntić 1, OIB </w:t>
      </w:r>
      <w:r w:rsidRPr="007D4820">
        <w:rPr>
          <w:rFonts w:cs="Times New Roman" w:eastAsia="Times New Roman"/>
          <w:szCs w:val="24"/>
        </w:rPr>
        <w:t>66351572137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D4820">
        <w:rPr>
          <w:rFonts w:cs="Times New Roman" w:eastAsia="Times New Roman"/>
          <w:szCs w:val="24"/>
        </w:rPr>
        <w:t>040269172</w:t>
      </w:r>
      <w:r>
        <w:rPr>
          <w:rFonts w:cs="Times New Roman" w:eastAsia="Times New Roman"/>
          <w:szCs w:val="24"/>
        </w:rPr>
        <w:t>.</w:t>
      </w:r>
    </w:p>
    <w:p w:rsidRDefault="007D4820" w:rsidP="007D4820" w:rsidR="007D4820">
      <w:pPr>
        <w:ind w:firstLine="709"/>
        <w:rPr>
          <w:rFonts w:cs="Times New Roman" w:eastAsia="Times New Roman"/>
          <w:szCs w:val="24"/>
        </w:rPr>
      </w:pPr>
    </w:p>
    <w:p w:rsidRDefault="007D4820" w:rsidP="007D4820" w:rsidR="007D48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D. OPTIMUS d. o. o. Ližnjan, Muntić, Muntić 1, OIB </w:t>
      </w:r>
      <w:r w:rsidRPr="007D4820">
        <w:rPr>
          <w:rFonts w:cs="Times New Roman" w:eastAsia="Times New Roman"/>
          <w:szCs w:val="24"/>
        </w:rPr>
        <w:t>66351572137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D4820">
        <w:rPr>
          <w:rFonts w:cs="Times New Roman" w:eastAsia="Times New Roman"/>
          <w:szCs w:val="24"/>
        </w:rPr>
        <w:t>040269172</w:t>
      </w:r>
      <w:r>
        <w:rPr>
          <w:rFonts w:cs="Times New Roman" w:eastAsia="Times New Roman"/>
          <w:szCs w:val="24"/>
        </w:rPr>
        <w:t>.</w:t>
      </w:r>
    </w:p>
    <w:p w:rsidRDefault="007D4820" w:rsidP="007D4820" w:rsidR="007D4820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D4820" w:rsidP="007D4820" w:rsidR="007D4820">
      <w:pPr>
        <w:ind w:firstLine="708"/>
        <w:rPr>
          <w:rFonts w:cs="Times New Roman" w:eastAsia="Times New Roman"/>
          <w:szCs w:val="24"/>
        </w:rPr>
      </w:pPr>
    </w:p>
    <w:p w:rsidRDefault="007D4820" w:rsidP="007D4820" w:rsidR="007D48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L. D. OPTIMUS d. o. o. Ližnjan.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D4820" w:rsidP="007D4820" w:rsidR="007D48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D4820" w:rsidP="007D4820" w:rsidR="007D4820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D4820" w:rsidP="007D4820" w:rsidR="007D48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C54F0">
        <w:rPr>
          <w:rFonts w:cs="Times New Roman" w:eastAsia="Times New Roman"/>
          <w:szCs w:val="24"/>
        </w:rPr>
        <w:t xml:space="preserve">, v. r. </w:t>
      </w:r>
    </w:p>
    <w:p w:rsidRDefault="007D4820" w:rsidP="007D4820" w:rsidR="007D4820">
      <w:pPr>
        <w:jc w:val="left"/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left"/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D4820" w:rsidP="007D4820" w:rsidR="007D482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D4820" w:rsidP="007D4820" w:rsidR="007D4820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rPr>
          <w:rFonts w:cs="Times New Roman" w:eastAsia="Times New Roman"/>
          <w:szCs w:val="24"/>
        </w:rPr>
      </w:pPr>
    </w:p>
    <w:p w:rsidRDefault="007D4820" w:rsidP="007D4820" w:rsidR="007D48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D. OPTIMUS d. o. o. Ližnjan, Muntić, Muntić 1,</w:t>
      </w:r>
    </w:p>
    <w:p w:rsidRDefault="007D4820" w:rsidP="007D4820" w:rsidR="007D48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D4820" w:rsidP="007D4820" w:rsidR="007D48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D4820" w:rsidP="007D4820" w:rsidR="007D482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D4820" w:rsidP="007D4820" w:rsidR="007D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D4820" w:rsidP="007D4820" w:rsidR="007D4820"/>
    <w:p w:rsidRDefault="007D5819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820" w:rsidP="007D4820" w:rsidR="007D4820">
      <w:r>
        <w:separator/>
      </w:r>
    </w:p>
  </w:endnote>
  <w:endnote w:id="0" w:type="continuationSeparator">
    <w:p w:rsidRDefault="007D4820" w:rsidP="007D4820" w:rsidR="007D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820" w:rsidP="007D4820" w:rsidR="007D4820">
      <w:r>
        <w:separator/>
      </w:r>
    </w:p>
  </w:footnote>
  <w:footnote w:id="0" w:type="continuationSeparator">
    <w:p w:rsidRDefault="007D4820" w:rsidP="007D4820" w:rsidR="007D4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820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581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820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St-281/2016-5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3E0"/>
    <w:rsid w:val="002C54F0"/>
    <w:rsid w:val="002D03E0"/>
    <w:rsid w:val="0075528E"/>
    <w:rsid w:val="0079403F"/>
    <w:rsid w:val="007D4820"/>
    <w:rsid w:val="007D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48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8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D48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8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8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48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48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81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581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58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581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8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8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D48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8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8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48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48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81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581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58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581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L.D. OPTIMUS d.o.o. LIŽNJAN</izvorni_sadrzaj>
    <derivirana_varijabla naziv="DomainObject.Predmet.ProtustrankaFormated_1">  L.D. OPTIMUS d.o.o. LIŽNJAN</derivirana_varijabla>
  </DomainObject.Predmet.ProtustrankaFormated>
  <DomainObject.Predmet.ProtustrankaFormatedOIB>
    <izvorni_sadrzaj>  L.D. OPTIMUS d.o.o. LIŽNJAN, OIB 66351572137</izvorni_sadrzaj>
    <derivirana_varijabla naziv="DomainObject.Predmet.ProtustrankaFormatedOIB_1">  L.D. OPTIMUS d.o.o. LIŽNJAN, OIB 66351572137</derivirana_varijabla>
  </DomainObject.Predmet.ProtustrankaFormatedOIB>
  <DomainObject.Predmet.ProtustrankaFormatedWithAdress>
    <izvorni_sadrzaj> L.D. OPTIMUS d.o.o. LIŽNJAN, Muntić, Muntić 1, 52204 Ližnjan</izvorni_sadrzaj>
    <derivirana_varijabla naziv="DomainObject.Predmet.ProtustrankaFormatedWithAdress_1"> L.D. OPTIMUS d.o.o. LIŽNJAN, Muntić, Muntić 1, 52204 Ližnjan</derivirana_varijabla>
  </DomainObject.Predmet.ProtustrankaFormatedWithAdress>
  <DomainObject.Predmet.ProtustrankaFormatedWithAdressOIB>
    <izvorni_sadrzaj> L.D. OPTIMUS d.o.o. LIŽNJAN, OIB 66351572137, Muntić, Muntić 1, 52204 Ližnjan</izvorni_sadrzaj>
    <derivirana_varijabla naziv="DomainObject.Predmet.ProtustrankaFormatedWithAdressOIB_1"> L.D. OPTIMUS d.o.o. LIŽNJAN, OIB 66351572137, Muntić, Muntić 1, 52204 Ližnjan</derivirana_varijabla>
  </DomainObject.Predmet.ProtustrankaFormatedWithAdressOIB>
  <DomainObject.Predmet.ProtustrankaWithAdress>
    <izvorni_sadrzaj>L.D. OPTIMUS d.o.o. LIŽNJAN Muntić, Muntić 1, 52204 Ližnjan</izvorni_sadrzaj>
    <derivirana_varijabla naziv="DomainObject.Predmet.ProtustrankaWithAdress_1">L.D. OPTIMUS d.o.o. LIŽNJAN Muntić, Muntić 1, 52204 Ližnjan</derivirana_varijabla>
  </DomainObject.Predmet.ProtustrankaWithAdress>
  <DomainObject.Predmet.ProtustrankaWithAdressOIB>
    <izvorni_sadrzaj>L.D. OPTIMUS d.o.o. LIŽNJAN, OIB 66351572137, Muntić, Muntić 1, 52204 Ližnjan</izvorni_sadrzaj>
    <derivirana_varijabla naziv="DomainObject.Predmet.ProtustrankaWithAdressOIB_1">L.D. OPTIMUS d.o.o. LIŽNJAN, OIB 66351572137, Muntić, Muntić 1, 52204 Ližnjan</derivirana_varijabla>
  </DomainObject.Predmet.ProtustrankaWithAdressOIB>
  <DomainObject.Predmet.ProtustrankaNazivFormated>
    <izvorni_sadrzaj>L.D. OPTIMUS d.o.o. LIŽNJAN</izvorni_sadrzaj>
    <derivirana_varijabla naziv="DomainObject.Predmet.ProtustrankaNazivFormated_1">L.D. OPTIMUS d.o.o. LIŽNJAN</derivirana_varijabla>
  </DomainObject.Predmet.ProtustrankaNazivFormated>
  <DomainObject.Predmet.ProtustrankaNazivFormatedOIB>
    <izvorni_sadrzaj>L.D. OPTIMUS d.o.o. LIŽNJAN, OIB 66351572137</izvorni_sadrzaj>
    <derivirana_varijabla naziv="DomainObject.Predmet.ProtustrankaNazivFormatedOIB_1">L.D. OPTIMUS d.o.o. LIŽNJAN, OIB 66351572137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10054.79</izvorni_sadrzaj>
    <derivirana_varijabla naziv="DomainObject.Predmet.TrenutnaVrijednost_1">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L.D. OPTIMUS d.o.o. LIŽNJAN</item>
    </izvorni_sadrzaj>
    <derivirana_varijabla naziv="DomainObject.Predmet.ProtuStrankaListFormated_1">
      <item>L.D. OPTIMUS d.o.o. LIŽNJAN</item>
    </derivirana_varijabla>
  </DomainObject.Predmet.ProtuStrankaListFormated>
  <DomainObject.Predmet.ProtuStrankaListFormatedOIB>
    <izvorni_sadrzaj>
      <item>L.D. OPTIMUS d.o.o. LIŽNJAN, OIB 66351572137</item>
    </izvorni_sadrzaj>
    <derivirana_varijabla naziv="DomainObject.Predmet.ProtuStrankaListFormatedOIB_1">
      <item>L.D. OPTIMUS d.o.o. LIŽNJAN, OIB 66351572137</item>
    </derivirana_varijabla>
  </DomainObject.Predmet.ProtuStrankaListFormatedOIB>
  <DomainObject.Predmet.ProtuStrankaListFormatedWithAdress>
    <izvorni_sadrzaj>
      <item>L.D. OPTIMUS d.o.o. LIŽNJAN, Muntić, Muntić 1, 52204 Ližnjan</item>
    </izvorni_sadrzaj>
    <derivirana_varijabla naziv="DomainObject.Predmet.ProtuStrankaListFormatedWithAdress_1">
      <item>L.D. OPTIMUS d.o.o. LIŽNJAN, Muntić, Muntić 1, 52204 Ližnjan</item>
    </derivirana_varijabla>
  </DomainObject.Predmet.ProtuStrankaListFormatedWithAdress>
  <DomainObject.Predmet.ProtuStrankaListFormatedWithAdressOIB>
    <izvorni_sadrzaj>
      <item>L.D. OPTIMUS d.o.o. LIŽNJAN, OIB 66351572137, Muntić, Muntić 1, 52204 Ližnjan</item>
    </izvorni_sadrzaj>
    <derivirana_varijabla naziv="DomainObject.Predmet.ProtuStrankaListFormatedWithAdressOIB_1">
      <item>L.D. OPTIMUS d.o.o. LIŽNJAN, OIB 66351572137, Muntić, Muntić 1, 52204 Ližnjan</item>
    </derivirana_varijabla>
  </DomainObject.Predmet.ProtuStrankaListFormatedWithAdressOIB>
  <DomainObject.Predmet.ProtuStrankaListNazivFormated>
    <izvorni_sadrzaj>
      <item>L.D. OPTIMUS d.o.o. LIŽNJAN</item>
    </izvorni_sadrzaj>
    <derivirana_varijabla naziv="DomainObject.Predmet.ProtuStrankaListNazivFormated_1">
      <item>L.D. OPTIMUS d.o.o. LIŽNJAN</item>
    </derivirana_varijabla>
  </DomainObject.Predmet.ProtuStrankaListNazivFormated>
  <DomainObject.Predmet.ProtuStrankaListNazivFormatedOIB>
    <izvorni_sadrzaj>
      <item>L.D. OPTIMUS d.o.o. LIŽNJAN, OIB 66351572137</item>
    </izvorni_sadrzaj>
    <derivirana_varijabla naziv="DomainObject.Predmet.ProtuStrankaListNazivFormatedOIB_1">
      <item>L.D. OPTIMUS d.o.o. LIŽNJAN, OIB 66351572137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L.D. OPTIMUS d.o.o. LIŽNJAN</izvorni_sadrzaj>
    <derivirana_varijabla naziv="DomainObject.Predmet.ProtustrankaIDrugi_1">L.D. OPTIMUS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L.D. OPTIMUS d.o.o. LIŽNJAN, OIB 66351572137, Muntić, Muntić 1, 52204 Ližnjan</izvorni_sadrzaj>
    <derivirana_varijabla naziv="DomainObject.Predmet.ProtustrankaIDrugiAdressOIB_1">L.D. OPTIMUS d.o.o. LIŽNJAN, OIB 66351572137, Muntić, Muntić 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L.D. OPTIMUS d.o.o. LIŽNJAN</item>
    </izvorni_sadrzaj>
    <derivirana_varijabla naziv="DomainObject.Predmet.SudioniciListNaziv_1">
      <item>FINANCIJSKA AGENCIJA, RC RIJEKA, PODRUŽNICA PULA, PULA</item>
      <item>L.D. OPTIMUS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L.D. OPTIMUS d.o.o. LIŽNJAN, OIB 66351572137, Muntić, Muntić 1,52204 Ližnjan</item>
    </izvorni_sadrzaj>
    <derivirana_varijabla naziv="DomainObject.Predmet.SudioniciListAdressOIB_1">
      <item>FINANCIJSKA AGENCIJA, RC RIJEKA, PODRUŽNICA PULA, PULA, OIB 85821130368, Giardini 5,52100 Pula</item>
      <item>L.D. OPTIMUS d.o.o. LIŽNJAN, OIB 66351572137, Muntić, Muntić 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66351572137</item>
    </izvorni_sadrzaj>
    <derivirana_varijabla naziv="DomainObject.Predmet.SudioniciListNazivOIB_1">
      <item>, OIB 85821130368</item>
      <item>, OIB 66351572137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3163</properties:Characters>
  <properties:Lines>79</properties:Lines>
  <properties:Paragraphs>29</properties:Paragraphs>
  <properties:TotalTime>7</properties:TotalTime>
  <properties:ScaleCrop>false</properties:ScaleCrop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2016-05-02T09:50:00Z</dcterms:created>
  <dc:creator>Mihaela Kaligari</dc:creator>
  <dc:description/>
  <cp:keywords/>
  <cp:lastModifiedBy>Mihaela Kaligari</cp:lastModifiedBy>
  <cp:lastPrinted>2016-05-03T06:25:00Z</cp:lastPrinted>
  <dcterms:modified xmlns:xsi="http://www.w3.org/2001/XMLSchema-instance" xsi:type="dcterms:W3CDTF">2016-05-03T06:32:00Z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