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8b1e" w14:paraId="74b8b1e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17E2D">
        <w:t>-6416</w:t>
      </w:r>
      <w:r w:rsidR="00A019E5">
        <w:t>/16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17E2D" w:rsidP="00586DD5" w:rsidR="003C198B" w:rsidRPr="00586DD5">
      <w:pPr>
        <w:jc w:val="both"/>
      </w:pPr>
      <w:r w:rsidRPr="00217E2D">
        <w:t xml:space="preserve">Trgovački sud u Zagrebu, po sucu Gordanu </w:t>
      </w:r>
      <w:proofErr w:type="spellStart"/>
      <w:r w:rsidRPr="00217E2D">
        <w:t>Zubaku</w:t>
      </w:r>
      <w:proofErr w:type="spellEnd"/>
      <w:r w:rsidRPr="00217E2D">
        <w:t xml:space="preserve">, u stečajnom postupku u povodu prijedloga predlagatelja Republike Hrvatske, Ministarstva financija, Porezne uprave, OIB: 18683136487, koju zastupa Županijsko državno odvjetništvo u Velikoj Gorici, za otvaranje stečajnog postupka nad dužnikom AGRO PRIJEVOZ d.o.o., Križ, Milke Trnine 17, OIB: 84686920145, kojeg zastupa punomoćnica Asja </w:t>
      </w:r>
      <w:proofErr w:type="spellStart"/>
      <w:r w:rsidRPr="00217E2D">
        <w:t>Piplović</w:t>
      </w:r>
      <w:proofErr w:type="spellEnd"/>
      <w:r w:rsidRPr="00217E2D">
        <w:t>, odvjetnica u Bujama, Istarska 22</w:t>
      </w:r>
      <w:r w:rsidR="00384F9A" w:rsidRPr="00384F9A">
        <w:rPr>
          <w:lang w:val="pt-BR"/>
        </w:rPr>
        <w:t xml:space="preserve">, </w:t>
      </w:r>
      <w:r>
        <w:rPr>
          <w:lang w:val="pt-BR"/>
        </w:rPr>
        <w:t>12. prosinca</w:t>
      </w:r>
      <w:r w:rsidR="00384F9A" w:rsidRPr="00384F9A">
        <w:rPr>
          <w:lang w:val="pt-BR"/>
        </w:rPr>
        <w:t xml:space="preserve"> 2016.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217E2D">
      <w:pPr>
        <w:jc w:val="both"/>
        <w:rPr>
          <w:lang w:val="pt-BR"/>
        </w:rPr>
      </w:pPr>
      <w:r w:rsidRPr="00586DD5">
        <w:t>Određuje se</w:t>
      </w:r>
      <w:r w:rsidR="00217E2D">
        <w:t xml:space="preserve"> nastavak ročišta</w:t>
      </w:r>
      <w:r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nad dužnikom </w:t>
      </w:r>
      <w:r w:rsidR="00217E2D" w:rsidRPr="00217E2D">
        <w:t>AGRO PRIJEVOZ d.o.o., Križ, Milke Trnine 17</w:t>
      </w:r>
      <w:r w:rsidR="00C7082B" w:rsidRPr="00C7082B">
        <w:rPr>
          <w:lang w:val="pt-BR"/>
        </w:rPr>
        <w:t xml:space="preserve">, </w:t>
      </w:r>
      <w:r w:rsidRPr="00586DD5">
        <w:t xml:space="preserve">za dan </w:t>
      </w:r>
      <w:r w:rsidR="00217E2D">
        <w:br/>
        <w:t>1</w:t>
      </w:r>
      <w:r w:rsidR="00384F9A">
        <w:t xml:space="preserve">7. </w:t>
      </w:r>
      <w:r w:rsidR="00217E2D">
        <w:t>siječanj 2017</w:t>
      </w:r>
      <w:r w:rsidR="00384F9A">
        <w:t>. u 11,45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  <w:r w:rsidR="00217E2D">
        <w:t xml:space="preserve">: Vera </w:t>
      </w:r>
      <w:proofErr w:type="spellStart"/>
      <w:r w:rsidR="00217E2D">
        <w:t>Kucelj</w:t>
      </w:r>
      <w:proofErr w:type="spellEnd"/>
    </w:p>
    <w:p w:rsidRDefault="00F057DB" w:rsidP="00685A5E" w:rsidR="00A019E5">
      <w:pPr>
        <w:jc w:val="both"/>
      </w:pPr>
      <w:r>
        <w:t xml:space="preserve">-   </w:t>
      </w:r>
      <w:r w:rsidR="00217E2D">
        <w:t xml:space="preserve">osoba koja za dužnika obavlja poslove platnog prometa: </w:t>
      </w:r>
      <w:proofErr w:type="spellStart"/>
      <w:r w:rsidR="00217E2D" w:rsidRPr="00217E2D">
        <w:t>Raiffeisenbank</w:t>
      </w:r>
      <w:proofErr w:type="spellEnd"/>
      <w:r w:rsidR="00217E2D" w:rsidRPr="00217E2D">
        <w:t xml:space="preserve"> </w:t>
      </w:r>
      <w:proofErr w:type="spellStart"/>
      <w:r w:rsidR="00217E2D" w:rsidRPr="00217E2D">
        <w:t>Austria</w:t>
      </w:r>
      <w:proofErr w:type="spellEnd"/>
      <w:r w:rsidR="00217E2D" w:rsidRPr="00217E2D">
        <w:t xml:space="preserve"> d.d., </w:t>
      </w:r>
      <w:proofErr w:type="spellStart"/>
      <w:r w:rsidR="00217E2D" w:rsidRPr="00217E2D">
        <w:t>Sberbank</w:t>
      </w:r>
      <w:proofErr w:type="spellEnd"/>
      <w:r w:rsidR="00217E2D" w:rsidRPr="00217E2D">
        <w:t xml:space="preserve"> d.d., Hrvatska poštanska banka d.d., Podravska banka d.d., </w:t>
      </w:r>
      <w:proofErr w:type="spellStart"/>
      <w:r w:rsidR="00217E2D" w:rsidRPr="00217E2D">
        <w:t>Addiko</w:t>
      </w:r>
      <w:proofErr w:type="spellEnd"/>
      <w:r w:rsidR="00217E2D" w:rsidRPr="00217E2D">
        <w:t xml:space="preserve"> </w:t>
      </w:r>
      <w:proofErr w:type="spellStart"/>
      <w:r w:rsidR="00217E2D" w:rsidRPr="00217E2D">
        <w:t>bank</w:t>
      </w:r>
      <w:proofErr w:type="spellEnd"/>
      <w:r w:rsidR="00217E2D" w:rsidRPr="00217E2D">
        <w:t xml:space="preserve">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17E2D">
        <w:t>12.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27254D" w:rsidP="0027254D" w:rsidR="006B708C" w:rsidRPr="00586DD5">
      <w:pPr>
        <w:ind w:firstLine="720" w:left="5040"/>
        <w:jc w:val="center"/>
      </w:pPr>
      <w:r>
        <w:t xml:space="preserve">       </w:t>
      </w:r>
      <w:r w:rsidR="002D2245" w:rsidRPr="00586DD5">
        <w:t xml:space="preserve">   </w:t>
      </w:r>
      <w:r w:rsidR="006B708C" w:rsidRPr="00586DD5">
        <w:t>SUDAC</w:t>
      </w:r>
    </w:p>
    <w:p w:rsidRDefault="002D2245" w:rsidP="00217E2D" w:rsidR="006B708C" w:rsidRPr="00217E2D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A518D3">
        <w:t>,v.r.</w:t>
      </w:r>
    </w:p>
    <w:p w:rsidRDefault="0027254D" w:rsidP="006B708C" w:rsidR="0027254D"/>
    <w:p w:rsidRDefault="002D2245" w:rsidP="006B708C" w:rsidR="006B708C" w:rsidRPr="0038741D">
      <w:r w:rsidRPr="0038741D">
        <w:t>UPUTA O PRAVNOM LIJEKU</w:t>
      </w:r>
    </w:p>
    <w:p w:rsidRDefault="006B708C" w:rsidP="006B708C" w:rsidR="0027254D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27254D" w:rsidP="006B708C" w:rsidR="0027254D"/>
    <w:p w:rsidRDefault="00217E2D" w:rsidP="006B708C" w:rsidR="00217E2D" w:rsidRPr="00217E2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518D3" w:rsidP="004E13E6" w:rsidR="00A518D3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518D3" w:rsidP="004E13E6" w:rsidR="00A518D3">
      <w:pPr>
        <w:jc w:val="right"/>
      </w:pPr>
      <w:r>
        <w:t>ovlašteni službenik</w:t>
      </w:r>
    </w:p>
    <w:p w:rsidRDefault="00A518D3" w:rsidP="00A518D3" w:rsidR="0027254D">
      <w:pPr>
        <w:jc w:val="right"/>
      </w:pPr>
      <w:r>
        <w:t>Katica Franjić</w:t>
      </w:r>
    </w:p>
    <w:sectPr w:rsidSect="005D6465" w:rsidR="0027254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F3EED"/>
    <w:rsid w:val="00A019E5"/>
    <w:rsid w:val="00A34C9C"/>
    <w:rsid w:val="00A45CFF"/>
    <w:rsid w:val="00A518D3"/>
    <w:rsid w:val="00A76551"/>
    <w:rsid w:val="00B47261"/>
    <w:rsid w:val="00B639DE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8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8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8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8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ročište</izvorni_sadrzaj>
    <derivirana_varijabla naziv="DomainObject.Primjedba_1">poziv na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1078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2016-12-12T13:50:00Z</dcterms:created>
  <dc:creator>nmarkovic</dc:creator>
  <cp:lastModifiedBy>Katica Franjić</cp:lastModifiedBy>
  <cp:lastPrinted>2016-12-12T14:07:00Z</cp:lastPrinted>
  <dcterms:modified xmlns:xsi="http://www.w3.org/2001/XMLSchema-instance" xsi:type="dcterms:W3CDTF">2016-12-12T14:07:00Z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