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6434FB" w:rsidRPr="00C61EDF">
        <w:trPr>
          <w:trHeight w:val="2231"/>
        </w:trPr>
        <w:tc>
          <w:tcPr>
            <w:tcW w:type="dxa" w:w="3369"/>
            <w:vAlign w:val="center"/>
          </w:tcPr>
          <w:p w:rsidRDefault="006434FB" w:rsidP="00A66C00" w:rsidR="006434FB"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434FB" w:rsidP="00A66C00" w:rsidR="006434FB" w:rsidRPr="00F24FD8">
            <w:pPr>
              <w:spacing w:before="100"/>
            </w:pPr>
            <w:r w:rsidRPr="00F24FD8">
              <w:t>REPUBLIKA HRVATSKA</w:t>
            </w:r>
          </w:p>
          <w:p w:rsidRDefault="006434FB" w:rsidP="00A66C00" w:rsidR="006434FB" w:rsidRPr="00F24FD8">
            <w:r w:rsidRPr="00F24FD8">
              <w:t>TRGOVAČKI SUD U SPLITU</w:t>
            </w:r>
          </w:p>
          <w:p w:rsidRDefault="006434FB" w:rsidP="00DA5B9D" w:rsidR="006434FB" w:rsidRPr="00C61EDF">
            <w:r w:rsidRPr="00F24FD8">
              <w:t>Split, Sukoišanska 6</w:t>
            </w:r>
          </w:p>
        </w:tc>
        <w:tc>
          <w:tcPr>
            <w:tcW w:type="dxa" w:w="5811"/>
          </w:tcPr>
          <w:p w:rsidRDefault="006434FB" w:rsidP="00DA5B9D" w:rsidR="006434FB">
            <w:pPr>
              <w:jc w:val="both"/>
            </w:pPr>
          </w:p>
          <w:p w:rsidRDefault="006434FB" w:rsidP="00DA5B9D" w:rsidR="006434FB">
            <w:pPr>
              <w:jc w:val="both"/>
            </w:pPr>
          </w:p>
          <w:p w:rsidRDefault="006434FB" w:rsidP="00DA5B9D" w:rsidR="006434FB">
            <w:pPr>
              <w:jc w:val="both"/>
            </w:pPr>
          </w:p>
          <w:p w:rsidRDefault="006434FB" w:rsidP="00DA5B9D" w:rsidR="006434FB">
            <w:pPr>
              <w:jc w:val="right"/>
            </w:pPr>
          </w:p>
          <w:p w:rsidRDefault="006434FB" w:rsidP="00DA5B9D" w:rsidR="006434FB">
            <w:pPr>
              <w:jc w:val="right"/>
            </w:pPr>
          </w:p>
          <w:p w:rsidRDefault="006434FB" w:rsidP="00DA5B9D" w:rsidR="006434FB">
            <w:pPr>
              <w:jc w:val="right"/>
              <w:rPr>
                <w:noProof/>
              </w:rPr>
            </w:pPr>
          </w:p>
          <w:p w:rsidRDefault="006434FB" w:rsidP="00DA5B9D" w:rsidR="006434FB">
            <w:pPr>
              <w:jc w:val="right"/>
              <w:rPr>
                <w:noProof/>
              </w:rPr>
            </w:pPr>
          </w:p>
          <w:p w:rsidRDefault="006434FB" w:rsidP="00DA5B9D" w:rsidR="006434FB">
            <w:pPr>
              <w:jc w:val="right"/>
              <w:rPr>
                <w:noProof/>
              </w:rPr>
            </w:pPr>
          </w:p>
          <w:p w:rsidRDefault="006434FB" w:rsidP="00736B84" w:rsidR="006434FB" w:rsidRPr="00E003B6">
            <w:pPr>
              <w:ind w:right="-108"/>
              <w:jc w:val="right"/>
              <w:rPr>
                <w:noProof/>
              </w:rPr>
            </w:pPr>
            <w:r w:rsidRPr="00E003B6">
              <w:rPr>
                <w:noProof/>
              </w:rPr>
              <w:t>Poslovni broj: 11.St</w:t>
            </w:r>
            <w:r w:rsidR="00643B71">
              <w:rPr>
                <w:noProof/>
              </w:rPr>
              <w:t>-48/2014-19</w:t>
            </w:r>
            <w:r w:rsidR="00736B84">
              <w:rPr>
                <w:noProof/>
              </w:rPr>
              <w:t>6</w:t>
            </w:r>
          </w:p>
        </w:tc>
      </w:tr>
    </w:tbl>
    <w:p w14:textId="74abcd4" w14:paraId="74abcd4" w:rsidRDefault="006620E4" w:rsidP="00736B84" w:rsidR="006620E4">
      <w:pPr>
        <w:pStyle w:val="Bezproreda"/>
        <w:spacing w:after="200" w:before="240"/>
        <w:jc w:val="center"/>
        <w15:collapsed w:val="false"/>
        <w:rPr>
          <w:rStyle w:val="Naglaeno"/>
          <w:rFonts w:cs="Times New Roman" w:hAnsi="Times New Roman" w:ascii="Times New Roman"/>
          <w:b w:val="false"/>
          <w:sz w:val="24"/>
          <w:szCs w:val="24"/>
        </w:rPr>
      </w:pPr>
      <w:r>
        <w:rPr>
          <w:rStyle w:val="Naglaeno"/>
          <w:rFonts w:cs="Times New Roman" w:hAnsi="Times New Roman" w:ascii="Times New Roman"/>
          <w:b w:val="false"/>
          <w:sz w:val="24"/>
          <w:szCs w:val="24"/>
        </w:rPr>
        <w:t>R E P U B L I K A   H R V A T S K A</w:t>
      </w:r>
    </w:p>
    <w:p w:rsidRDefault="002F5592" w:rsidP="00736B84" w:rsidR="002F5592">
      <w:pPr>
        <w:pStyle w:val="Bezproreda"/>
        <w:spacing w:after="200" w:before="240"/>
        <w:jc w:val="center"/>
        <w:rPr>
          <w:rStyle w:val="Naglaeno"/>
          <w:rFonts w:cs="Times New Roman" w:hAnsi="Times New Roman" w:ascii="Times New Roman"/>
          <w:b w:val="false"/>
          <w:sz w:val="24"/>
          <w:szCs w:val="24"/>
        </w:rPr>
      </w:pPr>
      <w:r w:rsidRPr="002F5592">
        <w:rPr>
          <w:rStyle w:val="Naglaeno"/>
          <w:rFonts w:cs="Times New Roman" w:hAnsi="Times New Roman" w:ascii="Times New Roman"/>
          <w:b w:val="false"/>
          <w:sz w:val="24"/>
          <w:szCs w:val="24"/>
        </w:rPr>
        <w:t>R J E Š E N J E</w:t>
      </w:r>
    </w:p>
    <w:p w:rsidRDefault="002F5592" w:rsidP="00E559E9" w:rsidR="002F5592">
      <w:pPr>
        <w:pStyle w:val="Bezproreda"/>
        <w:ind w:firstLine="708"/>
        <w:jc w:val="both"/>
        <w:rPr>
          <w:rStyle w:val="Naglaeno"/>
          <w:rFonts w:cs="Times New Roman" w:hAnsi="Times New Roman" w:ascii="Times New Roman"/>
          <w:b w:val="false"/>
          <w:sz w:val="24"/>
          <w:szCs w:val="24"/>
        </w:rPr>
      </w:pPr>
      <w:r w:rsidRPr="002F5592">
        <w:rPr>
          <w:rStyle w:val="Naglaeno"/>
          <w:rFonts w:cs="Times New Roman" w:hAnsi="Times New Roman" w:ascii="Times New Roman"/>
          <w:b w:val="false"/>
          <w:sz w:val="24"/>
          <w:szCs w:val="24"/>
        </w:rPr>
        <w:t xml:space="preserve">Trgovački sud u Splitu, po </w:t>
      </w:r>
      <w:r w:rsidR="006620E4">
        <w:rPr>
          <w:rStyle w:val="Naglaeno"/>
          <w:rFonts w:cs="Times New Roman" w:hAnsi="Times New Roman" w:ascii="Times New Roman"/>
          <w:b w:val="false"/>
          <w:sz w:val="24"/>
          <w:szCs w:val="24"/>
        </w:rPr>
        <w:t>sutkinji Ani Golub Gruić</w:t>
      </w:r>
      <w:r w:rsidR="00722551">
        <w:rPr>
          <w:rStyle w:val="Naglaeno"/>
          <w:rFonts w:cs="Times New Roman" w:hAnsi="Times New Roman" w:ascii="Times New Roman"/>
          <w:b w:val="false"/>
          <w:sz w:val="24"/>
          <w:szCs w:val="24"/>
        </w:rPr>
        <w:t>,</w:t>
      </w:r>
      <w:r w:rsidR="00B93F7B">
        <w:rPr>
          <w:rStyle w:val="Naglaeno"/>
          <w:rFonts w:cs="Times New Roman" w:hAnsi="Times New Roman" w:ascii="Times New Roman"/>
          <w:b w:val="false"/>
          <w:sz w:val="24"/>
          <w:szCs w:val="24"/>
        </w:rPr>
        <w:t xml:space="preserve"> </w:t>
      </w:r>
      <w:r w:rsidR="00643B71" w:rsidRPr="00643B71">
        <w:rPr>
          <w:rStyle w:val="Naglaeno"/>
          <w:rFonts w:cs="Times New Roman" w:hAnsi="Times New Roman" w:ascii="Times New Roman"/>
          <w:b w:val="false"/>
          <w:sz w:val="24"/>
          <w:szCs w:val="24"/>
        </w:rPr>
        <w:t>u stečajnom postupku nad dužnikom LASTOVO poljoprivredna zadruga u stečaju, OIB: 76382298892, Lastovo b.b., Lastovo</w:t>
      </w:r>
      <w:r w:rsidR="00722551" w:rsidRPr="009571DD">
        <w:rPr>
          <w:rFonts w:cs="Times New Roman" w:hAnsi="Times New Roman" w:ascii="Times New Roman"/>
          <w:sz w:val="24"/>
          <w:szCs w:val="24"/>
        </w:rPr>
        <w:t>,</w:t>
      </w:r>
      <w:r w:rsidR="00E16282">
        <w:rPr>
          <w:rFonts w:cs="Times New Roman" w:hAnsi="Times New Roman" w:ascii="Times New Roman"/>
          <w:sz w:val="24"/>
          <w:szCs w:val="24"/>
        </w:rPr>
        <w:t xml:space="preserve"> </w:t>
      </w:r>
      <w:r w:rsidR="00340B9F">
        <w:rPr>
          <w:rFonts w:cs="Times New Roman" w:hAnsi="Times New Roman" w:ascii="Times New Roman"/>
          <w:sz w:val="24"/>
          <w:szCs w:val="24"/>
        </w:rPr>
        <w:t>8</w:t>
      </w:r>
      <w:r w:rsidR="00643B71">
        <w:rPr>
          <w:rFonts w:cs="Times New Roman" w:hAnsi="Times New Roman" w:ascii="Times New Roman"/>
          <w:sz w:val="24"/>
          <w:szCs w:val="24"/>
        </w:rPr>
        <w:t>. ožujka</w:t>
      </w:r>
      <w:r w:rsidR="0034400D">
        <w:rPr>
          <w:rFonts w:cs="Times New Roman" w:hAnsi="Times New Roman" w:ascii="Times New Roman"/>
          <w:sz w:val="24"/>
          <w:szCs w:val="24"/>
        </w:rPr>
        <w:t xml:space="preserve"> 2019</w:t>
      </w:r>
      <w:r w:rsidR="007E10AE">
        <w:rPr>
          <w:rFonts w:cs="Times New Roman" w:hAnsi="Times New Roman" w:ascii="Times New Roman"/>
          <w:sz w:val="24"/>
          <w:szCs w:val="24"/>
        </w:rPr>
        <w:t>.</w:t>
      </w:r>
    </w:p>
    <w:p w:rsidRDefault="002F5592" w:rsidP="00736B84" w:rsidR="00AB64CB">
      <w:pPr>
        <w:pStyle w:val="Bezproreda"/>
        <w:spacing w:after="200" w:before="200"/>
        <w:jc w:val="center"/>
        <w:rPr>
          <w:rStyle w:val="Naglaeno"/>
          <w:rFonts w:cs="Times New Roman" w:hAnsi="Times New Roman" w:ascii="Times New Roman"/>
          <w:b w:val="false"/>
          <w:sz w:val="24"/>
          <w:szCs w:val="24"/>
        </w:rPr>
      </w:pPr>
      <w:r w:rsidRPr="002F5592">
        <w:rPr>
          <w:rStyle w:val="Naglaeno"/>
          <w:rFonts w:cs="Times New Roman" w:hAnsi="Times New Roman" w:ascii="Times New Roman"/>
          <w:b w:val="false"/>
          <w:sz w:val="24"/>
          <w:szCs w:val="24"/>
        </w:rPr>
        <w:t>r i j e š i o  j</w:t>
      </w:r>
      <w:r w:rsidR="00195CDB">
        <w:rPr>
          <w:rStyle w:val="Naglaeno"/>
          <w:rFonts w:cs="Times New Roman" w:hAnsi="Times New Roman" w:ascii="Times New Roman"/>
          <w:b w:val="false"/>
          <w:sz w:val="24"/>
          <w:szCs w:val="24"/>
        </w:rPr>
        <w:t xml:space="preserve"> </w:t>
      </w:r>
      <w:r w:rsidRPr="002F5592">
        <w:rPr>
          <w:rStyle w:val="Naglaeno"/>
          <w:rFonts w:cs="Times New Roman" w:hAnsi="Times New Roman" w:ascii="Times New Roman"/>
          <w:b w:val="false"/>
          <w:sz w:val="24"/>
          <w:szCs w:val="24"/>
        </w:rPr>
        <w:t>e</w:t>
      </w:r>
    </w:p>
    <w:p w:rsidRDefault="00736B84" w:rsidP="00736B84" w:rsidR="006434FB" w:rsidRPr="006434FB">
      <w:pPr>
        <w:spacing w:before="200"/>
        <w:ind w:firstLine="708"/>
        <w:jc w:val="both"/>
        <w:rPr>
          <w:rFonts w:cstheme="minorBidi"/>
          <w:szCs w:val="22"/>
        </w:rPr>
      </w:pPr>
      <w:r>
        <w:rPr>
          <w:rFonts w:cstheme="minorBidi"/>
          <w:szCs w:val="22"/>
        </w:rPr>
        <w:t xml:space="preserve">  </w:t>
      </w:r>
      <w:r w:rsidR="00A258C1">
        <w:rPr>
          <w:rFonts w:cstheme="minorBidi"/>
          <w:szCs w:val="22"/>
        </w:rPr>
        <w:t xml:space="preserve">I. </w:t>
      </w:r>
      <w:r w:rsidR="006434FB" w:rsidRPr="006434FB">
        <w:rPr>
          <w:rFonts w:cstheme="minorBidi"/>
          <w:szCs w:val="22"/>
        </w:rPr>
        <w:t xml:space="preserve">Zaključuje se stečajni postupak </w:t>
      </w:r>
      <w:r w:rsidR="0090214C" w:rsidRPr="0090214C">
        <w:rPr>
          <w:rFonts w:cstheme="minorBidi"/>
          <w:szCs w:val="22"/>
        </w:rPr>
        <w:t xml:space="preserve">nad dužnikom </w:t>
      </w:r>
      <w:r w:rsidR="00643B71" w:rsidRPr="00643B71">
        <w:t>u stečajnom postupku nad dužnikom LASTOVO poljoprivredna zadruga u stečaju, OIB: 76382298892, Lastovo b.b., Lastovo</w:t>
      </w:r>
      <w:r w:rsidR="006434FB" w:rsidRPr="006434FB">
        <w:rPr>
          <w:rFonts w:cstheme="minorBidi"/>
          <w:szCs w:val="22"/>
        </w:rPr>
        <w:t>.</w:t>
      </w:r>
    </w:p>
    <w:p w:rsidRDefault="00736B84" w:rsidP="00736B84" w:rsidR="006434FB">
      <w:pPr>
        <w:spacing w:before="200"/>
        <w:ind w:firstLine="708"/>
        <w:jc w:val="both"/>
        <w:rPr>
          <w:rFonts w:cstheme="minorBidi"/>
          <w:szCs w:val="22"/>
        </w:rPr>
      </w:pPr>
      <w:r>
        <w:rPr>
          <w:rFonts w:cstheme="minorBidi"/>
          <w:szCs w:val="22"/>
        </w:rPr>
        <w:t xml:space="preserve"> </w:t>
      </w:r>
      <w:r w:rsidR="006434FB" w:rsidRPr="006434FB">
        <w:rPr>
          <w:rFonts w:cstheme="minorBidi"/>
          <w:szCs w:val="22"/>
        </w:rPr>
        <w:t>II. Određuje se brisanje stečajnog dužnika iz točke I. ovog rješenja iz sudskog registra, što će registarski odjel ovog Suda provesti po pravomoćnosti ovog rješenja</w:t>
      </w:r>
      <w:r w:rsidR="006434FB" w:rsidRPr="006434FB">
        <w:rPr>
          <w:rFonts w:cstheme="minorBidi"/>
        </w:rPr>
        <w:t>.</w:t>
      </w:r>
      <w:r w:rsidR="006434FB" w:rsidRPr="006434FB">
        <w:rPr>
          <w:rFonts w:cstheme="minorBidi"/>
          <w:szCs w:val="22"/>
        </w:rPr>
        <w:t xml:space="preserve"> </w:t>
      </w:r>
    </w:p>
    <w:p w:rsidRDefault="00FE3B9C" w:rsidP="00736B84" w:rsidR="00FE3B9C">
      <w:pPr>
        <w:spacing w:before="200"/>
        <w:ind w:firstLine="708"/>
        <w:jc w:val="both"/>
        <w:rPr>
          <w:rFonts w:cstheme="minorBidi"/>
          <w:szCs w:val="22"/>
        </w:rPr>
      </w:pPr>
      <w:r>
        <w:rPr>
          <w:rFonts w:cstheme="minorBidi"/>
          <w:szCs w:val="22"/>
        </w:rPr>
        <w:t xml:space="preserve">III. </w:t>
      </w:r>
      <w:r w:rsidR="005659BE">
        <w:rPr>
          <w:rFonts w:cstheme="minorBidi"/>
          <w:szCs w:val="22"/>
        </w:rPr>
        <w:t>Stečajn</w:t>
      </w:r>
      <w:r w:rsidR="00643B71">
        <w:rPr>
          <w:rFonts w:cstheme="minorBidi"/>
          <w:szCs w:val="22"/>
        </w:rPr>
        <w:t>a</w:t>
      </w:r>
      <w:r w:rsidRPr="00FE3B9C">
        <w:rPr>
          <w:rFonts w:cstheme="minorBidi"/>
          <w:szCs w:val="22"/>
        </w:rPr>
        <w:t xml:space="preserve"> upravitelj</w:t>
      </w:r>
      <w:r w:rsidR="00643B71">
        <w:rPr>
          <w:rFonts w:cstheme="minorBidi"/>
          <w:szCs w:val="22"/>
        </w:rPr>
        <w:t>ica</w:t>
      </w:r>
      <w:r w:rsidRPr="00FE3B9C">
        <w:rPr>
          <w:rFonts w:cstheme="minorBidi"/>
          <w:szCs w:val="22"/>
        </w:rPr>
        <w:t xml:space="preserve"> </w:t>
      </w:r>
      <w:r w:rsidR="00643B71" w:rsidRPr="00643B71">
        <w:rPr>
          <w:rFonts w:cstheme="minorBidi"/>
          <w:szCs w:val="22"/>
        </w:rPr>
        <w:t>Ivank</w:t>
      </w:r>
      <w:r w:rsidR="00643B71">
        <w:rPr>
          <w:rFonts w:cstheme="minorBidi"/>
          <w:szCs w:val="22"/>
        </w:rPr>
        <w:t>a</w:t>
      </w:r>
      <w:r w:rsidR="00643B71" w:rsidRPr="00643B71">
        <w:rPr>
          <w:rFonts w:cstheme="minorBidi"/>
          <w:szCs w:val="22"/>
        </w:rPr>
        <w:t xml:space="preserve"> Sušić iz Dubrovnika, Ulica Gornji Kono 56, OIB: 74811324266</w:t>
      </w:r>
      <w:r w:rsidR="00643B71">
        <w:rPr>
          <w:rFonts w:cstheme="minorBidi"/>
          <w:szCs w:val="22"/>
        </w:rPr>
        <w:t>,</w:t>
      </w:r>
      <w:r w:rsidR="007E10AE">
        <w:rPr>
          <w:rFonts w:cstheme="minorBidi"/>
          <w:szCs w:val="22"/>
        </w:rPr>
        <w:t xml:space="preserve"> </w:t>
      </w:r>
      <w:r w:rsidRPr="00FE3B9C">
        <w:rPr>
          <w:rFonts w:cstheme="minorBidi"/>
          <w:szCs w:val="22"/>
        </w:rPr>
        <w:t>će i nakon zaključenja stečajnog postupka zastupati stečajnu masu, u skladu sa Stečajnim zakonom.</w:t>
      </w:r>
    </w:p>
    <w:p w:rsidRDefault="006434FB" w:rsidP="00597990" w:rsidR="006434FB" w:rsidRPr="006434FB">
      <w:pPr>
        <w:spacing w:after="160" w:before="100"/>
        <w:jc w:val="center"/>
        <w:rPr>
          <w:rFonts w:cstheme="minorBidi"/>
          <w:szCs w:val="22"/>
        </w:rPr>
      </w:pPr>
      <w:r w:rsidRPr="006434FB">
        <w:rPr>
          <w:rFonts w:cstheme="minorBidi"/>
          <w:szCs w:val="22"/>
        </w:rPr>
        <w:t>Obrazloženje</w:t>
      </w:r>
    </w:p>
    <w:p w:rsidRDefault="00643B71" w:rsidP="00643B71" w:rsidR="00643B71">
      <w:pPr>
        <w:ind w:firstLine="720"/>
        <w:jc w:val="both"/>
        <w:rPr>
          <w:rFonts w:eastAsia="Times New Roman"/>
          <w:lang w:eastAsia="hr-HR"/>
        </w:rPr>
      </w:pPr>
      <w:r w:rsidRPr="00643B71">
        <w:rPr>
          <w:rFonts w:eastAsia="Times New Roman"/>
          <w:lang w:eastAsia="hr-HR"/>
        </w:rPr>
        <w:t>Rješenjem ovoga suda poslovni broj 5.St-48/2014 od 5. rujna 2014. otvoren je stečajni postupak nad dužnikom LASTOVO poljoprivredna zadruga u stečaju, Lastovo bb, Lastovo (točka I. rješenja). Istim rješenjem za stečajnu upraviteljicu imenovana je Ivanka Sušić.</w:t>
      </w:r>
    </w:p>
    <w:p w:rsidRDefault="00B039AF" w:rsidP="00736B84" w:rsidR="00B039AF" w:rsidRPr="00B039AF">
      <w:pPr>
        <w:spacing w:before="160"/>
        <w:ind w:firstLine="720"/>
        <w:jc w:val="both"/>
        <w:rPr>
          <w:rFonts w:eastAsia="Times New Roman"/>
          <w:lang w:eastAsia="hr-HR"/>
        </w:rPr>
      </w:pPr>
      <w:r w:rsidRPr="00B039AF">
        <w:rPr>
          <w:rFonts w:eastAsia="Times New Roman"/>
          <w:lang w:eastAsia="hr-HR"/>
        </w:rPr>
        <w:t>Podneskom od 1. lipnja 2018. (list 1557 spisa) stečajna upraviteljica dostavila je konačan prijedlog za određivanje nagrade u ovom stečajnom postupku, a budući je uno</w:t>
      </w:r>
      <w:r>
        <w:rPr>
          <w:rFonts w:eastAsia="Times New Roman"/>
          <w:lang w:eastAsia="hr-HR"/>
        </w:rPr>
        <w:t>včena cjelokupna stečajna masa i to:</w:t>
      </w:r>
    </w:p>
    <w:p w:rsidRDefault="0021088E" w:rsidP="0021088E" w:rsidR="00B039AF" w:rsidRPr="00B039AF">
      <w:pPr>
        <w:spacing w:before="30"/>
        <w:ind w:firstLine="720"/>
        <w:jc w:val="both"/>
        <w:rPr>
          <w:rFonts w:eastAsia="Times New Roman"/>
          <w:lang w:eastAsia="hr-HR"/>
        </w:rPr>
      </w:pPr>
      <w:r>
        <w:rPr>
          <w:rFonts w:eastAsia="Times New Roman"/>
          <w:lang w:eastAsia="hr-HR"/>
        </w:rPr>
        <w:t xml:space="preserve">- </w:t>
      </w:r>
      <w:r w:rsidR="00B039AF" w:rsidRPr="00B039AF">
        <w:rPr>
          <w:rFonts w:eastAsia="Times New Roman"/>
          <w:lang w:eastAsia="hr-HR"/>
        </w:rPr>
        <w:t>prodane ovce u iznosu od 20.000,00 kn</w:t>
      </w:r>
    </w:p>
    <w:p w:rsidRDefault="00B039AF" w:rsidP="0021088E" w:rsidR="00B039AF" w:rsidRPr="00B039AF">
      <w:pPr>
        <w:spacing w:before="30"/>
        <w:ind w:firstLine="720"/>
        <w:jc w:val="both"/>
        <w:rPr>
          <w:rFonts w:eastAsia="Times New Roman"/>
          <w:lang w:eastAsia="hr-HR"/>
        </w:rPr>
      </w:pPr>
      <w:r w:rsidRPr="00B039AF">
        <w:rPr>
          <w:rFonts w:eastAsia="Times New Roman"/>
          <w:lang w:eastAsia="hr-HR"/>
        </w:rPr>
        <w:t>-</w:t>
      </w:r>
      <w:r w:rsidR="0021088E">
        <w:rPr>
          <w:rFonts w:eastAsia="Times New Roman"/>
          <w:lang w:eastAsia="hr-HR"/>
        </w:rPr>
        <w:t xml:space="preserve"> </w:t>
      </w:r>
      <w:r w:rsidRPr="00B039AF">
        <w:rPr>
          <w:rFonts w:eastAsia="Times New Roman"/>
          <w:lang w:eastAsia="hr-HR"/>
        </w:rPr>
        <w:t>prodanu „novu uljaru“  u iznosu od 125.000,00 kn</w:t>
      </w:r>
    </w:p>
    <w:p w:rsidRDefault="00B039AF" w:rsidP="0021088E" w:rsidR="00B039AF" w:rsidRPr="00B039AF">
      <w:pPr>
        <w:spacing w:before="30"/>
        <w:ind w:firstLine="720"/>
        <w:jc w:val="both"/>
        <w:rPr>
          <w:rFonts w:eastAsia="Times New Roman"/>
          <w:lang w:eastAsia="hr-HR"/>
        </w:rPr>
      </w:pPr>
      <w:r w:rsidRPr="00B039AF">
        <w:rPr>
          <w:rFonts w:eastAsia="Times New Roman"/>
          <w:lang w:eastAsia="hr-HR"/>
        </w:rPr>
        <w:t>-</w:t>
      </w:r>
      <w:r w:rsidR="0021088E">
        <w:rPr>
          <w:rFonts w:eastAsia="Times New Roman"/>
          <w:lang w:eastAsia="hr-HR"/>
        </w:rPr>
        <w:t xml:space="preserve"> </w:t>
      </w:r>
      <w:r w:rsidRPr="00B039AF">
        <w:rPr>
          <w:rFonts w:eastAsia="Times New Roman"/>
          <w:lang w:eastAsia="hr-HR"/>
        </w:rPr>
        <w:t>prodanu „staru uljaru“ u iznosu od 9.000,00 kn</w:t>
      </w:r>
    </w:p>
    <w:p w:rsidRDefault="00B039AF" w:rsidP="0021088E" w:rsidR="00B039AF" w:rsidRPr="00B039AF">
      <w:pPr>
        <w:spacing w:before="30"/>
        <w:ind w:firstLine="720"/>
        <w:jc w:val="both"/>
        <w:rPr>
          <w:rFonts w:eastAsia="Times New Roman"/>
          <w:lang w:eastAsia="hr-HR"/>
        </w:rPr>
      </w:pPr>
      <w:r w:rsidRPr="00B039AF">
        <w:rPr>
          <w:rFonts w:eastAsia="Times New Roman"/>
          <w:lang w:eastAsia="hr-HR"/>
        </w:rPr>
        <w:t>-</w:t>
      </w:r>
      <w:r w:rsidR="0021088E">
        <w:rPr>
          <w:rFonts w:eastAsia="Times New Roman"/>
          <w:lang w:eastAsia="hr-HR"/>
        </w:rPr>
        <w:t xml:space="preserve"> </w:t>
      </w:r>
      <w:r w:rsidRPr="00B039AF">
        <w:rPr>
          <w:rFonts w:eastAsia="Times New Roman"/>
          <w:lang w:eastAsia="hr-HR"/>
        </w:rPr>
        <w:t>traktor „Zeus“ u iznosu od 10.500,00 kn</w:t>
      </w:r>
    </w:p>
    <w:p w:rsidRDefault="00B039AF" w:rsidP="0021088E" w:rsidR="00B039AF">
      <w:pPr>
        <w:spacing w:before="30"/>
        <w:ind w:firstLine="720"/>
        <w:jc w:val="both"/>
        <w:rPr>
          <w:rFonts w:eastAsia="Times New Roman"/>
          <w:lang w:eastAsia="hr-HR"/>
        </w:rPr>
      </w:pPr>
      <w:r w:rsidRPr="00B039AF">
        <w:rPr>
          <w:rFonts w:eastAsia="Times New Roman"/>
          <w:lang w:eastAsia="hr-HR"/>
        </w:rPr>
        <w:t>-</w:t>
      </w:r>
      <w:r w:rsidR="0021088E">
        <w:rPr>
          <w:rFonts w:eastAsia="Times New Roman"/>
          <w:lang w:eastAsia="hr-HR"/>
        </w:rPr>
        <w:t xml:space="preserve"> </w:t>
      </w:r>
      <w:r w:rsidRPr="00B039AF">
        <w:rPr>
          <w:rFonts w:eastAsia="Times New Roman"/>
          <w:lang w:eastAsia="hr-HR"/>
        </w:rPr>
        <w:t>pogon vinarije u iznosu od 142.339,41 kn.</w:t>
      </w:r>
    </w:p>
    <w:p w:rsidRDefault="0021088E" w:rsidP="00736B84" w:rsidR="0021088E">
      <w:pPr>
        <w:spacing w:before="160"/>
        <w:ind w:firstLine="708"/>
        <w:jc w:val="both"/>
        <w:rPr>
          <w:rFonts w:eastAsia="Times New Roman"/>
          <w:lang w:eastAsia="hr-HR"/>
        </w:rPr>
      </w:pPr>
      <w:r>
        <w:rPr>
          <w:rFonts w:eastAsia="Times New Roman"/>
          <w:lang w:eastAsia="hr-HR"/>
        </w:rPr>
        <w:t>Rješenjem ovog suda poslovni broj 11.St-48/2014-183 od 7. siječnja 2019. (list 1619-1620 spisa) određena je nagrada stečajnoj upraviteljici za obavlj</w:t>
      </w:r>
      <w:r w:rsidR="00B46C3E">
        <w:rPr>
          <w:rFonts w:eastAsia="Times New Roman"/>
          <w:lang w:eastAsia="hr-HR"/>
        </w:rPr>
        <w:t>eni</w:t>
      </w:r>
      <w:r>
        <w:rPr>
          <w:rFonts w:eastAsia="Times New Roman"/>
          <w:lang w:eastAsia="hr-HR"/>
        </w:rPr>
        <w:t xml:space="preserve"> </w:t>
      </w:r>
      <w:r w:rsidR="00B46C3E">
        <w:rPr>
          <w:rFonts w:eastAsia="Times New Roman"/>
          <w:lang w:eastAsia="hr-HR"/>
        </w:rPr>
        <w:t>rad</w:t>
      </w:r>
      <w:r>
        <w:rPr>
          <w:rFonts w:eastAsia="Times New Roman"/>
          <w:lang w:eastAsia="hr-HR"/>
        </w:rPr>
        <w:t xml:space="preserve"> u iznosu od 44.233,94 kn.</w:t>
      </w:r>
    </w:p>
    <w:p w:rsidRDefault="0021088E" w:rsidP="00736B84" w:rsidR="0021088E" w:rsidRPr="0021088E">
      <w:pPr>
        <w:spacing w:before="160"/>
        <w:ind w:firstLine="720"/>
        <w:jc w:val="both"/>
        <w:rPr>
          <w:rFonts w:eastAsia="Times New Roman"/>
          <w:lang w:eastAsia="hr-HR"/>
        </w:rPr>
      </w:pPr>
      <w:r>
        <w:rPr>
          <w:rFonts w:eastAsia="Times New Roman"/>
          <w:lang w:eastAsia="hr-HR"/>
        </w:rPr>
        <w:t>Nadalje, r</w:t>
      </w:r>
      <w:r w:rsidR="00B039AF">
        <w:rPr>
          <w:rFonts w:eastAsia="Times New Roman"/>
          <w:lang w:eastAsia="hr-HR"/>
        </w:rPr>
        <w:t>ješenje</w:t>
      </w:r>
      <w:r>
        <w:rPr>
          <w:rFonts w:eastAsia="Times New Roman"/>
          <w:lang w:eastAsia="hr-HR"/>
        </w:rPr>
        <w:t>m ovog suda poslovni broj 11.St-48/2014-184</w:t>
      </w:r>
      <w:r w:rsidRPr="0021088E">
        <w:rPr>
          <w:rFonts w:eastAsia="Times New Roman"/>
          <w:lang w:eastAsia="hr-HR"/>
        </w:rPr>
        <w:t xml:space="preserve"> od 7. siječnja 2019</w:t>
      </w:r>
      <w:r>
        <w:rPr>
          <w:rFonts w:eastAsia="Times New Roman"/>
          <w:lang w:eastAsia="hr-HR"/>
        </w:rPr>
        <w:t>. (</w:t>
      </w:r>
      <w:r w:rsidR="00B039AF">
        <w:rPr>
          <w:rFonts w:eastAsia="Times New Roman"/>
          <w:lang w:eastAsia="hr-HR"/>
        </w:rPr>
        <w:t>list 1621</w:t>
      </w:r>
      <w:r>
        <w:rPr>
          <w:rFonts w:eastAsia="Times New Roman"/>
          <w:lang w:eastAsia="hr-HR"/>
        </w:rPr>
        <w:t xml:space="preserve">-1625 spisa) određeno je da se iz </w:t>
      </w:r>
      <w:r w:rsidRPr="0021088E">
        <w:rPr>
          <w:rFonts w:eastAsia="Times New Roman"/>
          <w:lang w:eastAsia="hr-HR"/>
        </w:rPr>
        <w:t>kupovnine ostvarene unovčenjem stečajne mase – pokretnina opterećenih razlučnim pravom i to postrojenja uljare (stara uljara), traktora Zetor i pogona vinarije u ukupnom iznosu od 186.839,41 kn:</w:t>
      </w:r>
    </w:p>
    <w:p w:rsidRDefault="0021088E" w:rsidP="0021088E" w:rsidR="0021088E" w:rsidRPr="0021088E">
      <w:pPr>
        <w:spacing w:before="30"/>
        <w:ind w:firstLine="720"/>
        <w:jc w:val="both"/>
        <w:rPr>
          <w:rFonts w:eastAsia="Times New Roman"/>
          <w:lang w:eastAsia="hr-HR"/>
        </w:rPr>
      </w:pPr>
      <w:r w:rsidRPr="0021088E">
        <w:rPr>
          <w:rFonts w:eastAsia="Times New Roman"/>
          <w:lang w:eastAsia="hr-HR"/>
        </w:rPr>
        <w:lastRenderedPageBreak/>
        <w:t>a) iznos od 9.341,97 kn izdvaja na ime namirenja troškova utvrđivanja predmeta razlučnog prava</w:t>
      </w:r>
    </w:p>
    <w:p w:rsidRDefault="0021088E" w:rsidP="0021088E" w:rsidR="0021088E" w:rsidRPr="0021088E">
      <w:pPr>
        <w:spacing w:before="30"/>
        <w:ind w:firstLine="720"/>
        <w:jc w:val="both"/>
        <w:rPr>
          <w:rFonts w:eastAsia="Times New Roman"/>
          <w:lang w:eastAsia="hr-HR"/>
        </w:rPr>
      </w:pPr>
      <w:r w:rsidRPr="0021088E">
        <w:rPr>
          <w:rFonts w:eastAsia="Times New Roman"/>
          <w:lang w:eastAsia="hr-HR"/>
        </w:rPr>
        <w:t>b) i</w:t>
      </w:r>
      <w:r>
        <w:rPr>
          <w:rFonts w:eastAsia="Times New Roman"/>
          <w:lang w:eastAsia="hr-HR"/>
        </w:rPr>
        <w:t>znos od 144.661,33 kn izdvaja</w:t>
      </w:r>
      <w:r w:rsidRPr="0021088E">
        <w:rPr>
          <w:rFonts w:eastAsia="Times New Roman"/>
          <w:lang w:eastAsia="hr-HR"/>
        </w:rPr>
        <w:t xml:space="preserve"> na ime namirenja troškova unovčenja predmeta razlučnog prava</w:t>
      </w:r>
    </w:p>
    <w:p w:rsidRDefault="0021088E" w:rsidP="0021088E" w:rsidR="0021088E" w:rsidRPr="0021088E">
      <w:pPr>
        <w:spacing w:before="30"/>
        <w:ind w:firstLine="720"/>
        <w:jc w:val="both"/>
        <w:rPr>
          <w:rFonts w:eastAsia="Times New Roman"/>
          <w:lang w:eastAsia="hr-HR"/>
        </w:rPr>
      </w:pPr>
      <w:r w:rsidRPr="0021088E">
        <w:rPr>
          <w:rFonts w:eastAsia="Times New Roman"/>
          <w:lang w:eastAsia="hr-HR"/>
        </w:rPr>
        <w:t>c) namiruje tražbina razlučnog vjerovnika Hrvatske banke za obnovu i razvitak, OIB: 26702280390,Strossmayerov trg 9, 10000 Zagreb, u iznosu od 32.836,11 kn.</w:t>
      </w:r>
    </w:p>
    <w:p w:rsidRDefault="0021088E" w:rsidP="00736B84" w:rsidR="0021088E">
      <w:pPr>
        <w:spacing w:before="160"/>
        <w:ind w:firstLine="720"/>
        <w:jc w:val="both"/>
        <w:rPr>
          <w:rFonts w:eastAsia="Times New Roman"/>
          <w:lang w:eastAsia="hr-HR"/>
        </w:rPr>
      </w:pPr>
      <w:r>
        <w:rPr>
          <w:rFonts w:eastAsia="Times New Roman"/>
          <w:lang w:eastAsia="hr-HR"/>
        </w:rPr>
        <w:t>Podneskom od 8. siječnja 2019. (list 1627 spisa) stečajna upraviteljica predložila je da se u ovom stečajnom postupku održi završno ročište dostavljajući pritom završni račun, završni izvještaj i završni diobeni popis (listovi 1628-1639, odnosno 1641-1652 spisa).</w:t>
      </w:r>
    </w:p>
    <w:p w:rsidRDefault="0021088E" w:rsidP="00736B84" w:rsidR="0021088E">
      <w:pPr>
        <w:spacing w:before="160"/>
        <w:ind w:firstLine="720"/>
        <w:jc w:val="both"/>
        <w:rPr>
          <w:rFonts w:eastAsia="Times New Roman"/>
          <w:lang w:eastAsia="hr-HR"/>
        </w:rPr>
      </w:pPr>
      <w:r>
        <w:rPr>
          <w:rFonts w:eastAsia="Times New Roman"/>
          <w:lang w:eastAsia="hr-HR"/>
        </w:rPr>
        <w:t>Iz završnog računa u bitnom proizlazi da su u ovom stečajnom postupku ostvareni ukupni prihodi u iznosu od 1.034.799,36 kn te rashodi u istom iznosu.</w:t>
      </w:r>
    </w:p>
    <w:p w:rsidRDefault="0021088E" w:rsidP="00736B84" w:rsidR="0021088E">
      <w:pPr>
        <w:spacing w:before="160"/>
        <w:ind w:firstLine="720"/>
        <w:jc w:val="both"/>
        <w:rPr>
          <w:rFonts w:eastAsia="Times New Roman"/>
          <w:lang w:eastAsia="hr-HR"/>
        </w:rPr>
      </w:pPr>
      <w:r>
        <w:rPr>
          <w:rFonts w:eastAsia="Times New Roman"/>
          <w:lang w:eastAsia="hr-HR"/>
        </w:rPr>
        <w:t>Iz završnog izvještaja u bitnom proizlazi da je postupak unovčenja bio dugotrajan, tako da je pogon vinarije prodan tek na 17. javnoj dražbi, a što je prolongiralo tijek trajanja stečajnog postupka te uzrokovalo nastanak troškova.</w:t>
      </w:r>
      <w:r w:rsidR="00736B84">
        <w:rPr>
          <w:rFonts w:eastAsia="Times New Roman"/>
          <w:lang w:eastAsia="hr-HR"/>
        </w:rPr>
        <w:t xml:space="preserve"> u</w:t>
      </w:r>
      <w:r>
        <w:rPr>
          <w:rFonts w:eastAsia="Times New Roman"/>
          <w:lang w:eastAsia="hr-HR"/>
        </w:rPr>
        <w:t xml:space="preserve"> ovom stečajnom postupku da je razlučni vjerovnik Hrvatska banka za obnovu i razvitak namiren u ukupnom iznosu od 28.762,50 kn te da je predviđeno namirenje vjerovnika I. višeg isplatnog reda u ukupnom iznosu od 16.984,90 kn, odnosno </w:t>
      </w:r>
      <w:r w:rsidR="00111866">
        <w:rPr>
          <w:rFonts w:eastAsia="Times New Roman"/>
          <w:lang w:eastAsia="hr-HR"/>
        </w:rPr>
        <w:t xml:space="preserve">za </w:t>
      </w:r>
      <w:r>
        <w:rPr>
          <w:rFonts w:eastAsia="Times New Roman"/>
          <w:lang w:eastAsia="hr-HR"/>
        </w:rPr>
        <w:t>2</w:t>
      </w:r>
      <w:r w:rsidR="00111866">
        <w:rPr>
          <w:rFonts w:eastAsia="Times New Roman"/>
          <w:lang w:eastAsia="hr-HR"/>
        </w:rPr>
        <w:t>,9</w:t>
      </w:r>
      <w:r>
        <w:rPr>
          <w:rFonts w:eastAsia="Times New Roman"/>
          <w:lang w:eastAsia="hr-HR"/>
        </w:rPr>
        <w:t>% njihovih utvrđ</w:t>
      </w:r>
      <w:r w:rsidR="00111866">
        <w:rPr>
          <w:rFonts w:eastAsia="Times New Roman"/>
          <w:lang w:eastAsia="hr-HR"/>
        </w:rPr>
        <w:t>enih tražbina.</w:t>
      </w:r>
    </w:p>
    <w:p w:rsidRDefault="0021088E" w:rsidP="00736B84" w:rsidR="0021088E">
      <w:pPr>
        <w:spacing w:before="160"/>
        <w:ind w:firstLine="720"/>
        <w:jc w:val="both"/>
        <w:rPr>
          <w:rFonts w:eastAsia="Times New Roman"/>
          <w:lang w:eastAsia="hr-HR"/>
        </w:rPr>
      </w:pPr>
      <w:r>
        <w:rPr>
          <w:rFonts w:eastAsia="Times New Roman"/>
          <w:lang w:eastAsia="hr-HR"/>
        </w:rPr>
        <w:t xml:space="preserve">Dostavljeni završni račun sud je ispitao </w:t>
      </w:r>
      <w:r w:rsidR="00111866">
        <w:rPr>
          <w:rFonts w:eastAsia="Times New Roman"/>
          <w:lang w:eastAsia="hr-HR"/>
        </w:rPr>
        <w:t xml:space="preserve">u smislu odredbe članka 95. </w:t>
      </w:r>
      <w:r w:rsidR="00111866" w:rsidRPr="00111866">
        <w:rPr>
          <w:rFonts w:eastAsia="Times New Roman"/>
          <w:lang w:eastAsia="hr-HR"/>
        </w:rPr>
        <w:t>Stečajnog zakona („Narodne novine“ 71/15 i 104/17; dalje SZ</w:t>
      </w:r>
      <w:r w:rsidR="00111866">
        <w:rPr>
          <w:rFonts w:eastAsia="Times New Roman"/>
          <w:lang w:eastAsia="hr-HR"/>
        </w:rPr>
        <w:t>/15</w:t>
      </w:r>
      <w:r w:rsidR="00111866" w:rsidRPr="00111866">
        <w:rPr>
          <w:rFonts w:eastAsia="Times New Roman"/>
          <w:lang w:eastAsia="hr-HR"/>
        </w:rPr>
        <w:t>)</w:t>
      </w:r>
      <w:r w:rsidR="00111866">
        <w:rPr>
          <w:rFonts w:eastAsia="Times New Roman"/>
          <w:lang w:eastAsia="hr-HR"/>
        </w:rPr>
        <w:t xml:space="preserve"> u vezi s odredbom članka 441. stavka 2. SZ/15 i objavio na </w:t>
      </w:r>
      <w:r w:rsidR="00111866" w:rsidRPr="00111866">
        <w:rPr>
          <w:rFonts w:eastAsia="Times New Roman"/>
          <w:lang w:eastAsia="hr-HR"/>
        </w:rPr>
        <w:t>mrežnoj stranici e-Oglasna ploča sudova</w:t>
      </w:r>
      <w:r w:rsidR="00111866">
        <w:rPr>
          <w:rFonts w:eastAsia="Times New Roman"/>
          <w:lang w:eastAsia="hr-HR"/>
        </w:rPr>
        <w:t xml:space="preserve"> 1. veljače 2019.</w:t>
      </w:r>
    </w:p>
    <w:p w:rsidRDefault="00111866" w:rsidP="00736B84" w:rsidR="00111866">
      <w:pPr>
        <w:spacing w:before="160"/>
        <w:ind w:firstLine="720"/>
        <w:jc w:val="both"/>
        <w:rPr>
          <w:rFonts w:eastAsia="Times New Roman"/>
          <w:lang w:eastAsia="hr-HR"/>
        </w:rPr>
      </w:pPr>
      <w:r>
        <w:rPr>
          <w:rFonts w:eastAsia="Times New Roman"/>
          <w:lang w:eastAsia="hr-HR"/>
        </w:rPr>
        <w:t>Rješenjem ovog suda poslovni broj 11.St-48/2014-189 od 7. veljače 2019. (listovi 1657-1658 spisa) dana je suglasnost</w:t>
      </w:r>
      <w:r w:rsidRPr="00111866">
        <w:rPr>
          <w:rFonts w:eastAsia="Times New Roman"/>
          <w:lang w:eastAsia="hr-HR"/>
        </w:rPr>
        <w:t xml:space="preserve"> stečajnoj upraviteljici na završnu diobu prema završnom diobnom popisu zaprimljenom ko</w:t>
      </w:r>
      <w:r>
        <w:rPr>
          <w:rFonts w:eastAsia="Times New Roman"/>
          <w:lang w:eastAsia="hr-HR"/>
        </w:rPr>
        <w:t xml:space="preserve">d ovoga suda 18. siječnja 2019. (točka I. izreke rješenja). Točkom II. izreke rješenja određeno je </w:t>
      </w:r>
      <w:r w:rsidRPr="00111866">
        <w:rPr>
          <w:rFonts w:eastAsia="Times New Roman"/>
          <w:lang w:eastAsia="hr-HR"/>
        </w:rPr>
        <w:t xml:space="preserve">završno ročište za 28. veljače 2019. </w:t>
      </w:r>
      <w:r>
        <w:rPr>
          <w:rFonts w:eastAsia="Times New Roman"/>
          <w:lang w:eastAsia="hr-HR"/>
        </w:rPr>
        <w:t>uz uputu da v</w:t>
      </w:r>
      <w:r w:rsidRPr="00111866">
        <w:rPr>
          <w:rFonts w:eastAsia="Times New Roman"/>
          <w:lang w:eastAsia="hr-HR"/>
        </w:rPr>
        <w:t>jerovnici mogu podnijeti prigovor na završni diobeni popis najkasnije na završnom ročištu.</w:t>
      </w:r>
    </w:p>
    <w:p w:rsidRDefault="003C30E6" w:rsidP="00736B84" w:rsidR="003C30E6" w:rsidRPr="003C30E6">
      <w:pPr>
        <w:spacing w:before="160"/>
        <w:ind w:firstLine="720"/>
        <w:jc w:val="both"/>
        <w:rPr>
          <w:rFonts w:eastAsia="Times New Roman"/>
        </w:rPr>
      </w:pPr>
      <w:r>
        <w:rPr>
          <w:rFonts w:eastAsia="Times New Roman"/>
          <w:lang w:eastAsia="hr-HR"/>
        </w:rPr>
        <w:t>Na završnom ročištu, održanom kod ovog suda 28. veljače 2019., z</w:t>
      </w:r>
      <w:r w:rsidRPr="003C30E6">
        <w:rPr>
          <w:rFonts w:eastAsia="Times New Roman"/>
        </w:rPr>
        <w:t>astupnik po zakonu stečajnog vjerovnika Općine Lastovo Leo Katić, načelnik, ist</w:t>
      </w:r>
      <w:r>
        <w:rPr>
          <w:rFonts w:eastAsia="Times New Roman"/>
        </w:rPr>
        <w:t>akao je</w:t>
      </w:r>
      <w:r w:rsidRPr="003C30E6">
        <w:rPr>
          <w:rFonts w:eastAsia="Times New Roman"/>
        </w:rPr>
        <w:t xml:space="preserve"> da se protivi prijedlogu stečajne upraviteljice da se ovaj stečajni postupak zaključi. Općina Lastovo </w:t>
      </w:r>
      <w:r>
        <w:rPr>
          <w:rFonts w:eastAsia="Times New Roman"/>
        </w:rPr>
        <w:t xml:space="preserve">da je </w:t>
      </w:r>
      <w:r w:rsidRPr="003C30E6">
        <w:rPr>
          <w:rFonts w:eastAsia="Times New Roman"/>
        </w:rPr>
        <w:t>pokrenula postupak legalizacije objekta ˝zgrada vinarije s uljarom˝. U tom smislu, u spis</w:t>
      </w:r>
      <w:r>
        <w:rPr>
          <w:rFonts w:eastAsia="Times New Roman"/>
        </w:rPr>
        <w:t xml:space="preserve"> je predao </w:t>
      </w:r>
      <w:r w:rsidRPr="003C30E6">
        <w:rPr>
          <w:rFonts w:eastAsia="Times New Roman"/>
        </w:rPr>
        <w:t xml:space="preserve">dopis Općine Lastovo od 20. lipnja 2017. sa zahtjevom za izdavanje rješenja o izvedenom stanju i neslužbenom verzijom izvoda iz katastarskog plana za nekretnine označene kao kat. čest. 4430/1, 4430/2, 4433, 4434 i dr. K.O. Lastovo. </w:t>
      </w:r>
      <w:r>
        <w:rPr>
          <w:rFonts w:eastAsia="Times New Roman"/>
        </w:rPr>
        <w:t>Nadalje je istakao</w:t>
      </w:r>
      <w:r w:rsidRPr="003C30E6">
        <w:rPr>
          <w:rFonts w:eastAsia="Times New Roman"/>
        </w:rPr>
        <w:t xml:space="preserve"> da je Općina Lastovo voljna u cijelosti financirati postupak legalizacije te da je njen konačni cilj, osim uređenja </w:t>
      </w:r>
      <w:r>
        <w:rPr>
          <w:rFonts w:eastAsia="Times New Roman"/>
        </w:rPr>
        <w:t>zemljišnoknjižnog</w:t>
      </w:r>
      <w:r w:rsidRPr="003C30E6">
        <w:rPr>
          <w:rFonts w:eastAsia="Times New Roman"/>
        </w:rPr>
        <w:t xml:space="preserve"> statusa, i uređenje odnosa s osobama koje stvarno koriste taj prostor. Posebno </w:t>
      </w:r>
      <w:r>
        <w:rPr>
          <w:rFonts w:eastAsia="Times New Roman"/>
        </w:rPr>
        <w:t>je istakao</w:t>
      </w:r>
      <w:r w:rsidRPr="003C30E6">
        <w:rPr>
          <w:rFonts w:eastAsia="Times New Roman"/>
        </w:rPr>
        <w:t xml:space="preserve"> da se taj vjerovnik protivi da bilo tko koristi </w:t>
      </w:r>
      <w:r>
        <w:rPr>
          <w:rFonts w:eastAsia="Times New Roman"/>
        </w:rPr>
        <w:t>navedeni</w:t>
      </w:r>
      <w:r w:rsidRPr="003C30E6">
        <w:rPr>
          <w:rFonts w:eastAsia="Times New Roman"/>
        </w:rPr>
        <w:t xml:space="preserve"> prostor (zgradu vinarije s uljarom, a koja je u izvanknjižnom vlasništvu stečajnog dužnika) bez naknade.</w:t>
      </w:r>
    </w:p>
    <w:p w:rsidRDefault="003C30E6" w:rsidP="00736B84" w:rsidR="003C30E6" w:rsidRPr="003C30E6">
      <w:pPr>
        <w:spacing w:before="160"/>
        <w:ind w:firstLine="708"/>
        <w:jc w:val="both"/>
        <w:rPr>
          <w:rFonts w:eastAsia="Times New Roman"/>
        </w:rPr>
      </w:pPr>
      <w:r w:rsidRPr="003C30E6">
        <w:rPr>
          <w:rFonts w:eastAsia="Times New Roman"/>
        </w:rPr>
        <w:t xml:space="preserve">Prisutni vjerovnici </w:t>
      </w:r>
      <w:r>
        <w:rPr>
          <w:rFonts w:eastAsia="Times New Roman"/>
        </w:rPr>
        <w:t>nisu imali</w:t>
      </w:r>
      <w:r w:rsidRPr="003C30E6">
        <w:rPr>
          <w:rFonts w:eastAsia="Times New Roman"/>
        </w:rPr>
        <w:t xml:space="preserve"> drugih prigovora na završno izvješće i završni račun.</w:t>
      </w:r>
    </w:p>
    <w:p w:rsidRDefault="003C30E6" w:rsidP="00736B84" w:rsidR="003C30E6">
      <w:pPr>
        <w:spacing w:before="160"/>
        <w:ind w:firstLine="708"/>
        <w:jc w:val="both"/>
        <w:rPr>
          <w:rFonts w:eastAsia="Times New Roman"/>
        </w:rPr>
      </w:pPr>
      <w:r>
        <w:rPr>
          <w:rFonts w:eastAsia="Times New Roman"/>
        </w:rPr>
        <w:t xml:space="preserve">Nakon provedene rasprave, nazočni </w:t>
      </w:r>
      <w:r w:rsidRPr="003C30E6">
        <w:rPr>
          <w:rFonts w:eastAsia="Times New Roman"/>
        </w:rPr>
        <w:t>stečajni vjerovnici</w:t>
      </w:r>
      <w:r>
        <w:rPr>
          <w:rFonts w:eastAsia="Times New Roman"/>
        </w:rPr>
        <w:t xml:space="preserve"> su</w:t>
      </w:r>
      <w:r w:rsidRPr="003C30E6">
        <w:rPr>
          <w:rFonts w:eastAsia="Times New Roman"/>
        </w:rPr>
        <w:t xml:space="preserve"> sa 2.408.999 glasova ZA (Republika Hrvatska, Petar Grgurević i Hamag Bicro) i 24.474 gl</w:t>
      </w:r>
      <w:r>
        <w:rPr>
          <w:rFonts w:eastAsia="Times New Roman"/>
        </w:rPr>
        <w:t xml:space="preserve">asova PROTIV (Općina Lastovo) </w:t>
      </w:r>
      <w:r w:rsidRPr="003C30E6">
        <w:rPr>
          <w:rFonts w:eastAsia="Times New Roman"/>
        </w:rPr>
        <w:t xml:space="preserve">donijeli </w:t>
      </w:r>
      <w:r>
        <w:rPr>
          <w:rFonts w:eastAsia="Times New Roman"/>
        </w:rPr>
        <w:t>odluku da se p</w:t>
      </w:r>
      <w:r w:rsidRPr="003C30E6">
        <w:rPr>
          <w:rFonts w:eastAsia="Times New Roman"/>
        </w:rPr>
        <w:t>rihvaća završno izvješće i završni račun stečajne upraviteljice.</w:t>
      </w:r>
    </w:p>
    <w:p w:rsidRDefault="003C30E6" w:rsidP="00736B84" w:rsidR="003C30E6">
      <w:pPr>
        <w:spacing w:before="160"/>
        <w:ind w:firstLine="708"/>
        <w:jc w:val="both"/>
        <w:rPr>
          <w:rFonts w:eastAsia="Times New Roman"/>
        </w:rPr>
      </w:pPr>
      <w:r>
        <w:rPr>
          <w:rFonts w:eastAsia="Times New Roman"/>
        </w:rPr>
        <w:t>Na istom ročištu nazočni vjerovnici nisu imali pri</w:t>
      </w:r>
      <w:r w:rsidR="009B2B43">
        <w:rPr>
          <w:rFonts w:eastAsia="Times New Roman"/>
        </w:rPr>
        <w:t>govora na završni diobeni popis.</w:t>
      </w:r>
    </w:p>
    <w:p w:rsidRDefault="003C30E6" w:rsidP="00736B84" w:rsidR="003C30E6">
      <w:pPr>
        <w:spacing w:before="160"/>
        <w:ind w:firstLine="709"/>
        <w:jc w:val="both"/>
        <w:rPr>
          <w:rFonts w:eastAsia="Calibri"/>
        </w:rPr>
      </w:pPr>
      <w:r w:rsidRPr="003C30E6">
        <w:rPr>
          <w:rFonts w:eastAsia="Calibri"/>
        </w:rPr>
        <w:t>Podneskom od 6. ožujka 2019. (list 1671 spisa)</w:t>
      </w:r>
      <w:r>
        <w:rPr>
          <w:rFonts w:eastAsia="Calibri"/>
        </w:rPr>
        <w:t xml:space="preserve"> stečajna upraviteljica izvijestila je sud da su vjerovnici namireni prema završnom diobenom popisu i predložila sudu </w:t>
      </w:r>
      <w:r w:rsidR="00340B9F">
        <w:rPr>
          <w:rFonts w:eastAsia="Calibri"/>
        </w:rPr>
        <w:t>donijeti</w:t>
      </w:r>
      <w:r>
        <w:rPr>
          <w:rFonts w:eastAsia="Calibri"/>
        </w:rPr>
        <w:t xml:space="preserve"> rješenje o zaključenju stečajnog postupka.</w:t>
      </w:r>
    </w:p>
    <w:p w:rsidRDefault="009B2B43" w:rsidP="00736B84" w:rsidR="009B2B43">
      <w:pPr>
        <w:spacing w:before="160"/>
        <w:ind w:firstLine="709"/>
        <w:jc w:val="both"/>
        <w:rPr>
          <w:rFonts w:cstheme="minorBidi"/>
          <w:bCs/>
          <w:szCs w:val="22"/>
        </w:rPr>
      </w:pPr>
      <w:r w:rsidRPr="009B2B43">
        <w:rPr>
          <w:rFonts w:cstheme="minorBidi"/>
          <w:bCs/>
          <w:szCs w:val="22"/>
        </w:rPr>
        <w:t>Pretpostavke zaključenja stečajnog postupka propisane su Stečajnim zakonom tako da je stečajni sudac dužan odmah nakon okončanja završne diobe donijeti rješenje o zaključenju stečajnog postupka (čl. 196. Stečajnog zakona („Narodne novine“ broj 44/96, 29/99, 129/00, 123/03, 82/06, 116/10, 25/12, 133/12 i 45/13, dalje: SZ/96)). Završna dioba provodi se nakon održanog završnog ročišta na kojem se: 1. raspravlja o završnom računu stečajnog upravitelja, 2. podnose prigovori na završni popis i 3. vjerovnici odlučuju o neunovčeni</w:t>
      </w:r>
      <w:r w:rsidR="00736B84">
        <w:rPr>
          <w:rFonts w:cstheme="minorBidi"/>
          <w:bCs/>
          <w:szCs w:val="22"/>
        </w:rPr>
        <w:t xml:space="preserve">m predmetima stečajne mase (članak 193. stavak </w:t>
      </w:r>
      <w:r w:rsidRPr="009B2B43">
        <w:rPr>
          <w:rFonts w:cstheme="minorBidi"/>
          <w:bCs/>
          <w:szCs w:val="22"/>
        </w:rPr>
        <w:t>1. SZ-a). Završnoj diobi pristupa se čim se oko</w:t>
      </w:r>
      <w:r w:rsidR="00736B84">
        <w:rPr>
          <w:rFonts w:cstheme="minorBidi"/>
          <w:bCs/>
          <w:szCs w:val="22"/>
        </w:rPr>
        <w:t>nča unovčenje stečajne mase (članak</w:t>
      </w:r>
      <w:r w:rsidRPr="009B2B43">
        <w:rPr>
          <w:rFonts w:cstheme="minorBidi"/>
          <w:bCs/>
          <w:szCs w:val="22"/>
        </w:rPr>
        <w:t xml:space="preserve"> 192. st</w:t>
      </w:r>
      <w:r w:rsidR="00736B84">
        <w:rPr>
          <w:rFonts w:cstheme="minorBidi"/>
          <w:bCs/>
          <w:szCs w:val="22"/>
        </w:rPr>
        <w:t>avak</w:t>
      </w:r>
      <w:r w:rsidRPr="009B2B43">
        <w:rPr>
          <w:rFonts w:cstheme="minorBidi"/>
          <w:bCs/>
          <w:szCs w:val="22"/>
        </w:rPr>
        <w:t xml:space="preserve"> 1. SZ).</w:t>
      </w:r>
    </w:p>
    <w:p w:rsidRDefault="009B2B43" w:rsidP="00736B84" w:rsidR="009B2B43">
      <w:pPr>
        <w:spacing w:before="160"/>
        <w:ind w:firstLine="708"/>
        <w:jc w:val="both"/>
        <w:rPr>
          <w:rFonts w:eastAsia="Calibri"/>
          <w:color w:val="000000"/>
        </w:rPr>
      </w:pPr>
      <w:r w:rsidRPr="00AE2265">
        <w:rPr>
          <w:rFonts w:eastAsia="Calibri"/>
          <w:color w:val="000000"/>
        </w:rPr>
        <w:t>U konkretnom slučaju</w:t>
      </w:r>
      <w:r w:rsidR="00736B84">
        <w:rPr>
          <w:rFonts w:eastAsia="Calibri"/>
          <w:color w:val="000000"/>
        </w:rPr>
        <w:t>,</w:t>
      </w:r>
      <w:r w:rsidRPr="00AE2265">
        <w:rPr>
          <w:rFonts w:eastAsia="Calibri"/>
          <w:color w:val="000000"/>
        </w:rPr>
        <w:t xml:space="preserve"> nije sporno da je unovčena sva</w:t>
      </w:r>
      <w:r>
        <w:rPr>
          <w:rFonts w:eastAsia="Calibri"/>
          <w:color w:val="000000"/>
        </w:rPr>
        <w:t xml:space="preserve"> nesporna </w:t>
      </w:r>
      <w:r w:rsidRPr="00AE2265">
        <w:rPr>
          <w:rFonts w:eastAsia="Calibri"/>
          <w:color w:val="000000"/>
        </w:rPr>
        <w:t>stečajna masa</w:t>
      </w:r>
      <w:r w:rsidR="009049D8">
        <w:rPr>
          <w:rFonts w:eastAsia="Calibri"/>
          <w:color w:val="000000"/>
        </w:rPr>
        <w:t xml:space="preserve"> stečajnog dužnika</w:t>
      </w:r>
      <w:r w:rsidRPr="00AE2265">
        <w:rPr>
          <w:rFonts w:eastAsia="Calibri"/>
          <w:color w:val="000000"/>
        </w:rPr>
        <w:t xml:space="preserve">, da je iz stečajne mase (prodajom </w:t>
      </w:r>
      <w:r>
        <w:rPr>
          <w:rFonts w:eastAsia="Calibri"/>
          <w:color w:val="000000"/>
        </w:rPr>
        <w:t>pokretnina</w:t>
      </w:r>
      <w:r w:rsidRPr="00AE2265">
        <w:rPr>
          <w:rFonts w:eastAsia="Calibri"/>
          <w:color w:val="000000"/>
        </w:rPr>
        <w:t xml:space="preserve">) namiren razlučni vjerovnik </w:t>
      </w:r>
      <w:r>
        <w:rPr>
          <w:rFonts w:eastAsia="Calibri"/>
          <w:color w:val="000000"/>
        </w:rPr>
        <w:t>Hrvatska banka za obnovu i razvitak</w:t>
      </w:r>
      <w:r w:rsidRPr="00AE2265">
        <w:rPr>
          <w:rFonts w:eastAsia="Calibri"/>
          <w:color w:val="000000"/>
        </w:rPr>
        <w:t>, da su namireni vjerovnici stečajne mase (troškovi stečajnog postupka i ostale obveze stečajne mase)</w:t>
      </w:r>
      <w:r w:rsidR="00736B84">
        <w:rPr>
          <w:rFonts w:eastAsia="Calibri"/>
          <w:color w:val="000000"/>
        </w:rPr>
        <w:t>,</w:t>
      </w:r>
      <w:r w:rsidRPr="00AE2265">
        <w:rPr>
          <w:rFonts w:eastAsia="Calibri"/>
          <w:color w:val="000000"/>
        </w:rPr>
        <w:t xml:space="preserve"> </w:t>
      </w:r>
      <w:r>
        <w:rPr>
          <w:rFonts w:eastAsia="Calibri"/>
          <w:color w:val="000000"/>
        </w:rPr>
        <w:t xml:space="preserve">kao i vjerovnici prvog višeg isplatnog reda </w:t>
      </w:r>
      <w:r w:rsidRPr="009B2B43">
        <w:rPr>
          <w:rFonts w:eastAsia="Calibri"/>
          <w:color w:val="000000"/>
        </w:rPr>
        <w:t>za 2,9% njihovih utvrđenih tražbina.</w:t>
      </w:r>
    </w:p>
    <w:p w:rsidRDefault="009B2B43" w:rsidP="00736B84" w:rsidR="009B2B43">
      <w:pPr>
        <w:spacing w:before="160"/>
        <w:ind w:firstLine="708"/>
        <w:jc w:val="both"/>
        <w:rPr>
          <w:rFonts w:eastAsia="Calibri"/>
          <w:color w:val="000000"/>
        </w:rPr>
      </w:pPr>
      <w:r>
        <w:rPr>
          <w:rFonts w:eastAsia="Calibri"/>
          <w:color w:val="000000"/>
        </w:rPr>
        <w:t xml:space="preserve">U tom smislu, </w:t>
      </w:r>
      <w:r w:rsidR="009049D8">
        <w:rPr>
          <w:rFonts w:eastAsia="Calibri"/>
          <w:color w:val="000000"/>
        </w:rPr>
        <w:t xml:space="preserve">a u odnosu na </w:t>
      </w:r>
      <w:r w:rsidR="009049D8" w:rsidRPr="009049D8">
        <w:rPr>
          <w:rFonts w:eastAsia="Calibri"/>
          <w:color w:val="000000"/>
        </w:rPr>
        <w:t>protivljenje stečajnog vjerovnika Općine Lastovo zaklj</w:t>
      </w:r>
      <w:r w:rsidR="009049D8">
        <w:rPr>
          <w:rFonts w:eastAsia="Calibri"/>
          <w:color w:val="000000"/>
        </w:rPr>
        <w:t xml:space="preserve">učenju ovog stečajnog postupka zbog neriješenih </w:t>
      </w:r>
      <w:r w:rsidR="009049D8" w:rsidRPr="009049D8">
        <w:rPr>
          <w:rFonts w:eastAsia="Calibri"/>
          <w:color w:val="000000"/>
        </w:rPr>
        <w:t>imovinsko-pravnih</w:t>
      </w:r>
      <w:r w:rsidR="009049D8">
        <w:rPr>
          <w:rFonts w:eastAsia="Calibri"/>
          <w:color w:val="000000"/>
        </w:rPr>
        <w:t xml:space="preserve"> odnosa nekretnine koja u naravi predstavlja kompleks</w:t>
      </w:r>
      <w:r w:rsidR="009049D8" w:rsidRPr="009049D8">
        <w:rPr>
          <w:rFonts w:eastAsia="Calibri"/>
          <w:color w:val="000000"/>
        </w:rPr>
        <w:t xml:space="preserve"> vinarije s uljarom</w:t>
      </w:r>
      <w:r>
        <w:rPr>
          <w:rFonts w:eastAsia="Calibri"/>
          <w:color w:val="000000"/>
        </w:rPr>
        <w:t xml:space="preserve">, </w:t>
      </w:r>
      <w:r w:rsidR="009049D8">
        <w:rPr>
          <w:rFonts w:eastAsia="Calibri"/>
          <w:color w:val="000000"/>
        </w:rPr>
        <w:t>valja navesti da</w:t>
      </w:r>
      <w:r>
        <w:rPr>
          <w:rFonts w:eastAsia="Calibri"/>
          <w:color w:val="000000"/>
        </w:rPr>
        <w:t xml:space="preserve"> </w:t>
      </w:r>
      <w:r w:rsidR="009049D8">
        <w:rPr>
          <w:rFonts w:eastAsia="Calibri"/>
          <w:color w:val="000000"/>
        </w:rPr>
        <w:t xml:space="preserve">stečajni dužnik nije zemljišnoknjižni vlasnik predmetne nekretnine, niti za sada može dokazati postojanje izvanknjižnog slijeda. U tom pravcu, posebno se ističe kako nitko od vjerovnika, odnosno osoba sa pravnim interesom nije uplatio predloženi predujam u iznosu od </w:t>
      </w:r>
      <w:r w:rsidR="009049D8" w:rsidRPr="009049D8">
        <w:rPr>
          <w:rFonts w:eastAsia="Calibri"/>
          <w:color w:val="000000"/>
        </w:rPr>
        <w:t>100.000,00 kn</w:t>
      </w:r>
      <w:r w:rsidR="009049D8">
        <w:rPr>
          <w:rFonts w:eastAsia="Calibri"/>
          <w:color w:val="000000"/>
        </w:rPr>
        <w:t xml:space="preserve"> za pokretanje postupka </w:t>
      </w:r>
      <w:r w:rsidR="009049D8" w:rsidRPr="009049D8">
        <w:rPr>
          <w:rFonts w:eastAsia="Calibri"/>
          <w:color w:val="000000"/>
        </w:rPr>
        <w:t xml:space="preserve">rješavanja imovinsko-pravnih problema </w:t>
      </w:r>
      <w:r w:rsidR="009049D8">
        <w:rPr>
          <w:rFonts w:eastAsia="Calibri"/>
          <w:color w:val="000000"/>
        </w:rPr>
        <w:t>predmetne nekretnine, a sukladno odluci skupštine vjerovnika od 1. ožujka 2018.</w:t>
      </w:r>
    </w:p>
    <w:p w:rsidRDefault="00340B9F" w:rsidP="00736B84" w:rsidR="00340B9F">
      <w:pPr>
        <w:spacing w:before="160"/>
        <w:ind w:firstLine="708"/>
        <w:jc w:val="both"/>
        <w:rPr>
          <w:rFonts w:cstheme="minorBidi"/>
          <w:bCs/>
          <w:szCs w:val="22"/>
        </w:rPr>
      </w:pPr>
      <w:r>
        <w:rPr>
          <w:rFonts w:cstheme="minorBidi"/>
          <w:bCs/>
          <w:szCs w:val="22"/>
        </w:rPr>
        <w:t xml:space="preserve">Kako je podneskom od 6. ožujka 2019. stečajna upraviteljica izvijestila sud da je izvršila isplate po završnoj diobi, to je temeljem odredbe članka </w:t>
      </w:r>
      <w:r w:rsidRPr="00EE3631">
        <w:rPr>
          <w:rFonts w:cstheme="minorBidi"/>
          <w:bCs/>
          <w:szCs w:val="22"/>
        </w:rPr>
        <w:t>196. SZ/96 u vezi sa čl</w:t>
      </w:r>
      <w:r>
        <w:rPr>
          <w:rFonts w:cstheme="minorBidi"/>
          <w:bCs/>
          <w:szCs w:val="22"/>
        </w:rPr>
        <w:t>ankom</w:t>
      </w:r>
      <w:r w:rsidRPr="00EE3631">
        <w:rPr>
          <w:rFonts w:cstheme="minorBidi"/>
          <w:bCs/>
          <w:szCs w:val="22"/>
        </w:rPr>
        <w:t xml:space="preserve"> 441. SZ/15 odlučeno kao u izreci ovog rješenja pod točkom I.</w:t>
      </w:r>
    </w:p>
    <w:p w:rsidRDefault="00340B9F" w:rsidP="00736B84" w:rsidR="00340B9F">
      <w:pPr>
        <w:spacing w:before="160"/>
        <w:ind w:firstLine="709"/>
        <w:jc w:val="both"/>
        <w:rPr>
          <w:rFonts w:cstheme="minorBidi"/>
          <w:bCs/>
          <w:szCs w:val="22"/>
        </w:rPr>
      </w:pPr>
      <w:r w:rsidRPr="006434FB">
        <w:rPr>
          <w:rFonts w:cstheme="minorBidi"/>
          <w:bCs/>
          <w:szCs w:val="22"/>
        </w:rPr>
        <w:t>Temeljem odredbe čl</w:t>
      </w:r>
      <w:r>
        <w:rPr>
          <w:rFonts w:cstheme="minorBidi"/>
          <w:bCs/>
          <w:szCs w:val="22"/>
        </w:rPr>
        <w:t xml:space="preserve">anka 196. stavka </w:t>
      </w:r>
      <w:r w:rsidRPr="006434FB">
        <w:rPr>
          <w:rFonts w:cstheme="minorBidi"/>
          <w:bCs/>
          <w:szCs w:val="22"/>
        </w:rPr>
        <w:t>3. SZ/96 odlučeno je kao u izreci ovog rješenja pod točkom II.</w:t>
      </w:r>
    </w:p>
    <w:p w:rsidRDefault="00340B9F" w:rsidP="00736B84" w:rsidR="00340B9F">
      <w:pPr>
        <w:spacing w:before="160"/>
        <w:ind w:firstLine="709"/>
        <w:jc w:val="both"/>
        <w:rPr>
          <w:bCs/>
        </w:rPr>
      </w:pPr>
      <w:r w:rsidRPr="00FE3B9C">
        <w:rPr>
          <w:bCs/>
        </w:rPr>
        <w:t>Temeljem odredbe čl</w:t>
      </w:r>
      <w:r>
        <w:rPr>
          <w:bCs/>
        </w:rPr>
        <w:t>anka 25. stavka 1. točke 13. i članka 63. stavka 5. SZ/96 u vezi sa člankom</w:t>
      </w:r>
      <w:r w:rsidRPr="00FE3B9C">
        <w:rPr>
          <w:bCs/>
        </w:rPr>
        <w:t xml:space="preserve"> 441. SZ/15 odlučeno je kao u izreci ovog rješenja pod točkom III.</w:t>
      </w:r>
    </w:p>
    <w:p w:rsidRDefault="005659BE" w:rsidP="00736B84" w:rsidR="005659BE">
      <w:pPr>
        <w:spacing w:before="200"/>
        <w:jc w:val="center"/>
        <w:rPr>
          <w:rFonts w:eastAsia="Times New Roman"/>
          <w:lang w:eastAsia="hr-HR"/>
        </w:rPr>
      </w:pPr>
      <w:r w:rsidRPr="005659BE">
        <w:rPr>
          <w:rFonts w:eastAsia="Times New Roman"/>
          <w:lang w:eastAsia="hr-HR"/>
        </w:rPr>
        <w:t xml:space="preserve">U Splitu </w:t>
      </w:r>
      <w:r w:rsidR="00340B9F">
        <w:rPr>
          <w:rFonts w:eastAsia="Times New Roman"/>
          <w:lang w:eastAsia="hr-HR"/>
        </w:rPr>
        <w:t xml:space="preserve">8. ožujka </w:t>
      </w:r>
      <w:r w:rsidR="0034400D">
        <w:rPr>
          <w:rFonts w:eastAsia="Times New Roman"/>
          <w:lang w:eastAsia="hr-HR"/>
        </w:rPr>
        <w:t>2019</w:t>
      </w:r>
      <w:r w:rsidRPr="005659BE">
        <w:rPr>
          <w:rFonts w:eastAsia="Times New Roman"/>
          <w:lang w:eastAsia="hr-HR"/>
        </w:rPr>
        <w:t>.</w:t>
      </w:r>
    </w:p>
    <w:p w:rsidRDefault="005659BE" w:rsidP="00736B84" w:rsidR="005659BE" w:rsidRPr="005659BE">
      <w:pPr>
        <w:spacing w:before="200"/>
        <w:ind w:firstLine="708" w:left="6372"/>
        <w:jc w:val="both"/>
        <w:rPr>
          <w:rFonts w:eastAsia="Times New Roman"/>
          <w:lang w:eastAsia="hr-HR"/>
        </w:rPr>
      </w:pPr>
      <w:r w:rsidRPr="005659BE">
        <w:rPr>
          <w:rFonts w:eastAsia="Times New Roman"/>
          <w:lang w:eastAsia="hr-HR"/>
        </w:rPr>
        <w:t>Sutkinja</w:t>
      </w:r>
    </w:p>
    <w:p w:rsidRDefault="005659BE" w:rsidP="0094096C" w:rsidR="00B45714">
      <w:pPr>
        <w:ind w:left="6372"/>
        <w:jc w:val="center"/>
      </w:pPr>
      <w:r>
        <w:rPr>
          <w:rFonts w:eastAsia="Times New Roman"/>
          <w:lang w:eastAsia="hr-HR"/>
        </w:rPr>
        <w:t xml:space="preserve">   </w:t>
      </w:r>
      <w:r w:rsidRPr="005659BE">
        <w:rPr>
          <w:rFonts w:eastAsia="Times New Roman"/>
          <w:lang w:eastAsia="hr-HR"/>
        </w:rPr>
        <w:t>Ana Golub Gruić</w:t>
      </w:r>
      <w:r w:rsidR="00B45714">
        <w:t>, v.r.</w:t>
      </w:r>
    </w:p>
    <w:p w:rsidRDefault="00B45714" w:rsidP="008832A6" w:rsidR="00B45714">
      <w:pPr>
        <w:jc w:val="right"/>
      </w:pPr>
      <w:r>
        <w:t>za točnost otpravka – ovlašteni službenik</w:t>
      </w:r>
    </w:p>
    <w:p w:rsidRDefault="00B45714" w:rsidP="008832A6" w:rsidR="00B45714">
      <w:pPr>
        <w:ind w:firstLine="708" w:left="4956"/>
        <w:jc w:val="center"/>
      </w:pPr>
      <w:r>
        <w:t>Ana Bosančić</w:t>
      </w:r>
    </w:p>
    <w:p w:rsidRDefault="005659BE" w:rsidP="005659BE" w:rsidR="005659BE">
      <w:pPr>
        <w:ind w:left="6372"/>
        <w:jc w:val="both"/>
        <w:rPr>
          <w:rFonts w:eastAsia="Times New Roman"/>
          <w:lang w:eastAsia="hr-HR"/>
        </w:rPr>
      </w:pPr>
    </w:p>
    <w:p w:rsidRDefault="005659BE" w:rsidP="005659BE" w:rsidR="005659BE">
      <w:pPr>
        <w:ind w:left="6372"/>
        <w:jc w:val="both"/>
        <w:rPr>
          <w:rFonts w:eastAsia="Times New Roman"/>
          <w:lang w:eastAsia="hr-HR"/>
        </w:rPr>
      </w:pPr>
    </w:p>
    <w:p w:rsidRDefault="005659BE" w:rsidP="007E10AE" w:rsidR="005659BE">
      <w:pPr>
        <w:jc w:val="both"/>
        <w:rPr>
          <w:rFonts w:eastAsia="Times New Roman"/>
          <w:lang w:eastAsia="hr-HR"/>
        </w:rPr>
      </w:pPr>
      <w:r w:rsidRPr="005659BE">
        <w:rPr>
          <w:rFonts w:eastAsia="Times New Roman"/>
          <w:lang w:eastAsia="hr-HR"/>
        </w:rPr>
        <w:t>Uputa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sectPr w:rsidSect="00A54B3D" w:rsidR="005659B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3550" w:rsidP="006620E4" w:rsidR="00843550">
      <w:r>
        <w:separator/>
      </w:r>
    </w:p>
  </w:endnote>
  <w:endnote w:id="0" w:type="continuationSeparator">
    <w:p w:rsidRDefault="00843550" w:rsidP="006620E4" w:rsidR="008435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3550" w:rsidP="006620E4" w:rsidR="00843550">
      <w:r>
        <w:separator/>
      </w:r>
    </w:p>
  </w:footnote>
  <w:footnote w:id="0" w:type="continuationSeparator">
    <w:p w:rsidRDefault="00843550" w:rsidP="006620E4" w:rsidR="008435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5714" w:rsidP="006434FB" w:rsidR="006620E4">
    <w:pPr>
      <w:pStyle w:val="Zaglavlje"/>
      <w:ind w:firstLine="4248"/>
      <w:jc w:val="center"/>
    </w:pPr>
    <w:sdt>
      <w:sdtPr>
        <w:id w:val="682866749"/>
        <w:docPartObj>
          <w:docPartGallery w:val="Page Numbers (Top of Page)"/>
          <w:docPartUnique/>
        </w:docPartObj>
      </w:sdtPr>
      <w:sdtEndPr/>
      <w:sdtContent>
        <w:r w:rsidR="00F64445">
          <w:fldChar w:fldCharType="begin"/>
        </w:r>
        <w:r w:rsidR="00A54B3D">
          <w:instrText>PAGE   \* MERGEFORMAT</w:instrText>
        </w:r>
        <w:r w:rsidR="00F64445">
          <w:fldChar w:fldCharType="separate"/>
        </w:r>
        <w:r>
          <w:rPr>
            <w:noProof/>
          </w:rPr>
          <w:t>3</w:t>
        </w:r>
        <w:r w:rsidR="00F64445">
          <w:fldChar w:fldCharType="end"/>
        </w:r>
      </w:sdtContent>
    </w:sdt>
    <w:r w:rsidR="006434FB">
      <w:tab/>
    </w:r>
    <w:r w:rsidR="006434FB">
      <w:tab/>
    </w:r>
    <w:r w:rsidR="001B00FB">
      <w:t xml:space="preserve">Poslovni broj: </w:t>
    </w:r>
    <w:r w:rsidR="00A54B3D" w:rsidRPr="00A54B3D">
      <w:t>11.St-</w:t>
    </w:r>
    <w:r w:rsidR="00643B71">
      <w:t>48/2014-19</w:t>
    </w:r>
    <w:r w:rsidR="00736B84">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6845D6"/>
    <w:multiLevelType w:val="hybridMultilevel"/>
    <w:tmpl w:val="25CA11A8"/>
    <w:lvl w:tplc="7B0C210C" w:ilvl="0">
      <w:start w:val="1"/>
      <w:numFmt w:val="decimal"/>
      <w:lvlText w:val="%1."/>
      <w:lvlJc w:val="left"/>
      <w:pPr>
        <w:ind w:hanging="360" w:left="1212"/>
      </w:pPr>
      <w:rPr>
        <w:rFonts w:hint="default"/>
      </w:rPr>
    </w:lvl>
    <w:lvl w:tentative="true"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1CD95CB4"/>
    <w:multiLevelType w:val="hybridMultilevel"/>
    <w:tmpl w:val="9BB04D1C"/>
    <w:lvl w:tplc="8D7EA7E6" w:ilvl="0">
      <w:start w:val="1"/>
      <w:numFmt w:val="decimal"/>
      <w:lvlText w:val="%1."/>
      <w:lvlJc w:val="left"/>
      <w:pPr>
        <w:ind w:hanging="360" w:left="1080"/>
      </w:pPr>
      <w:rPr>
        <w:rFonts w:eastAsiaTheme="minorHAnsi" w:cs="Times New Roman" w:hAnsi="Times New Roman" w:ascii="Times New Roman"/>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47F24055"/>
    <w:multiLevelType w:val="hybridMultilevel"/>
    <w:tmpl w:val="0F9C24B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4366EC9"/>
    <w:multiLevelType w:val="hybridMultilevel"/>
    <w:tmpl w:val="F508DCD2"/>
    <w:lvl w:tplc="3E5CCEF4" w:ilvl="0">
      <w:start w:val="1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96D6B23"/>
    <w:multiLevelType w:val="hybridMultilevel"/>
    <w:tmpl w:val="855ECD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0"/>
  </w:num>
  <w:num w:numId="3">
    <w:abstractNumId w:val="3"/>
  </w:num>
  <w:num w:numId="4">
    <w:abstractNumId w:val="2"/>
  </w:num>
  <w:num w:numId="5">
    <w:abstractNumId w:val="4"/>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hdrShapeDefaults>
    <o:shapedefaults v:ext="edit" spidmax="1003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3D2C"/>
    <w:rsid w:val="000248FD"/>
    <w:rsid w:val="0008382A"/>
    <w:rsid w:val="00095554"/>
    <w:rsid w:val="00111866"/>
    <w:rsid w:val="00117301"/>
    <w:rsid w:val="00120EA4"/>
    <w:rsid w:val="00182D18"/>
    <w:rsid w:val="00184EA6"/>
    <w:rsid w:val="00195CDB"/>
    <w:rsid w:val="001A3A84"/>
    <w:rsid w:val="001B00FB"/>
    <w:rsid w:val="001E0A19"/>
    <w:rsid w:val="002044E3"/>
    <w:rsid w:val="00204578"/>
    <w:rsid w:val="0021088E"/>
    <w:rsid w:val="00251519"/>
    <w:rsid w:val="0026523D"/>
    <w:rsid w:val="00275254"/>
    <w:rsid w:val="00287964"/>
    <w:rsid w:val="002A7403"/>
    <w:rsid w:val="002C32C3"/>
    <w:rsid w:val="002E1969"/>
    <w:rsid w:val="002F18BB"/>
    <w:rsid w:val="002F5592"/>
    <w:rsid w:val="00306725"/>
    <w:rsid w:val="003162D6"/>
    <w:rsid w:val="00336F77"/>
    <w:rsid w:val="00340B9F"/>
    <w:rsid w:val="0034400D"/>
    <w:rsid w:val="003776CA"/>
    <w:rsid w:val="00380939"/>
    <w:rsid w:val="003C30E6"/>
    <w:rsid w:val="003D2892"/>
    <w:rsid w:val="003E4EA6"/>
    <w:rsid w:val="003F3642"/>
    <w:rsid w:val="003F6383"/>
    <w:rsid w:val="00417DD5"/>
    <w:rsid w:val="004A61F4"/>
    <w:rsid w:val="004C168D"/>
    <w:rsid w:val="004D3F4C"/>
    <w:rsid w:val="0052221D"/>
    <w:rsid w:val="00533ABE"/>
    <w:rsid w:val="00540932"/>
    <w:rsid w:val="00561418"/>
    <w:rsid w:val="005659BE"/>
    <w:rsid w:val="00573FB3"/>
    <w:rsid w:val="0058453F"/>
    <w:rsid w:val="00597990"/>
    <w:rsid w:val="005B1B22"/>
    <w:rsid w:val="005E50C7"/>
    <w:rsid w:val="005F001F"/>
    <w:rsid w:val="006039D1"/>
    <w:rsid w:val="00626F90"/>
    <w:rsid w:val="00631551"/>
    <w:rsid w:val="00632D47"/>
    <w:rsid w:val="006434FB"/>
    <w:rsid w:val="00643B71"/>
    <w:rsid w:val="006620E4"/>
    <w:rsid w:val="006A2266"/>
    <w:rsid w:val="006B3251"/>
    <w:rsid w:val="006D32F0"/>
    <w:rsid w:val="006F5E9C"/>
    <w:rsid w:val="007044FB"/>
    <w:rsid w:val="00722551"/>
    <w:rsid w:val="00736B84"/>
    <w:rsid w:val="007766C9"/>
    <w:rsid w:val="00783D27"/>
    <w:rsid w:val="007C33FB"/>
    <w:rsid w:val="007E0D14"/>
    <w:rsid w:val="007E10AE"/>
    <w:rsid w:val="007E2241"/>
    <w:rsid w:val="007E43CA"/>
    <w:rsid w:val="007F35F3"/>
    <w:rsid w:val="007F3DC7"/>
    <w:rsid w:val="00831E83"/>
    <w:rsid w:val="00832536"/>
    <w:rsid w:val="00843550"/>
    <w:rsid w:val="008A79CE"/>
    <w:rsid w:val="008D2D1C"/>
    <w:rsid w:val="0090214C"/>
    <w:rsid w:val="009049D8"/>
    <w:rsid w:val="0094542A"/>
    <w:rsid w:val="009571DD"/>
    <w:rsid w:val="0096297A"/>
    <w:rsid w:val="0099192D"/>
    <w:rsid w:val="009A1894"/>
    <w:rsid w:val="009B2B43"/>
    <w:rsid w:val="009B5D38"/>
    <w:rsid w:val="009D18AD"/>
    <w:rsid w:val="00A008C0"/>
    <w:rsid w:val="00A15E55"/>
    <w:rsid w:val="00A258C1"/>
    <w:rsid w:val="00A32321"/>
    <w:rsid w:val="00A363D7"/>
    <w:rsid w:val="00A36E77"/>
    <w:rsid w:val="00A54B3D"/>
    <w:rsid w:val="00A7764A"/>
    <w:rsid w:val="00A83E8D"/>
    <w:rsid w:val="00A85F50"/>
    <w:rsid w:val="00AA34B7"/>
    <w:rsid w:val="00AA7E19"/>
    <w:rsid w:val="00AB64CB"/>
    <w:rsid w:val="00AC6F93"/>
    <w:rsid w:val="00AD37CE"/>
    <w:rsid w:val="00AE6AAE"/>
    <w:rsid w:val="00AF2598"/>
    <w:rsid w:val="00AF60DD"/>
    <w:rsid w:val="00B00594"/>
    <w:rsid w:val="00B028FD"/>
    <w:rsid w:val="00B039AF"/>
    <w:rsid w:val="00B1635B"/>
    <w:rsid w:val="00B2520E"/>
    <w:rsid w:val="00B40A48"/>
    <w:rsid w:val="00B45714"/>
    <w:rsid w:val="00B46C3E"/>
    <w:rsid w:val="00B66005"/>
    <w:rsid w:val="00B83BEB"/>
    <w:rsid w:val="00B93F7B"/>
    <w:rsid w:val="00BA72BB"/>
    <w:rsid w:val="00BE5366"/>
    <w:rsid w:val="00BF534C"/>
    <w:rsid w:val="00C801FE"/>
    <w:rsid w:val="00C82CEE"/>
    <w:rsid w:val="00C82D53"/>
    <w:rsid w:val="00CA7591"/>
    <w:rsid w:val="00CF3834"/>
    <w:rsid w:val="00CF7FF2"/>
    <w:rsid w:val="00D01243"/>
    <w:rsid w:val="00D309ED"/>
    <w:rsid w:val="00D30A26"/>
    <w:rsid w:val="00D53D2C"/>
    <w:rsid w:val="00DD5360"/>
    <w:rsid w:val="00E1070A"/>
    <w:rsid w:val="00E16282"/>
    <w:rsid w:val="00E46379"/>
    <w:rsid w:val="00E559E9"/>
    <w:rsid w:val="00E64386"/>
    <w:rsid w:val="00E86D12"/>
    <w:rsid w:val="00F01EE2"/>
    <w:rsid w:val="00F167B3"/>
    <w:rsid w:val="00F64445"/>
    <w:rsid w:val="00FE1851"/>
    <w:rsid w:val="00FE3B9C"/>
    <w:rsid w:val="00FF72C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03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7764A"/>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53D2C"/>
    <w:pPr>
      <w:spacing w:lineRule="auto" w:line="240" w:after="0"/>
    </w:pPr>
  </w:style>
  <w:style w:styleId="Naglaeno" w:type="character">
    <w:name w:val="Strong"/>
    <w:basedOn w:val="Zadanifontodlomka"/>
    <w:uiPriority w:val="22"/>
    <w:qFormat/>
    <w:rsid w:val="002F5592"/>
    <w:rPr>
      <w:b/>
      <w:bCs/>
    </w:rPr>
  </w:style>
  <w:style w:styleId="Odlomakpopisa" w:type="paragraph">
    <w:name w:val="List Paragraph"/>
    <w:basedOn w:val="Normal"/>
    <w:uiPriority w:val="34"/>
    <w:qFormat/>
    <w:rsid w:val="00D309ED"/>
    <w:pPr>
      <w:ind w:left="720"/>
      <w:contextualSpacing/>
    </w:pPr>
  </w:style>
  <w:style w:styleId="Zaglavlje" w:type="paragraph">
    <w:name w:val="header"/>
    <w:basedOn w:val="Normal"/>
    <w:link w:val="ZaglavljeChar"/>
    <w:uiPriority w:val="99"/>
    <w:unhideWhenUsed/>
    <w:rsid w:val="006620E4"/>
    <w:pPr>
      <w:tabs>
        <w:tab w:pos="4536" w:val="center"/>
        <w:tab w:pos="9072" w:val="right"/>
      </w:tabs>
    </w:pPr>
  </w:style>
  <w:style w:customStyle="true" w:styleId="ZaglavljeChar" w:type="character">
    <w:name w:val="Zaglavlje Char"/>
    <w:basedOn w:val="Zadanifontodlomka"/>
    <w:link w:val="Zaglavlje"/>
    <w:uiPriority w:val="99"/>
    <w:rsid w:val="006620E4"/>
    <w:rPr>
      <w:rFonts w:cs="Times New Roman" w:hAnsi="Times New Roman" w:ascii="Times New Roman"/>
      <w:sz w:val="24"/>
      <w:szCs w:val="24"/>
    </w:rPr>
  </w:style>
  <w:style w:styleId="Podnoje" w:type="paragraph">
    <w:name w:val="footer"/>
    <w:basedOn w:val="Normal"/>
    <w:link w:val="PodnojeChar"/>
    <w:uiPriority w:val="99"/>
    <w:unhideWhenUsed/>
    <w:rsid w:val="006620E4"/>
    <w:pPr>
      <w:tabs>
        <w:tab w:pos="4536" w:val="center"/>
        <w:tab w:pos="9072" w:val="right"/>
      </w:tabs>
    </w:pPr>
  </w:style>
  <w:style w:customStyle="true" w:styleId="PodnojeChar" w:type="character">
    <w:name w:val="Podnožje Char"/>
    <w:basedOn w:val="Zadanifontodlomka"/>
    <w:link w:val="Podnoje"/>
    <w:uiPriority w:val="99"/>
    <w:rsid w:val="006620E4"/>
    <w:rPr>
      <w:rFonts w:cs="Times New Roman" w:hAnsi="Times New Roman" w:ascii="Times New Roman"/>
      <w:sz w:val="24"/>
      <w:szCs w:val="24"/>
    </w:rPr>
  </w:style>
  <w:style w:styleId="Tekstbalonia" w:type="paragraph">
    <w:name w:val="Balloon Text"/>
    <w:basedOn w:val="Normal"/>
    <w:link w:val="TekstbaloniaChar"/>
    <w:uiPriority w:val="99"/>
    <w:semiHidden/>
    <w:unhideWhenUsed/>
    <w:rsid w:val="00184EA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4EA6"/>
    <w:rPr>
      <w:rFonts w:cs="Tahoma" w:hAnsi="Tahoma" w:ascii="Tahoma"/>
      <w:sz w:val="16"/>
      <w:szCs w:val="16"/>
    </w:rPr>
  </w:style>
  <w:style w:styleId="Reetkatablice" w:type="table">
    <w:name w:val="Table Grid"/>
    <w:basedOn w:val="Obinatablica"/>
    <w:rsid w:val="006434FB"/>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45714"/>
    <w:rPr>
      <w:color w:val="808080"/>
      <w:bdr w:space="0" w:sz="0" w:color="auto" w:val="none"/>
      <w:shd w:fill="auto" w:color="auto" w:val="clear"/>
    </w:rPr>
  </w:style>
  <w:style w:customStyle="true" w:styleId="eSPISCCParagraphDefaultFont" w:type="character">
    <w:name w:val="eSPIS_CC_Paragraph Default Font"/>
    <w:basedOn w:val="Zadanifontodlomka"/>
    <w:rsid w:val="00B45714"/>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B45714"/>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B45714"/>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45714"/>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7764A"/>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53D2C"/>
    <w:pPr>
      <w:spacing w:after="0" w:line="240" w:lineRule="auto"/>
    </w:pPr>
  </w:style>
  <w:style w:styleId="Naglaeno" w:type="character">
    <w:name w:val="Strong"/>
    <w:basedOn w:val="Zadanifontodlomka"/>
    <w:uiPriority w:val="22"/>
    <w:qFormat/>
    <w:rsid w:val="002F5592"/>
    <w:rPr>
      <w:b/>
      <w:bCs/>
    </w:rPr>
  </w:style>
  <w:style w:styleId="Odlomakpopisa" w:type="paragraph">
    <w:name w:val="List Paragraph"/>
    <w:basedOn w:val="Normal"/>
    <w:uiPriority w:val="34"/>
    <w:qFormat/>
    <w:rsid w:val="00D309ED"/>
    <w:pPr>
      <w:ind w:left="720"/>
      <w:contextualSpacing/>
    </w:pPr>
  </w:style>
  <w:style w:styleId="Zaglavlje" w:type="paragraph">
    <w:name w:val="header"/>
    <w:basedOn w:val="Normal"/>
    <w:link w:val="ZaglavljeChar"/>
    <w:uiPriority w:val="99"/>
    <w:unhideWhenUsed/>
    <w:rsid w:val="006620E4"/>
    <w:pPr>
      <w:tabs>
        <w:tab w:pos="4536" w:val="center"/>
        <w:tab w:pos="9072" w:val="right"/>
      </w:tabs>
    </w:pPr>
  </w:style>
  <w:style w:customStyle="1" w:styleId="ZaglavljeChar" w:type="character">
    <w:name w:val="Zaglavlje Char"/>
    <w:basedOn w:val="Zadanifontodlomka"/>
    <w:link w:val="Zaglavlje"/>
    <w:uiPriority w:val="99"/>
    <w:rsid w:val="006620E4"/>
    <w:rPr>
      <w:rFonts w:ascii="Times New Roman" w:cs="Times New Roman" w:hAnsi="Times New Roman"/>
      <w:sz w:val="24"/>
      <w:szCs w:val="24"/>
    </w:rPr>
  </w:style>
  <w:style w:styleId="Podnoje" w:type="paragraph">
    <w:name w:val="footer"/>
    <w:basedOn w:val="Normal"/>
    <w:link w:val="PodnojeChar"/>
    <w:uiPriority w:val="99"/>
    <w:unhideWhenUsed/>
    <w:rsid w:val="006620E4"/>
    <w:pPr>
      <w:tabs>
        <w:tab w:pos="4536" w:val="center"/>
        <w:tab w:pos="9072" w:val="right"/>
      </w:tabs>
    </w:pPr>
  </w:style>
  <w:style w:customStyle="1" w:styleId="PodnojeChar" w:type="character">
    <w:name w:val="Podnožje Char"/>
    <w:basedOn w:val="Zadanifontodlomka"/>
    <w:link w:val="Podnoje"/>
    <w:uiPriority w:val="99"/>
    <w:rsid w:val="006620E4"/>
    <w:rPr>
      <w:rFonts w:ascii="Times New Roman" w:cs="Times New Roman" w:hAnsi="Times New Roman"/>
      <w:sz w:val="24"/>
      <w:szCs w:val="24"/>
    </w:rPr>
  </w:style>
  <w:style w:styleId="Tekstbalonia" w:type="paragraph">
    <w:name w:val="Balloon Text"/>
    <w:basedOn w:val="Normal"/>
    <w:link w:val="TekstbaloniaChar"/>
    <w:uiPriority w:val="99"/>
    <w:semiHidden/>
    <w:unhideWhenUsed/>
    <w:rsid w:val="00184EA6"/>
    <w:rPr>
      <w:rFonts w:ascii="Tahoma" w:cs="Tahoma" w:hAnsi="Tahoma"/>
      <w:sz w:val="16"/>
      <w:szCs w:val="16"/>
    </w:rPr>
  </w:style>
  <w:style w:customStyle="1" w:styleId="TekstbaloniaChar" w:type="character">
    <w:name w:val="Tekst balončića Char"/>
    <w:basedOn w:val="Zadanifontodlomka"/>
    <w:link w:val="Tekstbalonia"/>
    <w:uiPriority w:val="99"/>
    <w:semiHidden/>
    <w:rsid w:val="00184EA6"/>
    <w:rPr>
      <w:rFonts w:ascii="Tahoma" w:cs="Tahoma" w:hAnsi="Tahoma"/>
      <w:sz w:val="16"/>
      <w:szCs w:val="16"/>
    </w:rPr>
  </w:style>
  <w:style w:styleId="Reetkatablice" w:type="table">
    <w:name w:val="Table Grid"/>
    <w:basedOn w:val="Obinatablica"/>
    <w:rsid w:val="006434FB"/>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45714"/>
    <w:rPr>
      <w:color w:val="808080"/>
      <w:bdr w:color="auto" w:space="0" w:sz="0" w:val="none"/>
      <w:shd w:color="auto" w:fill="auto" w:val="clear"/>
    </w:rPr>
  </w:style>
  <w:style w:customStyle="1" w:styleId="eSPISCCParagraphDefaultFont" w:type="character">
    <w:name w:val="eSPIS_CC_Paragraph Default Font"/>
    <w:basedOn w:val="Zadanifontodlomka"/>
    <w:rsid w:val="00B45714"/>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B45714"/>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B45714"/>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45714"/>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63826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2019.</izvorni_sadrzaj>
    <derivirana_varijabla naziv="DomainObject.DatumDonosenjaOdluke_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 poljoprivredne zadruge</izvorni_sadrzaj>
    <derivirana_varijabla naziv="DomainObject.Predmet.Opis_1">stečaj poljoprivredne zadruge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St-48/2014</izvorni_sadrzaj>
    <derivirana_varijabla naziv="DomainObject.Predmet.OznakaBroj_1">St-48/2014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LASTOVO poljoprivredna zadruga u stečaju</izvorni_sadrzaj>
    <derivirana_varijabla naziv="DomainObject.Predmet.ProtustrankaFormated_1">  LASTOVO poljoprivredna zadruga u stečaju</derivirana_varijabla>
  </DomainObject.Predmet.ProtustrankaFormated>
  <DomainObject.Predmet.ProtustrankaFormatedOIB>
    <izvorni_sadrzaj>  LASTOVO poljoprivredna zadruga u stečaju, OIB 76382298892</izvorni_sadrzaj>
    <derivirana_varijabla naziv="DomainObject.Predmet.ProtustrankaFormatedOIB_1">  LASTOVO poljoprivredna zadruga u stečaju, OIB 76382298892</derivirana_varijabla>
  </DomainObject.Predmet.ProtustrankaFormatedOIB>
  <DomainObject.Predmet.ProtustrankaFormatedWithAdress>
    <izvorni_sadrzaj> LASTOVO poljoprivredna zadruga u stečaju, /bb, 20290 Lastovo</izvorni_sadrzaj>
    <derivirana_varijabla naziv="DomainObject.Predmet.ProtustrankaFormatedWithAdress_1"> LASTOVO poljoprivredna zadruga u stečaju, /bb, 20290 Lastovo</derivirana_varijabla>
  </DomainObject.Predmet.ProtustrankaFormatedWithAdress>
  <DomainObject.Predmet.ProtustrankaFormatedWithAdressOIB>
    <izvorni_sadrzaj> LASTOVO poljoprivredna zadruga u stečaju, OIB 76382298892, /bb, 20290 Lastovo</izvorni_sadrzaj>
    <derivirana_varijabla naziv="DomainObject.Predmet.ProtustrankaFormatedWithAdressOIB_1"> LASTOVO poljoprivredna zadruga u stečaju, OIB 76382298892, /bb, 20290 Lastovo</derivirana_varijabla>
  </DomainObject.Predmet.ProtustrankaFormatedWithAdressOIB>
  <DomainObject.Predmet.ProtustrankaWithAdress>
    <izvorni_sadrzaj>LASTOVO poljoprivredna zadruga u stečaju /bb, 20290 Lastovo</izvorni_sadrzaj>
    <derivirana_varijabla naziv="DomainObject.Predmet.ProtustrankaWithAdress_1">LASTOVO poljoprivredna zadruga u stečaju /bb, 20290 Lastovo</derivirana_varijabla>
  </DomainObject.Predmet.ProtustrankaWithAdress>
  <DomainObject.Predmet.ProtustrankaWithAdressOIB>
    <izvorni_sadrzaj>LASTOVO poljoprivredna zadruga u stečaju, OIB 76382298892, /bb, 20290 Lastovo</izvorni_sadrzaj>
    <derivirana_varijabla naziv="DomainObject.Predmet.ProtustrankaWithAdressOIB_1">LASTOVO poljoprivredna zadruga u stečaju, OIB 76382298892, /bb, 20290 Lastovo</derivirana_varijabla>
  </DomainObject.Predmet.ProtustrankaWithAdressOIB>
  <DomainObject.Predmet.ProtustrankaNazivFormated>
    <izvorni_sadrzaj>LASTOVO poljoprivredna zadruga u stečaju</izvorni_sadrzaj>
    <derivirana_varijabla naziv="DomainObject.Predmet.ProtustrankaNazivFormated_1">LASTOVO poljoprivredna zadruga u stečaju</derivirana_varijabla>
  </DomainObject.Predmet.ProtustrankaNazivFormated>
  <DomainObject.Predmet.ProtustrankaNazivFormatedOIB>
    <izvorni_sadrzaj>LASTOVO poljoprivredna zadruga u stečaju, OIB 76382298892</izvorni_sadrzaj>
    <derivirana_varijabla naziv="DomainObject.Predmet.ProtustrankaNazivFormatedOIB_1">LASTOVO poljoprivredna zadruga u stečaju, OIB 76382298892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RH MF, Porezna uprava; Luka Antičević; Nada Lešić; Branko Pajić; Gojko Antica; Kuzma Antičević; Eduard Bačko; Anita Barbić; Romano Barbić; Željko Barbić; Anica Borovina; Iva Crnić; CROATIA osiguranje d.d.; Antun Čihoratić; Tina Ćoso; DOMINANT, društvo s ograničenom odgovornošću za trgovinu i proizvodnju; Emanuel Dražinić; Veljko Dražinić; Anton Đivoje; Financijska agencija; Fond za zaštitu okoliša i energetsku učinkovitost; Ivan Glumac; Lucija Glumac; Petar Glumac; Teo Glumac; Juro Grbin; Petar Grgurević; Tonči Grgurević; HRVATSKA AGENCIJA ZA MALO GOSPODARSTVO, INOVACIJE I INVESTICIJE; HEP-Operator distribucijskog sustava d.o.o. za distribuciju i opskrbu električne energije; Hrvatska banka za obnovu i razvoj; Hrvatske vode, pravna osoba za upravljanje vodama; Katina Ivanišević; Ana Ivelja; Irenej Ivelja; Kuzma Ivelja; Lucija Ivelja; Stjepan Jančić; Ivan Jurica; Ivan Karlović; Anica Katić; Antun Katić; Marin Katić; Tonka Katić; KOMUNALAC, društvo s ograničenom odgovornošću za skupljanje, pročišćavanje i distribuciju vode, proizvodnju kruha, trgovi; Antun Krmenko; Ambrozi Lešić; Ivan Lešić; Tonči Lešić; Vesna Lešić; Kristo Manevski; Stjepan Medini; GS1 CROATIA; OPĆINA LASTOVO; PA-VIN Društvo s ograničenom odgovornošću za proizvodnju, trgovinu i usluge; Nikola Pavličević; Martin Pavlović; Joško Rešić; RH MF Porezna uprava; Romano Rigante; Admir Rizvanović; Bartul Sangaleti; Lukša Šarić; Kata Šeparović; Kristo Škratulja; Ambrozi Šutić; Stjepan Tomašin; Frano Tomašin; Marija Valčić; Lucija Vojnović; OPG ˝Barbić˝</izvorni_sadrzaj>
    <derivirana_varijabla naziv="DomainObject.Predmet.StrankaFormated_1">  FINA SPLIT; RH MF, Porezna uprava; Luka Antičević; Nada Lešić; Branko Pajić; Gojko Antica; Kuzma Antičević; Eduard Bačko; Anita Barbić; Romano Barbić; Željko Barbić; Anica Borovina; Iva Crnić; CROATIA osiguranje d.d.; Antun Čihoratić; Tina Ćoso; DOMINANT, društvo s ograničenom odgovornošću za trgovinu i proizvodnju; Emanuel Dražinić; Veljko Dražinić; Anton Đivoje; Financijska agencija; Fond za zaštitu okoliša i energetsku učinkovitost; Ivan Glumac; Lucija Glumac; Petar Glumac; Teo Glumac; Juro Grbin; Petar Grgurević; Tonči Grgurević; HRVATSKA AGENCIJA ZA MALO GOSPODARSTVO, INOVACIJE I INVESTICIJE; HEP-Operator distribucijskog sustava d.o.o. za distribuciju i opskrbu električne energije; Hrvatska banka za obnovu i razvoj; Hrvatske vode, pravna osoba za upravljanje vodama; Katina Ivanišević; Ana Ivelja; Irenej Ivelja; Kuzma Ivelja; Lucija Ivelja; Stjepan Jančić; Ivan Jurica; Ivan Karlović; Anica Katić; Antun Katić; Marin Katić; Tonka Katić; KOMUNALAC, društvo s ograničenom odgovornošću za skupljanje, pročišćavanje i distribuciju vode, proizvodnju kruha, trgovi; Antun Krmenko; Ambrozi Lešić; Ivan Lešić; Tonči Lešić; Vesna Lešić; Kristo Manevski; Stjepan Medini; GS1 CROATIA; OPĆINA LASTOVO; PA-VIN Društvo s ograničenom odgovornošću za proizvodnju, trgovinu i usluge; Nikola Pavličević; Martin Pavlović; Joško Rešić; RH MF Porezna uprava; Romano Rigante; Admir Rizvanović; Bartul Sangaleti; Lukša Šarić; Kata Šeparović; Kristo Škratulja; Ambrozi Šutić; Stjepan Tomašin; Frano Tomašin; Marija Valčić; Lucija Vojnović; OPG ˝Barbić˝</derivirana_varijabla>
  </DomainObject.Predmet.StrankaFormated>
  <DomainObject.Predmet.StrankaFormatedOIB>
    <izvorni_sadrzaj>  FINA SPLIT, OIB 85821130368; RH MF, Porezna uprava, OIB 18683136487; Luka Antičević, OIB 58345366121; Nada Lešić, OIB 12255642690; Branko Pajić, OIB 20522868531; Gojko Antica, OIB 79116417803; Kuzma Antičević, OIB 42880184675; Eduard Bačko, OIB 65904554579; Anita Barbić, OIB 34415498659; Romano Barbić, OIB 97008650687; Željko Barbić, OIB 78569907052; Anica Borovina, OIB 63794063645; Iva Crnić, OIB 23766012117; CROATIA osiguranje d.d., OIB 26187994862; Antun Čihoratić, OIB 06621248380; Tina Ćoso, OIB 66587200563; DOMINANT, društvo s ograničenom odgovornošću za trgovinu i proizvodnju, OIB 62799980235; Emanuel Dražinić, OIB 11775023876; Veljko Dražinić, OIB 22510724230; Anton Đivoje, OIB 62722176347; Financijska agencija, OIB 85821130368; Fond za zaštitu okoliša i energetsku učinkovitost, OIB 85828625994; Ivan Glumac, OIB 01991419439; Lucija Glumac, OIB 13283908832; Petar Glumac, OIB 02080682445; Teo Glumac, OIB 49769989697; Juro Grbin, OIB 02653118196; Petar Grgurević, OIB 58625796728; Tonči Grgurević, OIB 84718440500; HRVATSKA AGENCIJA ZA MALO GOSPODARSTVO, INOVACIJE I INVESTICIJE, OIB 25609559342; HEP-Operator distribucijskog sustava d.o.o. za distribuciju i opskrbu električne energije, OIB 46830600751; Hrvatska banka za obnovu i razvoj, OIB 26702280390; Hrvatske vode, pravna osoba za upravljanje vodama, OIB 28921383001; Katina Ivanišević, OIB 92467569810; Ana Ivelja, OIB 27688166102; Irenej Ivelja, OIB 85331695711; Kuzma Ivelja, OIB 34513938687; Lucija Ivelja, OIB 92954814810; Stjepan Jančić, OIB 89727189421; Ivan Jurica, OIB 11366984233; Ivan Karlović, OIB 63004625743; Anica Katić, OIB 27294082320; Antun Katić, OIB 55845856654; Marin Katić, OIB 95191923715; Tonka Katić, OIB 78141555853; KOMUNALAC, društvo s ograničenom odgovornošću za skupljanje, pročišćavanje i distribuciju vode, proizvodnju kruha, trgovi, OIB 09301935182; Antun Krmenko, OIB 33670621378; Ambrozi Lešić, OIB 13888110844; Ivan Lešić, OIB 29633138636; Tonči Lešić, OIB 48896772582; Vesna Lešić, OIB 45870364324; Kristo Manevski, OIB 70220852891; Stjepan Medini, OIB 96475093885; GS1 CROATIA, OIB 03365973101; OPĆINA LASTOVO, OIB 96014931839; PA-VIN Društvo s ograničenom odgovornošću za proizvodnju, trgovinu i usluge, OIB 59920925649; Nikola Pavličević, OIB 77871983312; Martin Pavlović, OIB 02723420705; Joško Rešić, OIB 58908779123; RH MF Porezna uprava, OIB 18683136487; Romano Rigante, OIB 11110061670; Admir Rizvanović, OIB 91609706858; Bartul Sangaleti, OIB 97831529944; Lukša Šarić, OIB 44445504737; Kata Šeparović, OIB 83579422753; Kristo Škratulja, OIB 34524370060; Ambrozi Šutić, OIB 13137706252; Stjepan Tomašin, OIB 34673312361; Frano Tomašin, OIB 07259838493; Marija Valčić, OIB 44547948922; Lucija Vojnović, OIB 20395527805; OPG ˝Barbić˝, OIB 49253854741</izvorni_sadrzaj>
    <derivirana_varijabla naziv="DomainObject.Predmet.StrankaFormatedOIB_1">  FINA SPLIT, OIB 85821130368; RH MF, Porezna uprava, OIB 18683136487; Luka Antičević, OIB 58345366121; Nada Lešić, OIB 12255642690; Branko Pajić, OIB 20522868531; Gojko Antica, OIB 79116417803; Kuzma Antičević, OIB 42880184675; Eduard Bačko, OIB 65904554579; Anita Barbić, OIB 34415498659; Romano Barbić, OIB 97008650687; Željko Barbić, OIB 78569907052; Anica Borovina, OIB 63794063645; Iva Crnić, OIB 23766012117; CROATIA osiguranje d.d., OIB 26187994862; Antun Čihoratić, OIB 06621248380; Tina Ćoso, OIB 66587200563; DOMINANT, društvo s ograničenom odgovornošću za trgovinu i proizvodnju, OIB 62799980235; Emanuel Dražinić, OIB 11775023876; Veljko Dražinić, OIB 22510724230; Anton Đivoje, OIB 62722176347; Financijska agencija, OIB 85821130368; Fond za zaštitu okoliša i energetsku učinkovitost, OIB 85828625994; Ivan Glumac, OIB 01991419439; Lucija Glumac, OIB 13283908832; Petar Glumac, OIB 02080682445; Teo Glumac, OIB 49769989697; Juro Grbin, OIB 02653118196; Petar Grgurević, OIB 58625796728; Tonči Grgurević, OIB 84718440500; HRVATSKA AGENCIJA ZA MALO GOSPODARSTVO, INOVACIJE I INVESTICIJE, OIB 25609559342; HEP-Operator distribucijskog sustava d.o.o. za distribuciju i opskrbu električne energije, OIB 46830600751; Hrvatska banka za obnovu i razvoj, OIB 26702280390; Hrvatske vode, pravna osoba za upravljanje vodama, OIB 28921383001; Katina Ivanišević, OIB 92467569810; Ana Ivelja, OIB 27688166102; Irenej Ivelja, OIB 85331695711; Kuzma Ivelja, OIB 34513938687; Lucija Ivelja, OIB 92954814810; Stjepan Jančić, OIB 89727189421; Ivan Jurica, OIB 11366984233; Ivan Karlović, OIB 63004625743; Anica Katić, OIB 27294082320; Antun Katić, OIB 55845856654; Marin Katić, OIB 95191923715; Tonka Katić, OIB 78141555853; KOMUNALAC, društvo s ograničenom odgovornošću za skupljanje, pročišćavanje i distribuciju vode, proizvodnju kruha, trgovi, OIB 09301935182; Antun Krmenko, OIB 33670621378; Ambrozi Lešić, OIB 13888110844; Ivan Lešić, OIB 29633138636; Tonči Lešić, OIB 48896772582; Vesna Lešić, OIB 45870364324; Kristo Manevski, OIB 70220852891; Stjepan Medini, OIB 96475093885; GS1 CROATIA, OIB 03365973101; OPĆINA LASTOVO, OIB 96014931839; PA-VIN Društvo s ograničenom odgovornošću za proizvodnju, trgovinu i usluge, OIB 59920925649; Nikola Pavličević, OIB 77871983312; Martin Pavlović, OIB 02723420705; Joško Rešić, OIB 58908779123; RH MF Porezna uprava, OIB 18683136487; Romano Rigante, OIB 11110061670; Admir Rizvanović, OIB 91609706858; Bartul Sangaleti, OIB 97831529944; Lukša Šarić, OIB 44445504737; Kata Šeparović, OIB 83579422753; Kristo Škratulja, OIB 34524370060; Ambrozi Šutić, OIB 13137706252; Stjepan Tomašin, OIB 34673312361; Frano Tomašin, OIB 07259838493; Marija Valčić, OIB 44547948922; Lucija Vojnović, OIB 20395527805; OPG ˝Barbić˝, OIB 49253854741</derivirana_varijabla>
  </DomainObject.Predmet.StrankaFormatedOIB>
  <DomainObject.Predmet.StrankaFormatedWithAdress>
    <izvorni_sadrzaj> FINA SPLIT, Mažuranićevo šetalište 24 b, 21000 Split; RH MF, Porezna uprava; Luka Antičević, Dragovoda 19, 20290 Uble; Nada Lešić, Dolac 7, 20290 Lastovo; Branko Pajić, Dragovode 26, 20290 Lastovo; Gojko Antica, Portorus 42, 20290 Skrivena Luka; Kuzma Antičević, Gornja Luka 4, 20290 Lastovo; Eduard Bačko, Luža 14, 20290 Lastovo; Anita Barbić, Frana Antice 6, 20290 Lastovo; Romano Barbić, Sv.vicenca 15, 20290 Lastovo; Željko Barbić, Dragovoda 23, 20290 Uble; Anica Borovina, Dragovoda 10, 20290 Uble; Iva Crnić, Bruna Bušića 6, 20290 Uble; CROATIA osiguranje d.d., Miramarska 22, Zagreb; Antun Čihoratić, Ulica Zaklopatica 42, 20290 Zaklopatica; Tina Ćoso, Kneževa 10, 20290 Lastovo; DOMINANT, društvo s ograničenom odgovornošću za trgovinu i proizvodnju, Splitska 30, 20350 Metković; Emanuel Dražinić, Portorus 94, 20290 Skrivena Luka; Veljko Dražinić, Homac 3, 20290 Lastovo; Anton Đivoje, Pokladarska 2, 20290 Lastovo; Financijska agencija, Vrtni put 3, Zagreb; Fond za zaštitu okoliša i energetsku učinkovitost, Ksaver 208, Zagreb; Ivan Glumac, Pod Glavicu 2, 20290 Lastovo; Lucija Glumac, Pod Stražu 20, 20290 Lastovo; Petar Glumac, Pod Stražu 10, 20290 Lastovo; Teo Glumac, Pod Stražu 20, 20290 Lastovo; Juro Grbin, Sv.kuzme I Damjana 49, 20290 Lastovo; Petar Grgurević, Junija Palmotića 13, 20290 Lastovo; Tonči Grgurević, Zaklopatica 10, 20290 Zaklopatica; HRVATSKA AGENCIJA ZA MALO GOSPODARSTVO, INOVACIJE I INVESTICIJE, Prilaz Gjure Deželića 7, Zagreb; HEP-Operator distribucijskog sustava d.o.o. za distribuciju i opskrbu električne energije, Nikole Tesle 3, 20000 Dubrovnik; Hrvatska banka za obnovu i razvoj, Strossmayerov trg 9, 10000 Zagreb; Hrvatske vode, pravna osoba za upravljanje vodama, Grada Vukovara 220, Zagreb; Katina Ivanišević, Viška 17, 21000 Split; Ana Ivelja, Lastovo bb, 20290 Lastovo; Irenej Ivelja, Kneževa 8, 20290 Lastovo; Kuzma Ivelja, Junija Palmotića 2, 20290 Lastovo; Lucija Ivelja, Frana Antice 8, 20290 Lastovo; Stjepan Jančić, Put Dr.ante Starčevića 137b, 20207 Kupari; Ivan Jurica, Biskupa Đivoje 1, 20290 Lastovo; Ivan Karlović, Zaklopatica 11, 20290 Zaklopatica; Anica Katić, Zaklopatica 26, 20290 Zaklopatica; Antun Katić, Dobre Dobričevića 4, 20290 Lastovo; Marin Katić, Put Jurjeve 3, 20290 Pasadur; Tonka Katić, Prehodišća 15, 20290 Pasadur; KOMUNALAC, društvo s ograničenom odgovornošću za skupljanje, pročišćavanje i distribuciju vode, proizvodnju kruha, trgovi, Lastovo/bb, 20290 Lastovo; Antun Krmenko, Kneževa 18, 20290 Lastovo; Ambrozi Lešić, Ulica Opata Don Iva Matijace 22, 20260 Korčula; Ivan Lešić, Dolac 13, 20290 Lastovo; Tonči Lešić, Pod Stražu 1, 20290 Lastovo; Vesna Lešić, Junija Palmotića 11, 20290 Lastovo; Kristo Manevski, Sv.kuzme I Damjana 51, 20290 Lastovo; Stjepan Medini, Put Zaglava 4, 20290 Uble; GS1 CROATIA, Tuškanac 14, 10000 Zagreb; OPĆINA LASTOVO, Dolac 3, 20290 Lastovo; PA-VIN Društvo s ograničenom odgovornošću za proizvodnju, trgovinu i usluge, Većeslava Holjevca 20, 10450 Jastrebarsko; Nikola Pavličević, Kneževa 4, 20290 Lastovo; Martin Pavlović, Kneževa 24, 20290 Lastovo; Joško Rešić, Dragovoda 1, 20290 Uble; RH MF Porezna uprava; Romano Rigante, Pasadur 5, 20290 Pasadur; Admir Rizvanović, Put Lenge 6, 20290 Pasadur; Bartul Sangaleti, Dovnja Luka 4, 20290 Lastovo; Lukša Šarić, Dolac 4, 20290 Lastovo; Kata Šeparović, Marina Držića 2, 20290 Uble; Kristo Škratulja, Dobre Dobričevića 1, 20290 Lastovo; Ambrozi Šutić, Antuna Bogdanovića 19, 20290 Lastovo; Stjepan Tomašin, Pjevor 8, 20290 Lastovo; Frano Tomašin, Ravance 2, 20290 Lastovo; Marija Valčić, Internacionalnih Brigada 16, 51000 Rijeka; Lucija Vojnović, Homac 8, 20290 Lastovo; OPG ˝Barbić˝, Put Grmice 4, 20290 Lastovo</izvorni_sadrzaj>
    <derivirana_varijabla naziv="DomainObject.Predmet.StrankaFormatedWithAdress_1"> FINA SPLIT, Mažuranićevo šetalište 24 b, 21000 Split; RH MF, Porezna uprava; Luka Antičević, Dragovoda 19, 20290 Uble; Nada Lešić, Dolac 7, 20290 Lastovo; Branko Pajić, Dragovode 26, 20290 Lastovo; Gojko Antica, Portorus 42, 20290 Skrivena Luka; Kuzma Antičević, Gornja Luka 4, 20290 Lastovo; Eduard Bačko, Luža 14, 20290 Lastovo; Anita Barbić, Frana Antice 6, 20290 Lastovo; Romano Barbić, Sv.vicenca 15, 20290 Lastovo; Željko Barbić, Dragovoda 23, 20290 Uble; Anica Borovina, Dragovoda 10, 20290 Uble; Iva Crnić, Bruna Bušića 6, 20290 Uble; CROATIA osiguranje d.d., Miramarska 22, Zagreb; Antun Čihoratić, Ulica Zaklopatica 42, 20290 Zaklopatica; Tina Ćoso, Kneževa 10, 20290 Lastovo; DOMINANT, društvo s ograničenom odgovornošću za trgovinu i proizvodnju, Splitska 30, 20350 Metković; Emanuel Dražinić, Portorus 94, 20290 Skrivena Luka; Veljko Dražinić, Homac 3, 20290 Lastovo; Anton Đivoje, Pokladarska 2, 20290 Lastovo; Financijska agencija, Vrtni put 3, Zagreb; Fond za zaštitu okoliša i energetsku učinkovitost, Ksaver 208, Zagreb; Ivan Glumac, Pod Glavicu 2, 20290 Lastovo; Lucija Glumac, Pod Stražu 20, 20290 Lastovo; Petar Glumac, Pod Stražu 10, 20290 Lastovo; Teo Glumac, Pod Stražu 20, 20290 Lastovo; Juro Grbin, Sv.kuzme I Damjana 49, 20290 Lastovo; Petar Grgurević, Junija Palmotića 13, 20290 Lastovo; Tonči Grgurević, Zaklopatica 10, 20290 Zaklopatica; HRVATSKA AGENCIJA ZA MALO GOSPODARSTVO, INOVACIJE I INVESTICIJE, Prilaz Gjure Deželića 7, Zagreb; HEP-Operator distribucijskog sustava d.o.o. za distribuciju i opskrbu električne energije, Nikole Tesle 3, 20000 Dubrovnik; Hrvatska banka za obnovu i razvoj, Strossmayerov trg 9, 10000 Zagreb; Hrvatske vode, pravna osoba za upravljanje vodama, Grada Vukovara 220, Zagreb; Katina Ivanišević, Viška 17, 21000 Split; Ana Ivelja, Lastovo bb, 20290 Lastovo; Irenej Ivelja, Kneževa 8, 20290 Lastovo; Kuzma Ivelja, Junija Palmotića 2, 20290 Lastovo; Lucija Ivelja, Frana Antice 8, 20290 Lastovo; Stjepan Jančić, Put Dr.ante Starčevića 137b, 20207 Kupari; Ivan Jurica, Biskupa Đivoje 1, 20290 Lastovo; Ivan Karlović, Zaklopatica 11, 20290 Zaklopatica; Anica Katić, Zaklopatica 26, 20290 Zaklopatica; Antun Katić, Dobre Dobričevića 4, 20290 Lastovo; Marin Katić, Put Jurjeve 3, 20290 Pasadur; Tonka Katić, Prehodišća 15, 20290 Pasadur; KOMUNALAC, društvo s ograničenom odgovornošću za skupljanje, pročišćavanje i distribuciju vode, proizvodnju kruha, trgovi, Lastovo/bb, 20290 Lastovo; Antun Krmenko, Kneževa 18, 20290 Lastovo; Ambrozi Lešić, Ulica Opata Don Iva Matijace 22, 20260 Korčula; Ivan Lešić, Dolac 13, 20290 Lastovo; Tonči Lešić, Pod Stražu 1, 20290 Lastovo; Vesna Lešić, Junija Palmotića 11, 20290 Lastovo; Kristo Manevski, Sv.kuzme I Damjana 51, 20290 Lastovo; Stjepan Medini, Put Zaglava 4, 20290 Uble; GS1 CROATIA, Tuškanac 14, 10000 Zagreb; OPĆINA LASTOVO, Dolac 3, 20290 Lastovo; PA-VIN Društvo s ograničenom odgovornošću za proizvodnju, trgovinu i usluge, Većeslava Holjevca 20, 10450 Jastrebarsko; Nikola Pavličević, Kneževa 4, 20290 Lastovo; Martin Pavlović, Kneževa 24, 20290 Lastovo; Joško Rešić, Dragovoda 1, 20290 Uble; RH MF Porezna uprava; Romano Rigante, Pasadur 5, 20290 Pasadur; Admir Rizvanović, Put Lenge 6, 20290 Pasadur; Bartul Sangaleti, Dovnja Luka 4, 20290 Lastovo; Lukša Šarić, Dolac 4, 20290 Lastovo; Kata Šeparović, Marina Držića 2, 20290 Uble; Kristo Škratulja, Dobre Dobričevića 1, 20290 Lastovo; Ambrozi Šutić, Antuna Bogdanovića 19, 20290 Lastovo; Stjepan Tomašin, Pjevor 8, 20290 Lastovo; Frano Tomašin, Ravance 2, 20290 Lastovo; Marija Valčić, Internacionalnih Brigada 16, 51000 Rijeka; Lucija Vojnović, Homac 8, 20290 Lastovo; OPG ˝Barbić˝, Put Grmice 4, 20290 Lastovo</derivirana_varijabla>
  </DomainObject.Predmet.StrankaFormatedWithAdress>
  <DomainObject.Predmet.StrankaFormatedWithAdressOIB>
    <izvorni_sadrzaj> FINA SPLIT, OIB 85821130368, Mažuranićevo šetalište 24 b, 21000 Split; RH MF, Porezna uprava, OIB 18683136487; Luka Antičević, OIB 58345366121, Dragovoda 19, 20290 Uble; Nada Lešić, OIB 12255642690, Dolac 7, 20290 Lastovo; Branko Pajić, OIB 20522868531, Dragovode 26, 20290 Lastovo; Gojko Antica, OIB 79116417803, Portorus 42, 20290 Skrivena Luka; Kuzma Antičević, OIB 42880184675, Gornja Luka 4, 20290 Lastovo; Eduard Bačko, OIB 65904554579, Luža 14, 20290 Lastovo; Anita Barbić, OIB 34415498659, Frana Antice 6, 20290 Lastovo; Romano Barbić, OIB 97008650687, Sv.vicenca 15, 20290 Lastovo; Željko Barbić, OIB 78569907052, Dragovoda 23, 20290 Uble; Anica Borovina, OIB 63794063645, Dragovoda 10, 20290 Uble; Iva Crnić, OIB 23766012117, Bruna Bušića 6, 20290 Uble; CROATIA osiguranje d.d., OIB 26187994862, Miramarska 22, Zagreb; Antun Čihoratić, OIB 06621248380, Ulica Zaklopatica 42, 20290 Zaklopatica; Tina Ćoso, OIB 66587200563, Kneževa 10, 20290 Lastovo; DOMINANT, društvo s ograničenom odgovornošću za trgovinu i proizvodnju, OIB 62799980235, Splitska 30, 20350 Metković; Emanuel Dražinić, OIB 11775023876, Portorus 94, 20290 Skrivena Luka; Veljko Dražinić, OIB 22510724230, Homac 3, 20290 Lastovo; Anton Đivoje, OIB 62722176347, Pokladarska 2, 20290 Lastovo; Financijska agencija, OIB 85821130368, Vrtni put 3, Zagreb; Fond za zaštitu okoliša i energetsku učinkovitost, OIB 85828625994, Ksaver 208, Zagreb; Ivan Glumac, OIB 01991419439, Pod Glavicu 2, 20290 Lastovo; Lucija Glumac, OIB 13283908832, Pod Stražu 20, 20290 Lastovo; Petar Glumac, OIB 02080682445, Pod Stražu 10, 20290 Lastovo; Teo Glumac, OIB 49769989697, Pod Stražu 20, 20290 Lastovo; Juro Grbin, OIB 02653118196, Sv.kuzme I Damjana 49, 20290 Lastovo; Petar Grgurević, OIB 58625796728, Junija Palmotića 13, 20290 Lastovo; Tonči Grgurević, OIB 84718440500, Zaklopatica 10, 20290 Zaklopatica; HRVATSKA AGENCIJA ZA MALO GOSPODARSTVO, INOVACIJE I INVESTICIJE, OIB 25609559342, Prilaz Gjure Deželića 7, Zagreb; HEP-Operator distribucijskog sustava d.o.o. za distribuciju i opskrbu električne energije, OIB 46830600751, Nikole Tesle 3, 20000 Dubrovnik; Hrvatska banka za obnovu i razvoj, OIB 26702280390, Strossmayerov trg 9, 10000 Zagreb; Hrvatske vode, pravna osoba za upravljanje vodama, OIB 28921383001, Grada Vukovara 220, Zagreb; Katina Ivanišević, OIB 92467569810, Viška 17, 21000 Split; Ana Ivelja, OIB 27688166102, Lastovo bb, 20290 Lastovo; Irenej Ivelja, OIB 85331695711, Kneževa 8, 20290 Lastovo; Kuzma Ivelja, OIB 34513938687, Junija Palmotića 2, 20290 Lastovo; Lucija Ivelja, OIB 92954814810, Frana Antice 8, 20290 Lastovo; Stjepan Jančić, OIB 89727189421, Put Dr.ante Starčevića 137b, 20207 Kupari; Ivan Jurica, OIB 11366984233, Biskupa Đivoje 1, 20290 Lastovo; Ivan Karlović, OIB 63004625743, Zaklopatica 11, 20290 Zaklopatica; Anica Katić, OIB 27294082320, Zaklopatica 26, 20290 Zaklopatica; Antun Katić, OIB 55845856654, Dobre Dobričevića 4, 20290 Lastovo; Marin Katić, OIB 95191923715, Put Jurjeve 3, 20290 Pasadur; Tonka Katić, OIB 78141555853, Prehodišća 15, 20290 Pasadur; KOMUNALAC, društvo s ograničenom odgovornošću za skupljanje, pročišćavanje i distribuciju vode, proizvodnju kruha, trgovi, OIB 09301935182, Lastovo/bb, 20290 Lastovo; Antun Krmenko, OIB 33670621378, Kneževa 18, 20290 Lastovo; Ambrozi Lešić, OIB 13888110844, Ulica Opata Don Iva Matijace 22, 20260 Korčula; Ivan Lešić, OIB 29633138636, Dolac 13, 20290 Lastovo; Tonči Lešić, OIB 48896772582, Pod Stražu 1, 20290 Lastovo; Vesna Lešić, OIB 45870364324, Junija Palmotića 11, 20290 Lastovo; Kristo Manevski, OIB 70220852891, Sv.kuzme I Damjana 51, 20290 Lastovo; Stjepan Medini, OIB 96475093885, Put Zaglava 4, 20290 Uble; GS1 CROATIA, OIB 03365973101, Tuškanac 14, 10000 Zagreb; OPĆINA LASTOVO, OIB 96014931839, Dolac 3, 20290 Lastovo; PA-VIN Društvo s ograničenom odgovornošću za proizvodnju, trgovinu i usluge, OIB 59920925649, Većeslava Holjevca 20, 10450 Jastrebarsko; Nikola Pavličević, OIB 77871983312, Kneževa 4, 20290 Lastovo; Martin Pavlović, OIB 02723420705, Kneževa 24, 20290 Lastovo; Joško Rešić, OIB 58908779123, Dragovoda 1, 20290 Uble; RH MF Porezna uprava, OIB 18683136487; Romano Rigante, OIB 11110061670, Pasadur 5, 20290 Pasadur; Admir Rizvanović, OIB 91609706858, Put Lenge 6, 20290 Pasadur; Bartul Sangaleti, OIB 97831529944, Dovnja Luka 4, 20290 Lastovo; Lukša Šarić, OIB 44445504737, Dolac 4, 20290 Lastovo; Kata Šeparović, OIB 83579422753, Marina Držića 2, 20290 Uble; Kristo Škratulja, OIB 34524370060, Dobre Dobričevića 1, 20290 Lastovo; Ambrozi Šutić, OIB 13137706252, Antuna Bogdanovića 19, 20290 Lastovo; Stjepan Tomašin, OIB 34673312361, Pjevor 8, 20290 Lastovo; Frano Tomašin, OIB 07259838493, Ravance 2, 20290 Lastovo; Marija Valčić, OIB 44547948922, Internacionalnih Brigada 16, 51000 Rijeka; Lucija Vojnović, OIB 20395527805, Homac 8, 20290 Lastovo; OPG ˝Barbić˝, OIB 49253854741, Put Grmice 4, 20290 Lastovo</izvorni_sadrzaj>
    <derivirana_varijabla naziv="DomainObject.Predmet.StrankaFormatedWithAdressOIB_1"> FINA SPLIT, OIB 85821130368, Mažuranićevo šetalište 24 b, 21000 Split; RH MF, Porezna uprava, OIB 18683136487; Luka Antičević, OIB 58345366121, Dragovoda 19, 20290 Uble; Nada Lešić, OIB 12255642690, Dolac 7, 20290 Lastovo; Branko Pajić, OIB 20522868531, Dragovode 26, 20290 Lastovo; Gojko Antica, OIB 79116417803, Portorus 42, 20290 Skrivena Luka; Kuzma Antičević, OIB 42880184675, Gornja Luka 4, 20290 Lastovo; Eduard Bačko, OIB 65904554579, Luža 14, 20290 Lastovo; Anita Barbić, OIB 34415498659, Frana Antice 6, 20290 Lastovo; Romano Barbić, OIB 97008650687, Sv.vicenca 15, 20290 Lastovo; Željko Barbić, OIB 78569907052, Dragovoda 23, 20290 Uble; Anica Borovina, OIB 63794063645, Dragovoda 10, 20290 Uble; Iva Crnić, OIB 23766012117, Bruna Bušića 6, 20290 Uble; CROATIA osiguranje d.d., OIB 26187994862, Miramarska 22, Zagreb; Antun Čihoratić, OIB 06621248380, Ulica Zaklopatica 42, 20290 Zaklopatica; Tina Ćoso, OIB 66587200563, Kneževa 10, 20290 Lastovo; DOMINANT, društvo s ograničenom odgovornošću za trgovinu i proizvodnju, OIB 62799980235, Splitska 30, 20350 Metković; Emanuel Dražinić, OIB 11775023876, Portorus 94, 20290 Skrivena Luka; Veljko Dražinić, OIB 22510724230, Homac 3, 20290 Lastovo; Anton Đivoje, OIB 62722176347, Pokladarska 2, 20290 Lastovo; Financijska agencija, OIB 85821130368, Vrtni put 3, Zagreb; Fond za zaštitu okoliša i energetsku učinkovitost, OIB 85828625994, Ksaver 208, Zagreb; Ivan Glumac, OIB 01991419439, Pod Glavicu 2, 20290 Lastovo; Lucija Glumac, OIB 13283908832, Pod Stražu 20, 20290 Lastovo; Petar Glumac, OIB 02080682445, Pod Stražu 10, 20290 Lastovo; Teo Glumac, OIB 49769989697, Pod Stražu 20, 20290 Lastovo; Juro Grbin, OIB 02653118196, Sv.kuzme I Damjana 49, 20290 Lastovo; Petar Grgurević, OIB 58625796728, Junija Palmotića 13, 20290 Lastovo; Tonči Grgurević, OIB 84718440500, Zaklopatica 10, 20290 Zaklopatica; HRVATSKA AGENCIJA ZA MALO GOSPODARSTVO, INOVACIJE I INVESTICIJE, OIB 25609559342, Prilaz Gjure Deželića 7, Zagreb; HEP-Operator distribucijskog sustava d.o.o. za distribuciju i opskrbu električne energije, OIB 46830600751, Nikole Tesle 3, 20000 Dubrovnik; Hrvatska banka za obnovu i razvoj, OIB 26702280390, Strossmayerov trg 9, 10000 Zagreb; Hrvatske vode, pravna osoba za upravljanje vodama, OIB 28921383001, Grada Vukovara 220, Zagreb; Katina Ivanišević, OIB 92467569810, Viška 17, 21000 Split; Ana Ivelja, OIB 27688166102, Lastovo bb, 20290 Lastovo; Irenej Ivelja, OIB 85331695711, Kneževa 8, 20290 Lastovo; Kuzma Ivelja, OIB 34513938687, Junija Palmotića 2, 20290 Lastovo; Lucija Ivelja, OIB 92954814810, Frana Antice 8, 20290 Lastovo; Stjepan Jančić, OIB 89727189421, Put Dr.ante Starčevića 137b, 20207 Kupari; Ivan Jurica, OIB 11366984233, Biskupa Đivoje 1, 20290 Lastovo; Ivan Karlović, OIB 63004625743, Zaklopatica 11, 20290 Zaklopatica; Anica Katić, OIB 27294082320, Zaklopatica 26, 20290 Zaklopatica; Antun Katić, OIB 55845856654, Dobre Dobričevića 4, 20290 Lastovo; Marin Katić, OIB 95191923715, Put Jurjeve 3, 20290 Pasadur; Tonka Katić, OIB 78141555853, Prehodišća 15, 20290 Pasadur; KOMUNALAC, društvo s ograničenom odgovornošću za skupljanje, pročišćavanje i distribuciju vode, proizvodnju kruha, trgovi, OIB 09301935182, Lastovo/bb, 20290 Lastovo; Antun Krmenko, OIB 33670621378, Kneževa 18, 20290 Lastovo; Ambrozi Lešić, OIB 13888110844, Ulica Opata Don Iva Matijace 22, 20260 Korčula; Ivan Lešić, OIB 29633138636, Dolac 13, 20290 Lastovo; Tonči Lešić, OIB 48896772582, Pod Stražu 1, 20290 Lastovo; Vesna Lešić, OIB 45870364324, Junija Palmotića 11, 20290 Lastovo; Kristo Manevski, OIB 70220852891, Sv.kuzme I Damjana 51, 20290 Lastovo; Stjepan Medini, OIB 96475093885, Put Zaglava 4, 20290 Uble; GS1 CROATIA, OIB 03365973101, Tuškanac 14, 10000 Zagreb; OPĆINA LASTOVO, OIB 96014931839, Dolac 3, 20290 Lastovo; PA-VIN Društvo s ograničenom odgovornošću za proizvodnju, trgovinu i usluge, OIB 59920925649, Većeslava Holjevca 20, 10450 Jastrebarsko; Nikola Pavličević, OIB 77871983312, Kneževa 4, 20290 Lastovo; Martin Pavlović, OIB 02723420705, Kneževa 24, 20290 Lastovo; Joško Rešić, OIB 58908779123, Dragovoda 1, 20290 Uble; RH MF Porezna uprava, OIB 18683136487; Romano Rigante, OIB 11110061670, Pasadur 5, 20290 Pasadur; Admir Rizvanović, OIB 91609706858, Put Lenge 6, 20290 Pasadur; Bartul Sangaleti, OIB 97831529944, Dovnja Luka 4, 20290 Lastovo; Lukša Šarić, OIB 44445504737, Dolac 4, 20290 Lastovo; Kata Šeparović, OIB 83579422753, Marina Držića 2, 20290 Uble; Kristo Škratulja, OIB 34524370060, Dobre Dobričevića 1, 20290 Lastovo; Ambrozi Šutić, OIB 13137706252, Antuna Bogdanovića 19, 20290 Lastovo; Stjepan Tomašin, OIB 34673312361, Pjevor 8, 20290 Lastovo; Frano Tomašin, OIB 07259838493, Ravance 2, 20290 Lastovo; Marija Valčić, OIB 44547948922, Internacionalnih Brigada 16, 51000 Rijeka; Lucija Vojnović, OIB 20395527805, Homac 8, 20290 Lastovo; OPG ˝Barbić˝, OIB 49253854741, Put Grmice 4, 20290 Lastovo</derivirana_varijabla>
  </DomainObject.Predmet.StrankaFormatedWithAdressOIB>
  <DomainObject.Predmet.StrankaWithAdress>
    <izvorni_sadrzaj>FINA SPLIT Mažuranićevo šetalište 24 b,21000 Split,RH MF, Porezna uprava ,Luka Antičević Dragovoda 19,20290 Uble,Nada Lešić Dolac 7,20290 Lastovo,Branko Pajić Dragovode 26,20290 Lastovo,Gojko Antica Portorus 42,20290 Skrivena Luka,Kuzma Antičević Gornja Luka 4,20290 Lastovo,Eduard Bačko Luža 14,20290 Lastovo,Anita Barbić Frana Antice 6,20290 Lastovo,Romano Barbić Sv.vicenca 15,20290 Lastovo,Željko Barbić Dragovoda 23,20290 Uble,Anica Borovina Dragovoda 10,20290 Uble,Iva Crnić Bruna Bušića 6,20290 Uble,CROATIA osiguranje d.d. Miramarska 22,Zagreb,Antun Čihoratić Ulica Zaklopatica 42,20290 Zaklopatica,Tina Ćoso Kneževa 10,20290 Lastovo,DOMINANT, društvo s ograničenom odgovornošću za trgovinu i proizvodnju Splitska 30,20350 Metković,Emanuel Dražinić Portorus 94,20290 Skrivena Luka,Veljko Dražinić Homac 3,20290 Lastovo,Anton Đivoje Pokladarska 2,20290 Lastovo,Financijska agencija Vrtni put 3,Zagreb,Fond za zaštitu okoliša i energetsku učinkovitost Ksaver 208,Zagreb,Ivan Glumac Pod Glavicu 2,20290 Lastovo,Lucija Glumac Pod Stražu 20,20290 Lastovo,Petar Glumac Pod Stražu 10,20290 Lastovo,Teo Glumac Pod Stražu 20,20290 Lastovo,Juro Grbin Sv.kuzme I Damjana 49,20290 Lastovo,Petar Grgurević Junija Palmotića 13,20290 Lastovo,Tonči Grgurević Zaklopatica 10,20290 Zaklopatica,HRVATSKA AGENCIJA ZA MALO GOSPODARSTVO, INOVACIJE I INVESTICIJE Prilaz Gjure Deželića 7,Zagreb,HEP-Operator distribucijskog sustava d.o.o. za distribuciju i opskrbu električne energije Nikole Tesle 3,20000 Dubrovnik,Hrvatska banka za obnovu i razvoj Strossmayerov trg 9,10000 Zagreb,Hrvatske vode, pravna osoba za upravljanje vodama Grada Vukovara 220,Zagreb,Katina Ivanišević Viška 17,21000 Split,Ana Ivelja Lastovo bb,20290 Lastovo,Irenej Ivelja Kneževa 8,20290 Lastovo,Kuzma Ivelja Junija Palmotića 2,20290 Lastovo,Lucija Ivelja Frana Antice 8,20290 Lastovo,Stjepan Jančić Put Dr.ante Starčevića 137b,20207 Kupari,Ivan Jurica Biskupa Đivoje 1,20290 Lastovo,Ivan Karlović Zaklopatica 11,20290 Zaklopatica,Anica Katić Zaklopatica 26,20290 Zaklopatica,Antun Katić Dobre Dobričevića 4,20290 Lastovo,Marin Katić Put Jurjeve 3,20290 Pasadur,Tonka Katić Prehodišća 15,20290 Pasadur,KOMUNALAC, društvo s ograničenom odgovornošću za skupljanje, pročišćavanje i distribuciju vode, proizvodnju kruha, trgovi Lastovo/bb,20290 Lastovo,Antun Krmenko Kneževa 18,20290 Lastovo,Ambrozi Lešić Ulica Opata Don Iva Matijace 22,20260 Korčula,Ivan Lešić Dolac 13,20290 Lastovo,Tonči Lešić Pod Stražu 1,20290 Lastovo,Vesna Lešić Junija Palmotića 11,20290 Lastovo,Kristo Manevski Sv.kuzme I Damjana 51,20290 Lastovo,Stjepan Medini Put Zaglava 4,20290 Uble,GS1 CROATIA Tuškanac 14,10000 Zagreb,OPĆINA LASTOVO Dolac 3,20290 Lastovo,PA-VIN Društvo s ograničenom odgovornošću za proizvodnju, trgovinu i usluge Većeslava Holjevca 20,10450 Jastrebarsko,Nikola Pavličević Kneževa 4,20290 Lastovo,Martin Pavlović Kneževa 24,20290 Lastovo,Joško Rešić Dragovoda 1,20290 Uble,RH MF Porezna uprava ,Romano Rigante Pasadur 5,20290 Pasadur,Admir Rizvanović Put Lenge 6,20290 Pasadur,Bartul Sangaleti Dovnja Luka 4,20290 Lastovo,Lukša Šarić Dolac 4,20290 Lastovo,Kata Šeparović Marina Držića 2,20290 Uble,Kristo Škratulja Dobre Dobričevića 1,20290 Lastovo,Ambrozi Šutić Antuna Bogdanovića 19,20290 Lastovo,Stjepan Tomašin Pjevor 8,20290 Lastovo,Frano Tomašin Ravance 2,20290 Lastovo,Marija Valčić Internacionalnih Brigada 16,51000 Rijeka,Lucija Vojnović Homac 8,20290 Lastovo,OPG ˝Barbić˝ Put Grmice 4,20290 Lastovo</izvorni_sadrzaj>
    <derivirana_varijabla naziv="DomainObject.Predmet.StrankaWithAdress_1">FINA SPLIT Mažuranićevo šetalište 24 b,21000 Split,RH MF, Porezna uprava ,Luka Antičević Dragovoda 19,20290 Uble,Nada Lešić Dolac 7,20290 Lastovo,Branko Pajić Dragovode 26,20290 Lastovo,Gojko Antica Portorus 42,20290 Skrivena Luka,Kuzma Antičević Gornja Luka 4,20290 Lastovo,Eduard Bačko Luža 14,20290 Lastovo,Anita Barbić Frana Antice 6,20290 Lastovo,Romano Barbić Sv.vicenca 15,20290 Lastovo,Željko Barbić Dragovoda 23,20290 Uble,Anica Borovina Dragovoda 10,20290 Uble,Iva Crnić Bruna Bušića 6,20290 Uble,CROATIA osiguranje d.d. Miramarska 22,Zagreb,Antun Čihoratić Ulica Zaklopatica 42,20290 Zaklopatica,Tina Ćoso Kneževa 10,20290 Lastovo,DOMINANT, društvo s ograničenom odgovornošću za trgovinu i proizvodnju Splitska 30,20350 Metković,Emanuel Dražinić Portorus 94,20290 Skrivena Luka,Veljko Dražinić Homac 3,20290 Lastovo,Anton Đivoje Pokladarska 2,20290 Lastovo,Financijska agencija Vrtni put 3,Zagreb,Fond za zaštitu okoliša i energetsku učinkovitost Ksaver 208,Zagreb,Ivan Glumac Pod Glavicu 2,20290 Lastovo,Lucija Glumac Pod Stražu 20,20290 Lastovo,Petar Glumac Pod Stražu 10,20290 Lastovo,Teo Glumac Pod Stražu 20,20290 Lastovo,Juro Grbin Sv.kuzme I Damjana 49,20290 Lastovo,Petar Grgurević Junija Palmotića 13,20290 Lastovo,Tonči Grgurević Zaklopatica 10,20290 Zaklopatica,HRVATSKA AGENCIJA ZA MALO GOSPODARSTVO, INOVACIJE I INVESTICIJE Prilaz Gjure Deželića 7,Zagreb,HEP-Operator distribucijskog sustava d.o.o. za distribuciju i opskrbu električne energije Nikole Tesle 3,20000 Dubrovnik,Hrvatska banka za obnovu i razvoj Strossmayerov trg 9,10000 Zagreb,Hrvatske vode, pravna osoba za upravljanje vodama Grada Vukovara 220,Zagreb,Katina Ivanišević Viška 17,21000 Split,Ana Ivelja Lastovo bb,20290 Lastovo,Irenej Ivelja Kneževa 8,20290 Lastovo,Kuzma Ivelja Junija Palmotića 2,20290 Lastovo,Lucija Ivelja Frana Antice 8,20290 Lastovo,Stjepan Jančić Put Dr.ante Starčevića 137b,20207 Kupari,Ivan Jurica Biskupa Đivoje 1,20290 Lastovo,Ivan Karlović Zaklopatica 11,20290 Zaklopatica,Anica Katić Zaklopatica 26,20290 Zaklopatica,Antun Katić Dobre Dobričevića 4,20290 Lastovo,Marin Katić Put Jurjeve 3,20290 Pasadur,Tonka Katić Prehodišća 15,20290 Pasadur,KOMUNALAC, društvo s ograničenom odgovornošću za skupljanje, pročišćavanje i distribuciju vode, proizvodnju kruha, trgovi Lastovo/bb,20290 Lastovo,Antun Krmenko Kneževa 18,20290 Lastovo,Ambrozi Lešić Ulica Opata Don Iva Matijace 22,20260 Korčula,Ivan Lešić Dolac 13,20290 Lastovo,Tonči Lešić Pod Stražu 1,20290 Lastovo,Vesna Lešić Junija Palmotića 11,20290 Lastovo,Kristo Manevski Sv.kuzme I Damjana 51,20290 Lastovo,Stjepan Medini Put Zaglava 4,20290 Uble,GS1 CROATIA Tuškanac 14,10000 Zagreb,OPĆINA LASTOVO Dolac 3,20290 Lastovo,PA-VIN Društvo s ograničenom odgovornošću za proizvodnju, trgovinu i usluge Većeslava Holjevca 20,10450 Jastrebarsko,Nikola Pavličević Kneževa 4,20290 Lastovo,Martin Pavlović Kneževa 24,20290 Lastovo,Joško Rešić Dragovoda 1,20290 Uble,RH MF Porezna uprava ,Romano Rigante Pasadur 5,20290 Pasadur,Admir Rizvanović Put Lenge 6,20290 Pasadur,Bartul Sangaleti Dovnja Luka 4,20290 Lastovo,Lukša Šarić Dolac 4,20290 Lastovo,Kata Šeparović Marina Držića 2,20290 Uble,Kristo Škratulja Dobre Dobričevića 1,20290 Lastovo,Ambrozi Šutić Antuna Bogdanovića 19,20290 Lastovo,Stjepan Tomašin Pjevor 8,20290 Lastovo,Frano Tomašin Ravance 2,20290 Lastovo,Marija Valčić Internacionalnih Brigada 16,51000 Rijeka,Lucija Vojnović Homac 8,20290 Lastovo,OPG ˝Barbić˝ Put Grmice 4,20290 Lastovo</derivirana_varijabla>
  </DomainObject.Predmet.StrankaWithAdress>
  <DomainObject.Predmet.StrankaWithAdressOIB>
    <izvorni_sadrzaj>FINA SPLIT, OIB 85821130368, Mažuranićevo šetalište 24 b,21000 Split,RH MF, Porezna uprava, OIB 18683136487,Luka Antičević, OIB 58345366121, Dragovoda 19,20290 Uble,Nada Lešić, OIB 12255642690, Dolac 7,20290 Lastovo,Branko Pajić, OIB 20522868531, Dragovode 26,20290 Lastovo,Gojko Antica, OIB 79116417803, Portorus 42,20290 Skrivena Luka,Kuzma Antičević, OIB 42880184675, Gornja Luka 4,20290 Lastovo,Eduard Bačko, OIB 65904554579, Luža 14,20290 Lastovo,Anita Barbić, OIB 34415498659, Frana Antice 6,20290 Lastovo,Romano Barbić, OIB 97008650687, Sv.vicenca 15,20290 Lastovo,Željko Barbić, OIB 78569907052, Dragovoda 23,20290 Uble,Anica Borovina, OIB 63794063645, Dragovoda 10,20290 Uble,Iva Crnić, OIB 23766012117, Bruna Bušića 6,20290 Uble,CROATIA osiguranje d.d., OIB 26187994862, Miramarska 22,Zagreb,Antun Čihoratić, OIB 06621248380, Ulica Zaklopatica 42,20290 Zaklopatica,Tina Ćoso, OIB 66587200563, Kneževa 10,20290 Lastovo,DOMINANT, društvo s ograničenom odgovornošću za trgovinu i proizvodnju, OIB 62799980235, Splitska 30,20350 Metković,Emanuel Dražinić, OIB 11775023876, Portorus 94,20290 Skrivena Luka,Veljko Dražinić, OIB 22510724230, Homac 3,20290 Lastovo,Anton Đivoje, OIB 62722176347, Pokladarska 2,20290 Lastovo,Financijska agencija, OIB 85821130368, Vrtni put 3,Zagreb,Fond za zaštitu okoliša i energetsku učinkovitost, OIB 85828625994, Ksaver 208,Zagreb,Ivan Glumac, OIB 01991419439, Pod Glavicu 2,20290 Lastovo,Lucija Glumac, OIB 13283908832, Pod Stražu 20,20290 Lastovo,Petar Glumac, OIB 02080682445, Pod Stražu 10,20290 Lastovo,Teo Glumac, OIB 49769989697, Pod Stražu 20,20290 Lastovo,Juro Grbin, OIB 02653118196, Sv.kuzme I Damjana 49,20290 Lastovo,Petar Grgurević, OIB 58625796728, Junija Palmotića 13,20290 Lastovo,Tonči Grgurević, OIB 84718440500, Zaklopatica 10,20290 Zaklopatica,HRVATSKA AGENCIJA ZA MALO GOSPODARSTVO, INOVACIJE I INVESTICIJE, OIB 25609559342, Prilaz Gjure Deželića 7,Zagreb,HEP-Operator distribucijskog sustava d.o.o. za distribuciju i opskrbu električne energije, OIB 46830600751, Nikole Tesle 3,20000 Dubrovnik,Hrvatska banka za obnovu i razvoj, OIB 26702280390, Strossmayerov trg 9,10000 Zagreb,Hrvatske vode, pravna osoba za upravljanje vodama, OIB 28921383001, Grada Vukovara 220,Zagreb,Katina Ivanišević, OIB 92467569810, Viška 17,21000 Split,Ana Ivelja, OIB 27688166102, Lastovo bb,20290 Lastovo,Irenej Ivelja, OIB 85331695711, Kneževa 8,20290 Lastovo,Kuzma Ivelja, OIB 34513938687, Junija Palmotića 2,20290 Lastovo,Lucija Ivelja, OIB 92954814810, Frana Antice 8,20290 Lastovo,Stjepan Jančić, OIB 89727189421, Put Dr.ante Starčevića 137b,20207 Kupari,Ivan Jurica, OIB 11366984233, Biskupa Đivoje 1,20290 Lastovo,Ivan Karlović, OIB 63004625743, Zaklopatica 11,20290 Zaklopatica,Anica Katić, OIB 27294082320, Zaklopatica 26,20290 Zaklopatica,Antun Katić, OIB 55845856654, Dobre Dobričevića 4,20290 Lastovo,Marin Katić, OIB 95191923715, Put Jurjeve 3,20290 Pasadur,Tonka Katić, OIB 78141555853, Prehodišća 15,20290 Pasadur,KOMUNALAC, društvo s ograničenom odgovornošću za skupljanje, pročišćavanje i distribuciju vode, proizvodnju kruha, trgovi, OIB 09301935182, Lastovo/bb,20290 Lastovo,Antun Krmenko, OIB 33670621378, Kneževa 18,20290 Lastovo,Ambrozi Lešić, OIB 13888110844, Ulica Opata Don Iva Matijace 22,20260 Korčula,Ivan Lešić, OIB 29633138636, Dolac 13,20290 Lastovo,Tonči Lešić, OIB 48896772582, Pod Stražu 1,20290 Lastovo,Vesna Lešić, OIB 45870364324, Junija Palmotića 11,20290 Lastovo,Kristo Manevski, OIB 70220852891, Sv.kuzme I Damjana 51,20290 Lastovo,Stjepan Medini, OIB 96475093885, Put Zaglava 4,20290 Uble,GS1 CROATIA, OIB 03365973101, Tuškanac 14,10000 Zagreb,OPĆINA LASTOVO, OIB 96014931839, Dolac 3,20290 Lastovo,PA-VIN Društvo s ograničenom odgovornošću za proizvodnju, trgovinu i usluge, OIB 59920925649, Većeslava Holjevca 20,10450 Jastrebarsko,Nikola Pavličević, OIB 77871983312, Kneževa 4,20290 Lastovo,Martin Pavlović, OIB 02723420705, Kneževa 24,20290 Lastovo,Joško Rešić, OIB 58908779123, Dragovoda 1,20290 Uble,RH MF Porezna uprava, OIB 18683136487,Romano Rigante, OIB 11110061670, Pasadur 5,20290 Pasadur,Admir Rizvanović, OIB 91609706858, Put Lenge 6,20290 Pasadur,Bartul Sangaleti, OIB 97831529944, Dovnja Luka 4,20290 Lastovo,Lukša Šarić, OIB 44445504737, Dolac 4,20290 Lastovo,Kata Šeparović, OIB 83579422753, Marina Držića 2,20290 Uble,Kristo Škratulja, OIB 34524370060, Dobre Dobričevića 1,20290 Lastovo,Ambrozi Šutić, OIB 13137706252, Antuna Bogdanovića 19,20290 Lastovo,Stjepan Tomašin, OIB 34673312361, Pjevor 8,20290 Lastovo,Frano Tomašin, OIB 07259838493, Ravance 2,20290 Lastovo,Marija Valčić, OIB 44547948922, Internacionalnih Brigada 16,51000 Rijeka,Lucija Vojnović, OIB 20395527805, Homac 8,20290 Lastovo,OPG ˝Barbić˝, OIB 49253854741, Put Grmice 4,20290 Lastovo</izvorni_sadrzaj>
    <derivirana_varijabla naziv="DomainObject.Predmet.StrankaWithAdressOIB_1">FINA SPLIT, OIB 85821130368, Mažuranićevo šetalište 24 b,21000 Split,RH MF, Porezna uprava, OIB 18683136487,Luka Antičević, OIB 58345366121, Dragovoda 19,20290 Uble,Nada Lešić, OIB 12255642690, Dolac 7,20290 Lastovo,Branko Pajić, OIB 20522868531, Dragovode 26,20290 Lastovo,Gojko Antica, OIB 79116417803, Portorus 42,20290 Skrivena Luka,Kuzma Antičević, OIB 42880184675, Gornja Luka 4,20290 Lastovo,Eduard Bačko, OIB 65904554579, Luža 14,20290 Lastovo,Anita Barbić, OIB 34415498659, Frana Antice 6,20290 Lastovo,Romano Barbić, OIB 97008650687, Sv.vicenca 15,20290 Lastovo,Željko Barbić, OIB 78569907052, Dragovoda 23,20290 Uble,Anica Borovina, OIB 63794063645, Dragovoda 10,20290 Uble,Iva Crnić, OIB 23766012117, Bruna Bušića 6,20290 Uble,CROATIA osiguranje d.d., OIB 26187994862, Miramarska 22,Zagreb,Antun Čihoratić, OIB 06621248380, Ulica Zaklopatica 42,20290 Zaklopatica,Tina Ćoso, OIB 66587200563, Kneževa 10,20290 Lastovo,DOMINANT, društvo s ograničenom odgovornošću za trgovinu i proizvodnju, OIB 62799980235, Splitska 30,20350 Metković,Emanuel Dražinić, OIB 11775023876, Portorus 94,20290 Skrivena Luka,Veljko Dražinić, OIB 22510724230, Homac 3,20290 Lastovo,Anton Đivoje, OIB 62722176347, Pokladarska 2,20290 Lastovo,Financijska agencija, OIB 85821130368, Vrtni put 3,Zagreb,Fond za zaštitu okoliša i energetsku učinkovitost, OIB 85828625994, Ksaver 208,Zagreb,Ivan Glumac, OIB 01991419439, Pod Glavicu 2,20290 Lastovo,Lucija Glumac, OIB 13283908832, Pod Stražu 20,20290 Lastovo,Petar Glumac, OIB 02080682445, Pod Stražu 10,20290 Lastovo,Teo Glumac, OIB 49769989697, Pod Stražu 20,20290 Lastovo,Juro Grbin, OIB 02653118196, Sv.kuzme I Damjana 49,20290 Lastovo,Petar Grgurević, OIB 58625796728, Junija Palmotića 13,20290 Lastovo,Tonči Grgurević, OIB 84718440500, Zaklopatica 10,20290 Zaklopatica,HRVATSKA AGENCIJA ZA MALO GOSPODARSTVO, INOVACIJE I INVESTICIJE, OIB 25609559342, Prilaz Gjure Deželića 7,Zagreb,HEP-Operator distribucijskog sustava d.o.o. za distribuciju i opskrbu električne energije, OIB 46830600751, Nikole Tesle 3,20000 Dubrovnik,Hrvatska banka za obnovu i razvoj, OIB 26702280390, Strossmayerov trg 9,10000 Zagreb,Hrvatske vode, pravna osoba za upravljanje vodama, OIB 28921383001, Grada Vukovara 220,Zagreb,Katina Ivanišević, OIB 92467569810, Viška 17,21000 Split,Ana Ivelja, OIB 27688166102, Lastovo bb,20290 Lastovo,Irenej Ivelja, OIB 85331695711, Kneževa 8,20290 Lastovo,Kuzma Ivelja, OIB 34513938687, Junija Palmotića 2,20290 Lastovo,Lucija Ivelja, OIB 92954814810, Frana Antice 8,20290 Lastovo,Stjepan Jančić, OIB 89727189421, Put Dr.ante Starčevića 137b,20207 Kupari,Ivan Jurica, OIB 11366984233, Biskupa Đivoje 1,20290 Lastovo,Ivan Karlović, OIB 63004625743, Zaklopatica 11,20290 Zaklopatica,Anica Katić, OIB 27294082320, Zaklopatica 26,20290 Zaklopatica,Antun Katić, OIB 55845856654, Dobre Dobričevića 4,20290 Lastovo,Marin Katić, OIB 95191923715, Put Jurjeve 3,20290 Pasadur,Tonka Katić, OIB 78141555853, Prehodišća 15,20290 Pasadur,KOMUNALAC, društvo s ograničenom odgovornošću za skupljanje, pročišćavanje i distribuciju vode, proizvodnju kruha, trgovi, OIB 09301935182, Lastovo/bb,20290 Lastovo,Antun Krmenko, OIB 33670621378, Kneževa 18,20290 Lastovo,Ambrozi Lešić, OIB 13888110844, Ulica Opata Don Iva Matijace 22,20260 Korčula,Ivan Lešić, OIB 29633138636, Dolac 13,20290 Lastovo,Tonči Lešić, OIB 48896772582, Pod Stražu 1,20290 Lastovo,Vesna Lešić, OIB 45870364324, Junija Palmotića 11,20290 Lastovo,Kristo Manevski, OIB 70220852891, Sv.kuzme I Damjana 51,20290 Lastovo,Stjepan Medini, OIB 96475093885, Put Zaglava 4,20290 Uble,GS1 CROATIA, OIB 03365973101, Tuškanac 14,10000 Zagreb,OPĆINA LASTOVO, OIB 96014931839, Dolac 3,20290 Lastovo,PA-VIN Društvo s ograničenom odgovornošću za proizvodnju, trgovinu i usluge, OIB 59920925649, Većeslava Holjevca 20,10450 Jastrebarsko,Nikola Pavličević, OIB 77871983312, Kneževa 4,20290 Lastovo,Martin Pavlović, OIB 02723420705, Kneževa 24,20290 Lastovo,Joško Rešić, OIB 58908779123, Dragovoda 1,20290 Uble,RH MF Porezna uprava, OIB 18683136487,Romano Rigante, OIB 11110061670, Pasadur 5,20290 Pasadur,Admir Rizvanović, OIB 91609706858, Put Lenge 6,20290 Pasadur,Bartul Sangaleti, OIB 97831529944, Dovnja Luka 4,20290 Lastovo,Lukša Šarić, OIB 44445504737, Dolac 4,20290 Lastovo,Kata Šeparović, OIB 83579422753, Marina Držića 2,20290 Uble,Kristo Škratulja, OIB 34524370060, Dobre Dobričevića 1,20290 Lastovo,Ambrozi Šutić, OIB 13137706252, Antuna Bogdanovića 19,20290 Lastovo,Stjepan Tomašin, OIB 34673312361, Pjevor 8,20290 Lastovo,Frano Tomašin, OIB 07259838493, Ravance 2,20290 Lastovo,Marija Valčić, OIB 44547948922, Internacionalnih Brigada 16,51000 Rijeka,Lucija Vojnović, OIB 20395527805, Homac 8,20290 Lastovo,OPG ˝Barbić˝, OIB 49253854741, Put Grmice 4,20290 Lastovo</derivirana_varijabla>
  </DomainObject.Predmet.StrankaWithAdressOIB>
  <DomainObject.Predmet.StrankaNazivFormated>
    <izvorni_sadrzaj>FINA SPLIT,RH MF, Porezna uprava,Luka Antičević,Nada Lešić,Branko Pajić,Gojko Antica,Kuzma Antičević,Eduard Bačko,Anita Barbić,Romano Barbić,Željko Barbić,Anica Borovina,Iva Crnić,CROATIA osiguranje d.d.,Antun Čihoratić,Tina Ćoso,DOMINANT, društvo s ograničenom odgovornošću za trgovinu i proizvodnju,Emanuel Dražinić,Veljko Dražinić,Anton Đivoje,Financijska agencija,Fond za zaštitu okoliša i energetsku učinkovitost,Ivan Glumac,Lucija Glumac,Petar Glumac,Teo Glumac,Juro Grbin,Petar Grgurević,Tonči Grgurević,HRVATSKA AGENCIJA ZA MALO GOSPODARSTVO, INOVACIJE I INVESTICIJE,HEP-Operator distribucijskog sustava d.o.o. za distribuciju i opskrbu električne energije,Hrvatska banka za obnovu i razvoj,Hrvatske vode, pravna osoba za upravljanje vodama,Katina Ivanišević,Ana Ivelja,Irenej Ivelja,Kuzma Ivelja,Lucija Ivelja,Stjepan Jančić,Ivan Jurica,Ivan Karlović,Anica Katić,Antun Katić,Marin Katić,Tonka Katić,KOMUNALAC, društvo s ograničenom odgovornošću za skupljanje, pročišćavanje i distribuciju vode, proizvodnju kruha, trgovi,Antun Krmenko,Ambrozi Lešić,Ivan Lešić,Tonči Lešić,Vesna Lešić,Kristo Manevski,Stjepan Medini,GS1 CROATIA,OPĆINA LASTOVO,PA-VIN Društvo s ograničenom odgovornošću za proizvodnju, trgovinu i usluge,Nikola Pavličević,Martin Pavlović,Joško Rešić,RH MF Porezna uprava,Romano Rigante,Admir Rizvanović,Bartul Sangaleti,Lukša Šarić,Kata Šeparović,Kristo Škratulja,Ambrozi Šutić,Stjepan Tomašin,Frano Tomašin,Marija Valčić,Lucija Vojnović,OPG ˝Barbić˝</izvorni_sadrzaj>
    <derivirana_varijabla naziv="DomainObject.Predmet.StrankaNazivFormated_1">FINA SPLIT,RH MF, Porezna uprava,Luka Antičević,Nada Lešić,Branko Pajić,Gojko Antica,Kuzma Antičević,Eduard Bačko,Anita Barbić,Romano Barbić,Željko Barbić,Anica Borovina,Iva Crnić,CROATIA osiguranje d.d.,Antun Čihoratić,Tina Ćoso,DOMINANT, društvo s ograničenom odgovornošću za trgovinu i proizvodnju,Emanuel Dražinić,Veljko Dražinić,Anton Đivoje,Financijska agencija,Fond za zaštitu okoliša i energetsku učinkovitost,Ivan Glumac,Lucija Glumac,Petar Glumac,Teo Glumac,Juro Grbin,Petar Grgurević,Tonči Grgurević,HRVATSKA AGENCIJA ZA MALO GOSPODARSTVO, INOVACIJE I INVESTICIJE,HEP-Operator distribucijskog sustava d.o.o. za distribuciju i opskrbu električne energije,Hrvatska banka za obnovu i razvoj,Hrvatske vode, pravna osoba za upravljanje vodama,Katina Ivanišević,Ana Ivelja,Irenej Ivelja,Kuzma Ivelja,Lucija Ivelja,Stjepan Jančić,Ivan Jurica,Ivan Karlović,Anica Katić,Antun Katić,Marin Katić,Tonka Katić,KOMUNALAC, društvo s ograničenom odgovornošću za skupljanje, pročišćavanje i distribuciju vode, proizvodnju kruha, trgovi,Antun Krmenko,Ambrozi Lešić,Ivan Lešić,Tonči Lešić,Vesna Lešić,Kristo Manevski,Stjepan Medini,GS1 CROATIA,OPĆINA LASTOVO,PA-VIN Društvo s ograničenom odgovornošću za proizvodnju, trgovinu i usluge,Nikola Pavličević,Martin Pavlović,Joško Rešić,RH MF Porezna uprava,Romano Rigante,Admir Rizvanović,Bartul Sangaleti,Lukša Šarić,Kata Šeparović,Kristo Škratulja,Ambrozi Šutić,Stjepan Tomašin,Frano Tomašin,Marija Valčić,Lucija Vojnović,OPG ˝Barbić˝</derivirana_varijabla>
  </DomainObject.Predmet.StrankaNazivFormated>
  <DomainObject.Predmet.StrankaNazivFormatedOIB>
    <izvorni_sadrzaj>FINA SPLIT, OIB 85821130368,RH MF, Porezna uprava, OIB 18683136487,Luka Antičević, OIB 58345366121,Nada Lešić, OIB 12255642690,Branko Pajić, OIB 20522868531,Gojko Antica, OIB 79116417803,Kuzma Antičević, OIB 42880184675,Eduard Bačko, OIB 65904554579,Anita Barbić, OIB 34415498659,Romano Barbić, OIB 97008650687,Željko Barbić, OIB 78569907052,Anica Borovina, OIB 63794063645,Iva Crnić, OIB 23766012117,CROATIA osiguranje d.d., OIB 26187994862,Antun Čihoratić, OIB 06621248380,Tina Ćoso, OIB 66587200563,DOMINANT, društvo s ograničenom odgovornošću za trgovinu i proizvodnju, OIB 62799980235,Emanuel Dražinić, OIB 11775023876,Veljko Dražinić, OIB 22510724230,Anton Đivoje, OIB 62722176347,Financijska agencija, OIB 85821130368,Fond za zaštitu okoliša i energetsku učinkovitost, OIB 85828625994,Ivan Glumac, OIB 01991419439,Lucija Glumac, OIB 13283908832,Petar Glumac, OIB 02080682445,Teo Glumac, OIB 49769989697,Juro Grbin, OIB 02653118196,Petar Grgurević, OIB 58625796728,Tonči Grgurević, OIB 84718440500,HRVATSKA AGENCIJA ZA MALO GOSPODARSTVO, INOVACIJE I INVESTICIJE, OIB 25609559342,HEP-Operator distribucijskog sustava d.o.o. za distribuciju i opskrbu električne energije, OIB 46830600751,Hrvatska banka za obnovu i razvoj, OIB 26702280390,Hrvatske vode, pravna osoba za upravljanje vodama, OIB 28921383001,Katina Ivanišević, OIB 92467569810,Ana Ivelja, OIB 27688166102,Irenej Ivelja, OIB 85331695711,Kuzma Ivelja, OIB 34513938687,Lucija Ivelja, OIB 92954814810,Stjepan Jančić, OIB 89727189421,Ivan Jurica, OIB 11366984233,Ivan Karlović, OIB 63004625743,Anica Katić, OIB 27294082320,Antun Katić, OIB 55845856654,Marin Katić, OIB 95191923715,Tonka Katić, OIB 78141555853,KOMUNALAC, društvo s ograničenom odgovornošću za skupljanje, pročišćavanje i distribuciju vode, proizvodnju kruha, trgovi, OIB 09301935182,Antun Krmenko, OIB 33670621378,Ambrozi Lešić, OIB 13888110844,Ivan Lešić, OIB 29633138636,Tonči Lešić, OIB 48896772582,Vesna Lešić, OIB 45870364324,Kristo Manevski, OIB 70220852891,Stjepan Medini, OIB 96475093885,GS1 CROATIA, OIB 03365973101,OPĆINA LASTOVO, OIB 96014931839,PA-VIN Društvo s ograničenom odgovornošću za proizvodnju, trgovinu i usluge, OIB 59920925649,Nikola Pavličević, OIB 77871983312,Martin Pavlović, OIB 02723420705,Joško Rešić, OIB 58908779123,RH MF Porezna uprava, OIB 18683136487,Romano Rigante, OIB 11110061670,Admir Rizvanović, OIB 91609706858,Bartul Sangaleti, OIB 97831529944,Lukša Šarić, OIB 44445504737,Kata Šeparović, OIB 83579422753,Kristo Škratulja, OIB 34524370060,Ambrozi Šutić, OIB 13137706252,Stjepan Tomašin, OIB 34673312361,Frano Tomašin, OIB 07259838493,Marija Valčić, OIB 44547948922,Lucija Vojnović, OIB 20395527805,OPG ˝Barbić˝, OIB 49253854741</izvorni_sadrzaj>
    <derivirana_varijabla naziv="DomainObject.Predmet.StrankaNazivFormatedOIB_1">FINA SPLIT, OIB 85821130368,RH MF, Porezna uprava, OIB 18683136487,Luka Antičević, OIB 58345366121,Nada Lešić, OIB 12255642690,Branko Pajić, OIB 20522868531,Gojko Antica, OIB 79116417803,Kuzma Antičević, OIB 42880184675,Eduard Bačko, OIB 65904554579,Anita Barbić, OIB 34415498659,Romano Barbić, OIB 97008650687,Željko Barbić, OIB 78569907052,Anica Borovina, OIB 63794063645,Iva Crnić, OIB 23766012117,CROATIA osiguranje d.d., OIB 26187994862,Antun Čihoratić, OIB 06621248380,Tina Ćoso, OIB 66587200563,DOMINANT, društvo s ograničenom odgovornošću za trgovinu i proizvodnju, OIB 62799980235,Emanuel Dražinić, OIB 11775023876,Veljko Dražinić, OIB 22510724230,Anton Đivoje, OIB 62722176347,Financijska agencija, OIB 85821130368,Fond za zaštitu okoliša i energetsku učinkovitost, OIB 85828625994,Ivan Glumac, OIB 01991419439,Lucija Glumac, OIB 13283908832,Petar Glumac, OIB 02080682445,Teo Glumac, OIB 49769989697,Juro Grbin, OIB 02653118196,Petar Grgurević, OIB 58625796728,Tonči Grgurević, OIB 84718440500,HRVATSKA AGENCIJA ZA MALO GOSPODARSTVO, INOVACIJE I INVESTICIJE, OIB 25609559342,HEP-Operator distribucijskog sustava d.o.o. za distribuciju i opskrbu električne energije, OIB 46830600751,Hrvatska banka za obnovu i razvoj, OIB 26702280390,Hrvatske vode, pravna osoba za upravljanje vodama, OIB 28921383001,Katina Ivanišević, OIB 92467569810,Ana Ivelja, OIB 27688166102,Irenej Ivelja, OIB 85331695711,Kuzma Ivelja, OIB 34513938687,Lucija Ivelja, OIB 92954814810,Stjepan Jančić, OIB 89727189421,Ivan Jurica, OIB 11366984233,Ivan Karlović, OIB 63004625743,Anica Katić, OIB 27294082320,Antun Katić, OIB 55845856654,Marin Katić, OIB 95191923715,Tonka Katić, OIB 78141555853,KOMUNALAC, društvo s ograničenom odgovornošću za skupljanje, pročišćavanje i distribuciju vode, proizvodnju kruha, trgovi, OIB 09301935182,Antun Krmenko, OIB 33670621378,Ambrozi Lešić, OIB 13888110844,Ivan Lešić, OIB 29633138636,Tonči Lešić, OIB 48896772582,Vesna Lešić, OIB 45870364324,Kristo Manevski, OIB 70220852891,Stjepan Medini, OIB 96475093885,GS1 CROATIA, OIB 03365973101,OPĆINA LASTOVO, OIB 96014931839,PA-VIN Društvo s ograničenom odgovornošću za proizvodnju, trgovinu i usluge, OIB 59920925649,Nikola Pavličević, OIB 77871983312,Martin Pavlović, OIB 02723420705,Joško Rešić, OIB 58908779123,RH MF Porezna uprava, OIB 18683136487,Romano Rigante, OIB 11110061670,Admir Rizvanović, OIB 91609706858,Bartul Sangaleti, OIB 97831529944,Lukša Šarić, OIB 44445504737,Kata Šeparović, OIB 83579422753,Kristo Škratulja, OIB 34524370060,Ambrozi Šutić, OIB 13137706252,Stjepan Tomašin, OIB 34673312361,Frano Tomašin, OIB 07259838493,Marija Valčić, OIB 44547948922,Lucija Vojnović, OIB 20395527805,OPG ˝Barbić˝, OIB 49253854741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zvorni_sadrzaj>
    <derivirana_varijabla naziv="DomainObject.Predmet.StrankaListFormated_1">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derivirana_varijabla>
  </DomainObject.Predmet.StrankaListFormated>
  <DomainObject.Predmet.StrankaListFormatedOIB>
    <izvorni_sadrzaj>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izvorni_sadrzaj>
    <derivirana_varijabla naziv="DomainObject.Predmet.StrankaListFormatedOIB_1">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derivirana_varijabla>
  </DomainObject.Predmet.StrankaListFormatedOIB>
  <DomainObject.Predmet.StrankaListFormatedWithAdress>
    <izvorni_sadrzaj>
      <item>FINA SPLIT, Mažuranićevo šetalište 24 b, 21000 Split</item>
      <item>RH MF, Porezna uprava</item>
      <item>Luka Antičević, Dragovoda 19, 20290 Uble</item>
      <item>Nada Lešić, Dolac 7, 20290 Lastovo</item>
      <item>Branko Pajić, Dragovode 26, 20290 Lastovo</item>
      <item>Gojko Antica, Portorus 42, 20290 Skrivena Luka</item>
      <item>Kuzma Antičević, Gornja Luka 4, 20290 Lastovo</item>
      <item>Eduard Bačko, Luža 14, 20290 Lastovo</item>
      <item>Anita Barbić, Frana Antice 6, 20290 Lastovo</item>
      <item>Romano Barbić, Sv.vicenca 15, 20290 Lastovo</item>
      <item>Željko Barbić, Dragovoda 23, 20290 Uble</item>
      <item>Anica Borovina, Dragovoda 10, 20290 Uble</item>
      <item>Iva Crnić, Bruna Bušića 6, 20290 Uble</item>
      <item>CROATIA osiguranje d.d., Miramarska 22, Zagreb</item>
      <item>Antun Čihoratić, Ulica Zaklopatica 42, 20290 Zaklopatica</item>
      <item>Tina Ćoso, Kneževa 10, 20290 Lastovo</item>
      <item>DOMINANT, društvo s ograničenom odgovornošću za trgovinu i proizvodnju, Splitska 30, 20350 Metković</item>
      <item>Emanuel Dražinić, Portorus 94, 20290 Skrivena Luka</item>
      <item>Veljko Dražinić, Homac 3, 20290 Lastovo</item>
      <item>Anton Đivoje, Pokladarska 2, 20290 Lastovo</item>
      <item>Financijska agencija, Vrtni put 3, Zagreb</item>
      <item>Fond za zaštitu okoliša i energetsku učinkovitost, Ksaver 208, Zagreb</item>
      <item>Ivan Glumac, Pod Glavicu 2, 20290 Lastovo</item>
      <item>Lucija Glumac, Pod Stražu 20, 20290 Lastovo</item>
      <item>Petar Glumac, Pod Stražu 10, 20290 Lastovo</item>
      <item>Teo Glumac, Pod Stražu 20, 20290 Lastovo</item>
      <item>Juro Grbin, Sv.kuzme I Damjana 49, 20290 Lastovo</item>
      <item>Petar Grgurević, Junija Palmotića 13, 20290 Lastovo</item>
      <item>Tonči Grgurević, Zaklopatica 10, 20290 Zaklopatica</item>
      <item>HRVATSKA AGENCIJA ZA MALO GOSPODARSTVO, INOVACIJE I INVESTICIJE, Prilaz Gjure Deželića 7, Zagreb</item>
      <item>HEP-Operator distribucijskog sustava d.o.o. za distribuciju i opskrbu električne energije, Nikole Tesle 3, 20000 Dubrovnik</item>
      <item>Hrvatska banka za obnovu i razvoj, Strossmayerov trg 9, 10000 Zagreb</item>
      <item>Hrvatske vode, pravna osoba za upravljanje vodama, Grada Vukovara 220, Zagreb</item>
      <item>Katina Ivanišević, Viška 17, 21000 Split</item>
      <item>Ana Ivelja, Lastovo bb, 20290 Lastovo</item>
      <item>Irenej Ivelja, Kneževa 8, 20290 Lastovo</item>
      <item>Kuzma Ivelja, Junija Palmotića 2, 20290 Lastovo</item>
      <item>Lucija Ivelja, Frana Antice 8, 20290 Lastovo</item>
      <item>Stjepan Jančić, Put Dr.ante Starčevića 137b, 20207 Kupari</item>
      <item>Ivan Jurica, Biskupa Đivoje 1, 20290 Lastovo</item>
      <item>Ivan Karlović, Zaklopatica 11, 20290 Zaklopatica</item>
      <item>Anica Katić, Zaklopatica 26, 20290 Zaklopatica</item>
      <item>Antun Katić, Dobre Dobričevića 4, 20290 Lastovo</item>
      <item>Marin Katić, Put Jurjeve 3, 20290 Pasadur</item>
      <item>Tonka Katić, Prehodišća 15, 20290 Pasadur</item>
      <item>KOMUNALAC, društvo s ograničenom odgovornošću za skupljanje, pročišćavanje i distribuciju vode, proizvodnju kruha, trgovi, Lastovo/bb, 20290 Lastovo</item>
      <item>Antun Krmenko, Kneževa 18, 20290 Lastovo</item>
      <item>Ambrozi Lešić, Ulica Opata Don Iva Matijace 22, 20260 Korčula</item>
      <item>Ivan Lešić, Dolac 13, 20290 Lastovo</item>
      <item>Tonči Lešić, Pod Stražu 1, 20290 Lastovo</item>
      <item>Vesna Lešić, Junija Palmotića 11, 20290 Lastovo</item>
      <item>Kristo Manevski, Sv.kuzme I Damjana 51, 20290 Lastovo</item>
      <item>Stjepan Medini, Put Zaglava 4, 20290 Uble</item>
      <item>GS1 CROATIA, Tuškanac 14, 10000 Zagreb</item>
      <item>OPĆINA LASTOVO, Dolac 3, 20290 Lastovo</item>
      <item>PA-VIN Društvo s ograničenom odgovornošću za proizvodnju, trgovinu i usluge, Većeslava Holjevca 20, 10450 Jastrebarsko</item>
      <item>Nikola Pavličević, Kneževa 4, 20290 Lastovo</item>
      <item>Martin Pavlović, Kneževa 24, 20290 Lastovo</item>
      <item>Joško Rešić, Dragovoda 1, 20290 Uble</item>
      <item>RH MF Porezna uprava</item>
      <item>Romano Rigante, Pasadur 5, 20290 Pasadur</item>
      <item>Admir Rizvanović, Put Lenge 6, 20290 Pasadur</item>
      <item>Bartul Sangaleti, Dovnja Luka 4, 20290 Lastovo</item>
      <item>Lukša Šarić, Dolac 4, 20290 Lastovo</item>
      <item>Kata Šeparović, Marina Držića 2, 20290 Uble</item>
      <item>Kristo Škratulja, Dobre Dobričevića 1, 20290 Lastovo</item>
      <item>Ambrozi Šutić, Antuna Bogdanovića 19, 20290 Lastovo</item>
      <item>Stjepan Tomašin, Pjevor 8, 20290 Lastovo</item>
      <item>Frano Tomašin, Ravance 2, 20290 Lastovo</item>
      <item>Marija Valčić, Internacionalnih Brigada 16, 51000 Rijeka</item>
      <item>Lucija Vojnović, Homac 8, 20290 Lastovo</item>
      <item>OPG ˝Barbić˝, Put Grmice 4, 20290 Lastovo</item>
    </izvorni_sadrzaj>
    <derivirana_varijabla naziv="DomainObject.Predmet.StrankaListFormatedWithAdress_1">
      <item>FINA SPLIT, Mažuranićevo šetalište 24 b, 21000 Split</item>
      <item>RH MF, Porezna uprava</item>
      <item>Luka Antičević, Dragovoda 19, 20290 Uble</item>
      <item>Nada Lešić, Dolac 7, 20290 Lastovo</item>
      <item>Branko Pajić, Dragovode 26, 20290 Lastovo</item>
      <item>Gojko Antica, Portorus 42, 20290 Skrivena Luka</item>
      <item>Kuzma Antičević, Gornja Luka 4, 20290 Lastovo</item>
      <item>Eduard Bačko, Luža 14, 20290 Lastovo</item>
      <item>Anita Barbić, Frana Antice 6, 20290 Lastovo</item>
      <item>Romano Barbić, Sv.vicenca 15, 20290 Lastovo</item>
      <item>Željko Barbić, Dragovoda 23, 20290 Uble</item>
      <item>Anica Borovina, Dragovoda 10, 20290 Uble</item>
      <item>Iva Crnić, Bruna Bušića 6, 20290 Uble</item>
      <item>CROATIA osiguranje d.d., Miramarska 22, Zagreb</item>
      <item>Antun Čihoratić, Ulica Zaklopatica 42, 20290 Zaklopatica</item>
      <item>Tina Ćoso, Kneževa 10, 20290 Lastovo</item>
      <item>DOMINANT, društvo s ograničenom odgovornošću za trgovinu i proizvodnju, Splitska 30, 20350 Metković</item>
      <item>Emanuel Dražinić, Portorus 94, 20290 Skrivena Luka</item>
      <item>Veljko Dražinić, Homac 3, 20290 Lastovo</item>
      <item>Anton Đivoje, Pokladarska 2, 20290 Lastovo</item>
      <item>Financijska agencija, Vrtni put 3, Zagreb</item>
      <item>Fond za zaštitu okoliša i energetsku učinkovitost, Ksaver 208, Zagreb</item>
      <item>Ivan Glumac, Pod Glavicu 2, 20290 Lastovo</item>
      <item>Lucija Glumac, Pod Stražu 20, 20290 Lastovo</item>
      <item>Petar Glumac, Pod Stražu 10, 20290 Lastovo</item>
      <item>Teo Glumac, Pod Stražu 20, 20290 Lastovo</item>
      <item>Juro Grbin, Sv.kuzme I Damjana 49, 20290 Lastovo</item>
      <item>Petar Grgurević, Junija Palmotića 13, 20290 Lastovo</item>
      <item>Tonči Grgurević, Zaklopatica 10, 20290 Zaklopatica</item>
      <item>HRVATSKA AGENCIJA ZA MALO GOSPODARSTVO, INOVACIJE I INVESTICIJE, Prilaz Gjure Deželića 7, Zagreb</item>
      <item>HEP-Operator distribucijskog sustava d.o.o. za distribuciju i opskrbu električne energije, Nikole Tesle 3, 20000 Dubrovnik</item>
      <item>Hrvatska banka za obnovu i razvoj, Strossmayerov trg 9, 10000 Zagreb</item>
      <item>Hrvatske vode, pravna osoba za upravljanje vodama, Grada Vukovara 220, Zagreb</item>
      <item>Katina Ivanišević, Viška 17, 21000 Split</item>
      <item>Ana Ivelja, Lastovo bb, 20290 Lastovo</item>
      <item>Irenej Ivelja, Kneževa 8, 20290 Lastovo</item>
      <item>Kuzma Ivelja, Junija Palmotića 2, 20290 Lastovo</item>
      <item>Lucija Ivelja, Frana Antice 8, 20290 Lastovo</item>
      <item>Stjepan Jančić, Put Dr.ante Starčevića 137b, 20207 Kupari</item>
      <item>Ivan Jurica, Biskupa Đivoje 1, 20290 Lastovo</item>
      <item>Ivan Karlović, Zaklopatica 11, 20290 Zaklopatica</item>
      <item>Anica Katić, Zaklopatica 26, 20290 Zaklopatica</item>
      <item>Antun Katić, Dobre Dobričevića 4, 20290 Lastovo</item>
      <item>Marin Katić, Put Jurjeve 3, 20290 Pasadur</item>
      <item>Tonka Katić, Prehodišća 15, 20290 Pasadur</item>
      <item>KOMUNALAC, društvo s ograničenom odgovornošću za skupljanje, pročišćavanje i distribuciju vode, proizvodnju kruha, trgovi, Lastovo/bb, 20290 Lastovo</item>
      <item>Antun Krmenko, Kneževa 18, 20290 Lastovo</item>
      <item>Ambrozi Lešić, Ulica Opata Don Iva Matijace 22, 20260 Korčula</item>
      <item>Ivan Lešić, Dolac 13, 20290 Lastovo</item>
      <item>Tonči Lešić, Pod Stražu 1, 20290 Lastovo</item>
      <item>Vesna Lešić, Junija Palmotića 11, 20290 Lastovo</item>
      <item>Kristo Manevski, Sv.kuzme I Damjana 51, 20290 Lastovo</item>
      <item>Stjepan Medini, Put Zaglava 4, 20290 Uble</item>
      <item>GS1 CROATIA, Tuškanac 14, 10000 Zagreb</item>
      <item>OPĆINA LASTOVO, Dolac 3, 20290 Lastovo</item>
      <item>PA-VIN Društvo s ograničenom odgovornošću za proizvodnju, trgovinu i usluge, Većeslava Holjevca 20, 10450 Jastrebarsko</item>
      <item>Nikola Pavličević, Kneževa 4, 20290 Lastovo</item>
      <item>Martin Pavlović, Kneževa 24, 20290 Lastovo</item>
      <item>Joško Rešić, Dragovoda 1, 20290 Uble</item>
      <item>RH MF Porezna uprava</item>
      <item>Romano Rigante, Pasadur 5, 20290 Pasadur</item>
      <item>Admir Rizvanović, Put Lenge 6, 20290 Pasadur</item>
      <item>Bartul Sangaleti, Dovnja Luka 4, 20290 Lastovo</item>
      <item>Lukša Šarić, Dolac 4, 20290 Lastovo</item>
      <item>Kata Šeparović, Marina Držića 2, 20290 Uble</item>
      <item>Kristo Škratulja, Dobre Dobričevića 1, 20290 Lastovo</item>
      <item>Ambrozi Šutić, Antuna Bogdanovića 19, 20290 Lastovo</item>
      <item>Stjepan Tomašin, Pjevor 8, 20290 Lastovo</item>
      <item>Frano Tomašin, Ravance 2, 20290 Lastovo</item>
      <item>Marija Valčić, Internacionalnih Brigada 16, 51000 Rijeka</item>
      <item>Lucija Vojnović, Homac 8, 20290 Lastovo</item>
      <item>OPG ˝Barbić˝, Put Grmice 4, 20290 Lastovo</item>
    </derivirana_varijabla>
  </DomainObject.Predmet.StrankaListFormatedWithAdress>
  <DomainObject.Predmet.StrankaListFormatedWithAdressOIB>
    <izvorni_sadrzaj>
      <item>FINA SPLIT, OIB 85821130368, Mažuranićevo šetalište 24 b, 21000 Split</item>
      <item>RH MF, Porezna uprava, OIB 18683136487</item>
      <item>Luka Antičević, OIB 58345366121, Dragovoda 19, 20290 Uble</item>
      <item>Nada Lešić, OIB 12255642690, Dolac 7, 20290 Lastovo</item>
      <item>Branko Pajić, OIB 20522868531, Dragovode 26, 20290 Lastovo</item>
      <item>Gojko Antica, OIB 79116417803, Portorus 42, 20290 Skrivena Luka</item>
      <item>Kuzma Antičević, OIB 42880184675, Gornja Luka 4, 20290 Lastovo</item>
      <item>Eduard Bačko, OIB 65904554579, Luža 14, 20290 Lastovo</item>
      <item>Anita Barbić, OIB 34415498659, Frana Antice 6, 20290 Lastovo</item>
      <item>Romano Barbić, OIB 97008650687, Sv.vicenca 15, 20290 Lastovo</item>
      <item>Željko Barbić, OIB 78569907052, Dragovoda 23, 20290 Uble</item>
      <item>Anica Borovina, OIB 63794063645, Dragovoda 10, 20290 Uble</item>
      <item>Iva Crnić, OIB 23766012117, Bruna Bušića 6, 20290 Uble</item>
      <item>CROATIA osiguranje d.d., OIB 26187994862, Miramarska 22, Zagreb</item>
      <item>Antun Čihoratić, OIB 06621248380, Ulica Zaklopatica 42, 20290 Zaklopatica</item>
      <item>Tina Ćoso, OIB 66587200563, Kneževa 10, 20290 Lastovo</item>
      <item>DOMINANT, društvo s ograničenom odgovornošću za trgovinu i proizvodnju, OIB 62799980235, Splitska 30, 20350 Metković</item>
      <item>Emanuel Dražinić, OIB 11775023876, Portorus 94, 20290 Skrivena Luka</item>
      <item>Veljko Dražinić, OIB 22510724230, Homac 3, 20290 Lastovo</item>
      <item>Anton Đivoje, OIB 62722176347, Pokladarska 2, 20290 Lastovo</item>
      <item>Financijska agencija, OIB 85821130368, Vrtni put 3, Zagreb</item>
      <item>Fond za zaštitu okoliša i energetsku učinkovitost, OIB 85828625994, Ksaver 208, Zagreb</item>
      <item>Ivan Glumac, OIB 01991419439, Pod Glavicu 2, 20290 Lastovo</item>
      <item>Lucija Glumac, OIB 13283908832, Pod Stražu 20, 20290 Lastovo</item>
      <item>Petar Glumac, OIB 02080682445, Pod Stražu 10, 20290 Lastovo</item>
      <item>Teo Glumac, OIB 49769989697, Pod Stražu 20, 20290 Lastovo</item>
      <item>Juro Grbin, OIB 02653118196, Sv.kuzme I Damjana 49, 20290 Lastovo</item>
      <item>Petar Grgurević, OIB 58625796728, Junija Palmotića 13, 20290 Lastovo</item>
      <item>Tonči Grgurević, OIB 84718440500, Zaklopatica 10, 20290 Zaklopatica</item>
      <item>HRVATSKA AGENCIJA ZA MALO GOSPODARSTVO, INOVACIJE I INVESTICIJE, OIB 25609559342, Prilaz Gjure Deželića 7, Zagreb</item>
      <item>HEP-Operator distribucijskog sustava d.o.o. za distribuciju i opskrbu električne energije, OIB 46830600751, Nikole Tesle 3, 20000 Dubrovnik</item>
      <item>Hrvatska banka za obnovu i razvoj, OIB 26702280390, Strossmayerov trg 9, 10000 Zagreb</item>
      <item>Hrvatske vode, pravna osoba za upravljanje vodama, OIB 28921383001, Grada Vukovara 220, Zagreb</item>
      <item>Katina Ivanišević, OIB 92467569810, Viška 17, 21000 Split</item>
      <item>Ana Ivelja, OIB 27688166102, Lastovo bb, 20290 Lastovo</item>
      <item>Irenej Ivelja, OIB 85331695711, Kneževa 8, 20290 Lastovo</item>
      <item>Kuzma Ivelja, OIB 34513938687, Junija Palmotića 2, 20290 Lastovo</item>
      <item>Lucija Ivelja, OIB 92954814810, Frana Antice 8, 20290 Lastovo</item>
      <item>Stjepan Jančić, OIB 89727189421, Put Dr.ante Starčevića 137b, 20207 Kupari</item>
      <item>Ivan Jurica, OIB 11366984233, Biskupa Đivoje 1, 20290 Lastovo</item>
      <item>Ivan Karlović, OIB 63004625743, Zaklopatica 11, 20290 Zaklopatica</item>
      <item>Anica Katić, OIB 27294082320, Zaklopatica 26, 20290 Zaklopatica</item>
      <item>Antun Katić, OIB 55845856654, Dobre Dobričevića 4, 20290 Lastovo</item>
      <item>Marin Katić, OIB 95191923715, Put Jurjeve 3, 20290 Pasadur</item>
      <item>Tonka Katić, OIB 78141555853, Prehodišća 15, 20290 Pasadur</item>
      <item>KOMUNALAC, društvo s ograničenom odgovornošću za skupljanje, pročišćavanje i distribuciju vode, proizvodnju kruha, trgovi, OIB 09301935182, Lastovo/bb, 20290 Lastovo</item>
      <item>Antun Krmenko, OIB 33670621378, Kneževa 18, 20290 Lastovo</item>
      <item>Ambrozi Lešić, OIB 13888110844, Ulica Opata Don Iva Matijace 22, 20260 Korčula</item>
      <item>Ivan Lešić, OIB 29633138636, Dolac 13, 20290 Lastovo</item>
      <item>Tonči Lešić, OIB 48896772582, Pod Stražu 1, 20290 Lastovo</item>
      <item>Vesna Lešić, OIB 45870364324, Junija Palmotića 11, 20290 Lastovo</item>
      <item>Kristo Manevski, OIB 70220852891, Sv.kuzme I Damjana 51, 20290 Lastovo</item>
      <item>Stjepan Medini, OIB 96475093885, Put Zaglava 4, 20290 Uble</item>
      <item>GS1 CROATIA, OIB 03365973101, Tuškanac 14, 10000 Zagreb</item>
      <item>OPĆINA LASTOVO, OIB 96014931839, Dolac 3, 20290 Lastovo</item>
      <item>PA-VIN Društvo s ograničenom odgovornošću za proizvodnju, trgovinu i usluge, OIB 59920925649, Većeslava Holjevca 20, 10450 Jastrebarsko</item>
      <item>Nikola Pavličević, OIB 77871983312, Kneževa 4, 20290 Lastovo</item>
      <item>Martin Pavlović, OIB 02723420705, Kneževa 24, 20290 Lastovo</item>
      <item>Joško Rešić, OIB 58908779123, Dragovoda 1, 20290 Uble</item>
      <item>RH MF Porezna uprava, OIB 18683136487</item>
      <item>Romano Rigante, OIB 11110061670, Pasadur 5, 20290 Pasadur</item>
      <item>Admir Rizvanović, OIB 91609706858, Put Lenge 6, 20290 Pasadur</item>
      <item>Bartul Sangaleti, OIB 97831529944, Dovnja Luka 4, 20290 Lastovo</item>
      <item>Lukša Šarić, OIB 44445504737, Dolac 4, 20290 Lastovo</item>
      <item>Kata Šeparović, OIB 83579422753, Marina Držića 2, 20290 Uble</item>
      <item>Kristo Škratulja, OIB 34524370060, Dobre Dobričevića 1, 20290 Lastovo</item>
      <item>Ambrozi Šutić, OIB 13137706252, Antuna Bogdanovića 19, 20290 Lastovo</item>
      <item>Stjepan Tomašin, OIB 34673312361, Pjevor 8, 20290 Lastovo</item>
      <item>Frano Tomašin, OIB 07259838493, Ravance 2, 20290 Lastovo</item>
      <item>Marija Valčić, OIB 44547948922, Internacionalnih Brigada 16, 51000 Rijeka</item>
      <item>Lucija Vojnović, OIB 20395527805, Homac 8, 20290 Lastovo</item>
      <item>OPG ˝Barbić˝, OIB 49253854741, Put Grmice 4, 20290 Lastovo</item>
    </izvorni_sadrzaj>
    <derivirana_varijabla naziv="DomainObject.Predmet.StrankaListFormatedWithAdressOIB_1">
      <item>FINA SPLIT, OIB 85821130368, Mažuranićevo šetalište 24 b, 21000 Split</item>
      <item>RH MF, Porezna uprava, OIB 18683136487</item>
      <item>Luka Antičević, OIB 58345366121, Dragovoda 19, 20290 Uble</item>
      <item>Nada Lešić, OIB 12255642690, Dolac 7, 20290 Lastovo</item>
      <item>Branko Pajić, OIB 20522868531, Dragovode 26, 20290 Lastovo</item>
      <item>Gojko Antica, OIB 79116417803, Portorus 42, 20290 Skrivena Luka</item>
      <item>Kuzma Antičević, OIB 42880184675, Gornja Luka 4, 20290 Lastovo</item>
      <item>Eduard Bačko, OIB 65904554579, Luža 14, 20290 Lastovo</item>
      <item>Anita Barbić, OIB 34415498659, Frana Antice 6, 20290 Lastovo</item>
      <item>Romano Barbić, OIB 97008650687, Sv.vicenca 15, 20290 Lastovo</item>
      <item>Željko Barbić, OIB 78569907052, Dragovoda 23, 20290 Uble</item>
      <item>Anica Borovina, OIB 63794063645, Dragovoda 10, 20290 Uble</item>
      <item>Iva Crnić, OIB 23766012117, Bruna Bušića 6, 20290 Uble</item>
      <item>CROATIA osiguranje d.d., OIB 26187994862, Miramarska 22, Zagreb</item>
      <item>Antun Čihoratić, OIB 06621248380, Ulica Zaklopatica 42, 20290 Zaklopatica</item>
      <item>Tina Ćoso, OIB 66587200563, Kneževa 10, 20290 Lastovo</item>
      <item>DOMINANT, društvo s ograničenom odgovornošću za trgovinu i proizvodnju, OIB 62799980235, Splitska 30, 20350 Metković</item>
      <item>Emanuel Dražinić, OIB 11775023876, Portorus 94, 20290 Skrivena Luka</item>
      <item>Veljko Dražinić, OIB 22510724230, Homac 3, 20290 Lastovo</item>
      <item>Anton Đivoje, OIB 62722176347, Pokladarska 2, 20290 Lastovo</item>
      <item>Financijska agencija, OIB 85821130368, Vrtni put 3, Zagreb</item>
      <item>Fond za zaštitu okoliša i energetsku učinkovitost, OIB 85828625994, Ksaver 208, Zagreb</item>
      <item>Ivan Glumac, OIB 01991419439, Pod Glavicu 2, 20290 Lastovo</item>
      <item>Lucija Glumac, OIB 13283908832, Pod Stražu 20, 20290 Lastovo</item>
      <item>Petar Glumac, OIB 02080682445, Pod Stražu 10, 20290 Lastovo</item>
      <item>Teo Glumac, OIB 49769989697, Pod Stražu 20, 20290 Lastovo</item>
      <item>Juro Grbin, OIB 02653118196, Sv.kuzme I Damjana 49, 20290 Lastovo</item>
      <item>Petar Grgurević, OIB 58625796728, Junija Palmotića 13, 20290 Lastovo</item>
      <item>Tonči Grgurević, OIB 84718440500, Zaklopatica 10, 20290 Zaklopatica</item>
      <item>HRVATSKA AGENCIJA ZA MALO GOSPODARSTVO, INOVACIJE I INVESTICIJE, OIB 25609559342, Prilaz Gjure Deželića 7, Zagreb</item>
      <item>HEP-Operator distribucijskog sustava d.o.o. za distribuciju i opskrbu električne energije, OIB 46830600751, Nikole Tesle 3, 20000 Dubrovnik</item>
      <item>Hrvatska banka za obnovu i razvoj, OIB 26702280390, Strossmayerov trg 9, 10000 Zagreb</item>
      <item>Hrvatske vode, pravna osoba za upravljanje vodama, OIB 28921383001, Grada Vukovara 220, Zagreb</item>
      <item>Katina Ivanišević, OIB 92467569810, Viška 17, 21000 Split</item>
      <item>Ana Ivelja, OIB 27688166102, Lastovo bb, 20290 Lastovo</item>
      <item>Irenej Ivelja, OIB 85331695711, Kneževa 8, 20290 Lastovo</item>
      <item>Kuzma Ivelja, OIB 34513938687, Junija Palmotića 2, 20290 Lastovo</item>
      <item>Lucija Ivelja, OIB 92954814810, Frana Antice 8, 20290 Lastovo</item>
      <item>Stjepan Jančić, OIB 89727189421, Put Dr.ante Starčevića 137b, 20207 Kupari</item>
      <item>Ivan Jurica, OIB 11366984233, Biskupa Đivoje 1, 20290 Lastovo</item>
      <item>Ivan Karlović, OIB 63004625743, Zaklopatica 11, 20290 Zaklopatica</item>
      <item>Anica Katić, OIB 27294082320, Zaklopatica 26, 20290 Zaklopatica</item>
      <item>Antun Katić, OIB 55845856654, Dobre Dobričevića 4, 20290 Lastovo</item>
      <item>Marin Katić, OIB 95191923715, Put Jurjeve 3, 20290 Pasadur</item>
      <item>Tonka Katić, OIB 78141555853, Prehodišća 15, 20290 Pasadur</item>
      <item>KOMUNALAC, društvo s ograničenom odgovornošću za skupljanje, pročišćavanje i distribuciju vode, proizvodnju kruha, trgovi, OIB 09301935182, Lastovo/bb, 20290 Lastovo</item>
      <item>Antun Krmenko, OIB 33670621378, Kneževa 18, 20290 Lastovo</item>
      <item>Ambrozi Lešić, OIB 13888110844, Ulica Opata Don Iva Matijace 22, 20260 Korčula</item>
      <item>Ivan Lešić, OIB 29633138636, Dolac 13, 20290 Lastovo</item>
      <item>Tonči Lešić, OIB 48896772582, Pod Stražu 1, 20290 Lastovo</item>
      <item>Vesna Lešić, OIB 45870364324, Junija Palmotića 11, 20290 Lastovo</item>
      <item>Kristo Manevski, OIB 70220852891, Sv.kuzme I Damjana 51, 20290 Lastovo</item>
      <item>Stjepan Medini, OIB 96475093885, Put Zaglava 4, 20290 Uble</item>
      <item>GS1 CROATIA, OIB 03365973101, Tuškanac 14, 10000 Zagreb</item>
      <item>OPĆINA LASTOVO, OIB 96014931839, Dolac 3, 20290 Lastovo</item>
      <item>PA-VIN Društvo s ograničenom odgovornošću za proizvodnju, trgovinu i usluge, OIB 59920925649, Većeslava Holjevca 20, 10450 Jastrebarsko</item>
      <item>Nikola Pavličević, OIB 77871983312, Kneževa 4, 20290 Lastovo</item>
      <item>Martin Pavlović, OIB 02723420705, Kneževa 24, 20290 Lastovo</item>
      <item>Joško Rešić, OIB 58908779123, Dragovoda 1, 20290 Uble</item>
      <item>RH MF Porezna uprava, OIB 18683136487</item>
      <item>Romano Rigante, OIB 11110061670, Pasadur 5, 20290 Pasadur</item>
      <item>Admir Rizvanović, OIB 91609706858, Put Lenge 6, 20290 Pasadur</item>
      <item>Bartul Sangaleti, OIB 97831529944, Dovnja Luka 4, 20290 Lastovo</item>
      <item>Lukša Šarić, OIB 44445504737, Dolac 4, 20290 Lastovo</item>
      <item>Kata Šeparović, OIB 83579422753, Marina Držića 2, 20290 Uble</item>
      <item>Kristo Škratulja, OIB 34524370060, Dobre Dobričevića 1, 20290 Lastovo</item>
      <item>Ambrozi Šutić, OIB 13137706252, Antuna Bogdanovića 19, 20290 Lastovo</item>
      <item>Stjepan Tomašin, OIB 34673312361, Pjevor 8, 20290 Lastovo</item>
      <item>Frano Tomašin, OIB 07259838493, Ravance 2, 20290 Lastovo</item>
      <item>Marija Valčić, OIB 44547948922, Internacionalnih Brigada 16, 51000 Rijeka</item>
      <item>Lucija Vojnović, OIB 20395527805, Homac 8, 20290 Lastovo</item>
      <item>OPG ˝Barbić˝, OIB 49253854741, Put Grmice 4, 20290 Lastovo</item>
    </derivirana_varijabla>
  </DomainObject.Predmet.StrankaListFormatedWithAdressOIB>
  <DomainObject.Predmet.StrankaListNazivFormated>
    <izvorni_sadrzaj>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zvorni_sadrzaj>
    <derivirana_varijabla naziv="DomainObject.Predmet.StrankaListNazivFormated_1">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derivirana_varijabla>
  </DomainObject.Predmet.StrankaListNazivFormated>
  <DomainObject.Predmet.StrankaListNazivFormatedOIB>
    <izvorni_sadrzaj>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izvorni_sadrzaj>
    <derivirana_varijabla naziv="DomainObject.Predmet.StrankaListNazivFormatedOIB_1">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derivirana_varijabla>
  </DomainObject.Predmet.StrankaListNazivFormatedOIB>
  <DomainObject.Predmet.ProtuStrankaListFormated>
    <izvorni_sadrzaj>
      <item>LASTOVO poljoprivredna zadruga u stečaju</item>
    </izvorni_sadrzaj>
    <derivirana_varijabla naziv="DomainObject.Predmet.ProtuStrankaListFormated_1">
      <item>LASTOVO poljoprivredna zadruga u stečaju</item>
    </derivirana_varijabla>
  </DomainObject.Predmet.ProtuStrankaListFormated>
  <DomainObject.Predmet.ProtuStrankaListFormatedOIB>
    <izvorni_sadrzaj>
      <item>LASTOVO poljoprivredna zadruga u stečaju, OIB 76382298892</item>
    </izvorni_sadrzaj>
    <derivirana_varijabla naziv="DomainObject.Predmet.ProtuStrankaListFormatedOIB_1">
      <item>LASTOVO poljoprivredna zadruga u stečaju, OIB 76382298892</item>
    </derivirana_varijabla>
  </DomainObject.Predmet.ProtuStrankaListFormatedOIB>
  <DomainObject.Predmet.ProtuStrankaListFormatedWithAdress>
    <izvorni_sadrzaj>
      <item>LASTOVO poljoprivredna zadruga u stečaju, /bb, 20290 Lastovo</item>
    </izvorni_sadrzaj>
    <derivirana_varijabla naziv="DomainObject.Predmet.ProtuStrankaListFormatedWithAdress_1">
      <item>LASTOVO poljoprivredna zadruga u stečaju, /bb, 20290 Lastovo</item>
    </derivirana_varijabla>
  </DomainObject.Predmet.ProtuStrankaListFormatedWithAdress>
  <DomainObject.Predmet.ProtuStrankaListFormatedWithAdressOIB>
    <izvorni_sadrzaj>
      <item>LASTOVO poljoprivredna zadruga u stečaju, OIB 76382298892, /bb, 20290 Lastovo</item>
    </izvorni_sadrzaj>
    <derivirana_varijabla naziv="DomainObject.Predmet.ProtuStrankaListFormatedWithAdressOIB_1">
      <item>LASTOVO poljoprivredna zadruga u stečaju, OIB 76382298892, /bb, 20290 Lastovo</item>
    </derivirana_varijabla>
  </DomainObject.Predmet.ProtuStrankaListFormatedWithAdressOIB>
  <DomainObject.Predmet.ProtuStrankaListNazivFormated>
    <izvorni_sadrzaj>
      <item>LASTOVO poljoprivredna zadruga u stečaju</item>
    </izvorni_sadrzaj>
    <derivirana_varijabla naziv="DomainObject.Predmet.ProtuStrankaListNazivFormated_1">
      <item>LASTOVO poljoprivredna zadruga u stečaju</item>
    </derivirana_varijabla>
  </DomainObject.Predmet.ProtuStrankaListNazivFormated>
  <DomainObject.Predmet.ProtuStrankaListNazivFormatedOIB>
    <izvorni_sadrzaj>
      <item>LASTOVO poljoprivredna zadruga u stečaju, OIB 76382298892</item>
    </izvorni_sadrzaj>
    <derivirana_varijabla naziv="DomainObject.Predmet.ProtuStrankaListNazivFormatedOIB_1">
      <item>LASTOVO poljoprivredna zadruga u stečaju, OIB 76382298892</item>
    </derivirana_varijabla>
  </DomainObject.Predmet.ProtuStrankaListNazivFormatedOIB>
  <DomainObject.Predmet.OstaliListFormated>
    <izvorni_sadrzaj>
      <item>Ivan Ivelja</item>
      <item>Ivanka Sušić</item>
      <item>Agencija za osiguranje radničkih potraživanja u slučaju stečaja poslodavca</item>
      <item>Narodne novine d.d.</item>
    </izvorni_sadrzaj>
    <derivirana_varijabla naziv="DomainObject.Predmet.OstaliListFormated_1">
      <item>Ivan Ivelja</item>
      <item>Ivanka Sušić</item>
      <item>Agencija za osiguranje radničkih potraživanja u slučaju stečaja poslodavca</item>
      <item>Narodne novine d.d.</item>
    </derivirana_varijabla>
  </DomainObject.Predmet.OstaliListFormated>
  <DomainObject.Predmet.OstaliListFormatedOIB>
    <izvorni_sadrzaj>
      <item>Ivan Ivelja, OIB 04014273983</item>
      <item>Ivanka Sušić, OIB 74811324266</item>
      <item>Agencija za osiguranje radničkih potraživanja u slučaju stečaja poslodavca, OIB 04323472109</item>
      <item>Narodne novine d.d.</item>
    </izvorni_sadrzaj>
    <derivirana_varijabla naziv="DomainObject.Predmet.OstaliListFormatedOIB_1">
      <item>Ivan Ivelja, OIB 04014273983</item>
      <item>Ivanka Sušić, OIB 74811324266</item>
      <item>Agencija za osiguranje radničkih potraživanja u slučaju stečaja poslodavca, OIB 04323472109</item>
      <item>Narodne novine d.d.</item>
    </derivirana_varijabla>
  </DomainObject.Predmet.OstaliListFormatedOIB>
  <DomainObject.Predmet.OstaliListFormatedWithAdress>
    <izvorni_sadrzaj>
      <item>Ivan Ivelja, Dragovoda 12, 20290 Uble</item>
      <item>Ivanka Sušić, Gornji Kono 56, 20000 Dubrovnik</item>
      <item>Agencija za osiguranje radničkih potraživanja u slučaju stečaja poslodavca, Frankopanska 11, 10000 Zagreb</item>
      <item>Narodne novine d.d., Savski gaj, XIII. put 6, 10000 Zagreb</item>
    </izvorni_sadrzaj>
    <derivirana_varijabla naziv="DomainObject.Predmet.OstaliListFormatedWithAdress_1">
      <item>Ivan Ivelja, Dragovoda 12, 20290 Uble</item>
      <item>Ivanka Sušić, Gornji Kono 56, 20000 Dubrovnik</item>
      <item>Agencija za osiguranje radničkih potraživanja u slučaju stečaja poslodavca, Frankopanska 11, 10000 Zagreb</item>
      <item>Narodne novine d.d., Savski gaj, XIII. put 6, 10000 Zagreb</item>
    </derivirana_varijabla>
  </DomainObject.Predmet.OstaliListFormatedWithAdress>
  <DomainObject.Predmet.OstaliListFormatedWithAdressOIB>
    <izvorni_sadrzaj>
      <item>Ivan Ivelja, OIB 04014273983, Dragovoda 12, 20290 Uble</item>
      <item>Ivanka Sušić, OIB 74811324266, Gornji Kono 56, 20000 Dubrovnik</item>
      <item>Agencija za osiguranje radničkih potraživanja u slučaju stečaja poslodavca, OIB 04323472109, Frankopanska 11, 10000 Zagreb</item>
      <item>Narodne novine d.d., Savski gaj, XIII. put 6, 10000 Zagreb</item>
    </izvorni_sadrzaj>
    <derivirana_varijabla naziv="DomainObject.Predmet.OstaliListFormatedWithAdressOIB_1">
      <item>Ivan Ivelja, OIB 04014273983, Dragovoda 12, 20290 Uble</item>
      <item>Ivanka Sušić, OIB 74811324266, Gornji Kono 56, 20000 Dubrovnik</item>
      <item>Agencija za osiguranje radničkih potraživanja u slučaju stečaja poslodavca, OIB 04323472109, Frankopanska 11, 10000 Zagreb</item>
      <item>Narodne novine d.d., Savski gaj, XIII. put 6, 10000 Zagreb</item>
    </derivirana_varijabla>
  </DomainObject.Predmet.OstaliListFormatedWithAdressOIB>
  <DomainObject.Predmet.OstaliListNazivFormated>
    <izvorni_sadrzaj>
      <item>Ivan Ivelja</item>
      <item>Ivanka Sušić</item>
      <item>Agencija za osiguranje radničkih potraživanja u slučaju stečaja poslodavca</item>
      <item>Narodne novine d.d.</item>
    </izvorni_sadrzaj>
    <derivirana_varijabla naziv="DomainObject.Predmet.OstaliListNazivFormated_1">
      <item>Ivan Ivelja</item>
      <item>Ivanka Sušić</item>
      <item>Agencija za osiguranje radničkih potraživanja u slučaju stečaja poslodavca</item>
      <item>Narodne novine d.d.</item>
    </derivirana_varijabla>
  </DomainObject.Predmet.OstaliListNazivFormated>
  <DomainObject.Predmet.OstaliListNazivFormatedOIB>
    <izvorni_sadrzaj>
      <item>Ivan Ivelja, OIB 04014273983</item>
      <item>Ivanka Sušić, OIB 74811324266</item>
      <item>Agencija za osiguranje radničkih potraživanja u slučaju stečaja poslodavca, OIB 04323472109</item>
      <item>Narodne novine d.d.</item>
    </izvorni_sadrzaj>
    <derivirana_varijabla naziv="DomainObject.Predmet.OstaliListNazivFormatedOIB_1">
      <item>Ivan Ivelja, OIB 04014273983</item>
      <item>Ivanka Sušić, OIB 74811324266</item>
      <item>Agencija za osiguranje radničkih potraživanja u slučaju stečaja poslodavca, OIB 04323472109</item>
      <item>Narodne novine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2019.</izvorni_sadrzaj>
    <derivirana_varijabla naziv="DomainObject.Datum_1">8. ožujka 2019.</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LASTOVO poljoprivredna zadruga u stečaju</izvorni_sadrzaj>
    <derivirana_varijabla naziv="DomainObject.Predmet.ProtustrankaIDrugi_1">LASTOVO poljoprivredna zadruga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LASTOVO poljoprivredna zadruga u stečaju, OIB 76382298892, /bb, 20290 Lastovo</izvorni_sadrzaj>
    <derivirana_varijabla naziv="DomainObject.Predmet.ProtustrankaIDrugiAdressOIB_1">LASTOVO poljoprivredna zadruga u stečaju, OIB 76382298892, /bb, 20290 Lastovo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LASTOVO poljoprivredna zadruga u stečaju</item>
      <item>Ivan Ivelja</item>
      <item>Ivanka Sušić</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tem>Agencija za osiguranje radničkih potraživanja u slučaju stečaja poslodavca</item>
      <item>Narodne novine d.d.</item>
    </izvorni_sadrzaj>
    <derivirana_varijabla naziv="DomainObject.Predmet.SudioniciListNaziv_1">
      <item>FINA SPLIT</item>
      <item>LASTOVO poljoprivredna zadruga u stečaju</item>
      <item>Ivan Ivelja</item>
      <item>Ivanka Sušić</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tem>Agencija za osiguranje radničkih potraživanja u slučaju stečaja poslodavca</item>
      <item>Narodne novine d.d.</item>
    </derivirana_varijabla>
  </DomainObject.Predmet.SudioniciListNaziv>
  <DomainObject.Predmet.SudioniciListAdressOIB>
    <izvorni_sadrzaj>
      <item>FINA SPLIT, OIB 85821130368, Mažuranićevo šetalište 24 b,21000 Split</item>
      <item>LASTOVO poljoprivredna zadruga u stečaju, OIB 76382298892, /bb,20290 Lastovo</item>
      <item>Ivan Ivelja, OIB 04014273983, Dragovoda 12,20290 Uble</item>
      <item>Ivanka Sušić, OIB 74811324266, Gornji Kono 56,20000 Dubrovnik</item>
      <item>RH MF, Porezna uprava, OIB 18683136487</item>
      <item>Luka Antičević, OIB 58345366121, Dragovoda 19,20290 Uble</item>
      <item>Nada Lešić, OIB 12255642690, Dolac 7,20290 Lastovo</item>
      <item>Branko Pajić, OIB 20522868531, Dragovode 26,20290 Lastovo</item>
      <item>Gojko Antica, OIB 79116417803, Portorus 42,20290 Skrivena Luka</item>
      <item>Kuzma Antičević, OIB 42880184675, Gornja Luka 4,20290 Lastovo</item>
      <item>Eduard Bačko, OIB 65904554579, Luža 14,20290 Lastovo</item>
      <item>Anita Barbić, OIB 34415498659, Frana Antice 6,20290 Lastovo</item>
      <item>Romano Barbić, OIB 97008650687, Sv.vicenca 15,20290 Lastovo</item>
      <item>Željko Barbić, OIB 78569907052, Dragovoda 23,20290 Uble</item>
      <item>Anica Borovina, OIB 63794063645, Dragovoda 10,20290 Uble</item>
      <item>Iva Crnić, OIB 23766012117, Bruna Bušića 6,20290 Uble</item>
      <item>CROATIA osiguranje d.d., OIB 26187994862, Miramarska 22,Zagreb</item>
      <item>Antun Čihoratić, OIB 06621248380, Ulica Zaklopatica 42,20290 Zaklopatica</item>
      <item>Tina Ćoso, OIB 66587200563, Kneževa 10,20290 Lastovo</item>
      <item>DOMINANT, društvo s ograničenom odgovornošću za trgovinu i proizvodnju, OIB 62799980235, Splitska 30,20350 Metković</item>
      <item>Emanuel Dražinić, OIB 11775023876, Portorus 94,20290 Skrivena Luka</item>
      <item>Veljko Dražinić, OIB 22510724230, Homac 3,20290 Lastovo</item>
      <item>Anton Đivoje, OIB 62722176347, Pokladarska 2,20290 Lastovo</item>
      <item>Financijska agencija, OIB 85821130368, Vrtni put 3,Zagreb</item>
      <item>Fond za zaštitu okoliša i energetsku učinkovitost, OIB 85828625994, Ksaver 208,Zagreb</item>
      <item>Ivan Glumac, OIB 01991419439, Pod Glavicu 2,20290 Lastovo</item>
      <item>Lucija Glumac, OIB 13283908832, Pod Stražu 20,20290 Lastovo</item>
      <item>Petar Glumac, OIB 02080682445, Pod Stražu 10,20290 Lastovo</item>
      <item>Teo Glumac, OIB 49769989697, Pod Stražu 20,20290 Lastovo</item>
      <item>Juro Grbin, OIB 02653118196, Sv.kuzme I Damjana 49,20290 Lastovo</item>
      <item>Petar Grgurević, OIB 58625796728, Junija Palmotića 13,20290 Lastovo</item>
      <item>Tonči Grgurević, OIB 84718440500, Zaklopatica 10,20290 Zaklopatica</item>
      <item>HRVATSKA AGENCIJA ZA MALO GOSPODARSTVO, INOVACIJE I INVESTICIJE, OIB 25609559342, Prilaz Gjure Deželića 7,Zagreb</item>
      <item>HEP-Operator distribucijskog sustava d.o.o. za distribuciju i opskrbu električne energije, OIB 46830600751, Nikole Tesle 3,20000 Dubrovnik</item>
      <item>Hrvatska banka za obnovu i razvoj, OIB 26702280390, Strossmayerov trg 9,10000 Zagreb</item>
      <item>Hrvatske vode, pravna osoba za upravljanje vodama, OIB 28921383001, Grada Vukovara 220,Zagreb</item>
      <item>Katina Ivanišević, OIB 92467569810, Viška 17,21000 Split</item>
      <item>Ana Ivelja, OIB 27688166102, Lastovo bb,20290 Lastovo</item>
      <item>Irenej Ivelja, OIB 85331695711, Kneževa 8,20290 Lastovo</item>
      <item>Kuzma Ivelja, OIB 34513938687, Junija Palmotića 2,20290 Lastovo</item>
      <item>Lucija Ivelja, OIB 92954814810, Frana Antice 8,20290 Lastovo</item>
      <item>Stjepan Jančić, OIB 89727189421, Put Dr.ante Starčevića 137b,20207 Kupari</item>
      <item>Ivan Jurica, OIB 11366984233, Biskupa Đivoje 1,20290 Lastovo</item>
      <item>Ivan Karlović, OIB 63004625743, Zaklopatica 11,20290 Zaklopatica</item>
      <item>Anica Katić, OIB 27294082320, Zaklopatica 26,20290 Zaklopatica</item>
      <item>Antun Katić, OIB 55845856654, Dobre Dobričevića 4,20290 Lastovo</item>
      <item>Marin Katić, OIB 95191923715, Put Jurjeve 3,20290 Pasadur</item>
      <item>Tonka Katić, OIB 78141555853, Prehodišća 15,20290 Pasadur</item>
      <item>KOMUNALAC, društvo s ograničenom odgovornošću za skupljanje, pročišćavanje i distribuciju vode, proizvodnju kruha, trgovi, OIB 09301935182, Lastovo/bb,20290 Lastovo</item>
      <item>Antun Krmenko, OIB 33670621378, Kneževa 18,20290 Lastovo</item>
      <item>Ambrozi Lešić, OIB 13888110844, Ulica Opata Don Iva Matijace 22,20260 Korčula</item>
      <item>Ivan Lešić, OIB 29633138636, Dolac 13,20290 Lastovo</item>
      <item>Tonči Lešić, OIB 48896772582, Pod Stražu 1,20290 Lastovo</item>
      <item>Vesna Lešić, OIB 45870364324, Junija Palmotića 11,20290 Lastovo</item>
      <item>Kristo Manevski, OIB 70220852891, Sv.kuzme I Damjana 51,20290 Lastovo</item>
      <item>Stjepan Medini, OIB 96475093885, Put Zaglava 4,20290 Uble</item>
      <item>GS1 CROATIA, OIB 03365973101, Tuškanac 14,10000 Zagreb</item>
      <item>OPĆINA LASTOVO, OIB 96014931839, Dolac 3,20290 Lastovo</item>
      <item>PA-VIN Društvo s ograničenom odgovornošću za proizvodnju, trgovinu i usluge, OIB 59920925649, Većeslava Holjevca 20,10450 Jastrebarsko</item>
      <item>Nikola Pavličević, OIB 77871983312, Kneževa 4,20290 Lastovo</item>
      <item>Martin Pavlović, OIB 02723420705, Kneževa 24,20290 Lastovo</item>
      <item>Joško Rešić, OIB 58908779123, Dragovoda 1,20290 Uble</item>
      <item>RH MF Porezna uprava, OIB 18683136487</item>
      <item>Romano Rigante, OIB 11110061670, Pasadur 5,20290 Pasadur</item>
      <item>Admir Rizvanović, OIB 91609706858, Put Lenge 6,20290 Pasadur</item>
      <item>Bartul Sangaleti, OIB 97831529944, Dovnja Luka 4,20290 Lastovo</item>
      <item>Lukša Šarić, OIB 44445504737, Dolac 4,20290 Lastovo</item>
      <item>Kata Šeparović, OIB 83579422753, Marina Držića 2,20290 Uble</item>
      <item>Kristo Škratulja, OIB 34524370060, Dobre Dobričevića 1,20290 Lastovo</item>
      <item>Ambrozi Šutić, OIB 13137706252, Antuna Bogdanovića 19,20290 Lastovo</item>
      <item>Stjepan Tomašin, OIB 34673312361, Pjevor 8,20290 Lastovo</item>
      <item>Frano Tomašin, OIB 07259838493, Ravance 2,20290 Lastovo</item>
      <item>Marija Valčić, OIB 44547948922, Internacionalnih Brigada 16,51000 Rijeka</item>
      <item>Lucija Vojnović, OIB 20395527805, Homac 8,20290 Lastovo</item>
      <item>OPG ˝Barbić˝, OIB 49253854741, Put Grmice 4,20290 Lastovo</item>
      <item>Agencija za osiguranje radničkih potraživanja u slučaju stečaja poslodavca, OIB 04323472109, Frankopanska 11,10000 Zagreb</item>
      <item>Narodne novine d.d., Savski gaj, XIII. put 6,10000 Zagreb</item>
    </izvorni_sadrzaj>
    <derivirana_varijabla naziv="DomainObject.Predmet.SudioniciListAdressOIB_1">
      <item>FINA SPLIT, OIB 85821130368, Mažuranićevo šetalište 24 b,21000 Split</item>
      <item>LASTOVO poljoprivredna zadruga u stečaju, OIB 76382298892, /bb,20290 Lastovo</item>
      <item>Ivan Ivelja, OIB 04014273983, Dragovoda 12,20290 Uble</item>
      <item>Ivanka Sušić, OIB 74811324266, Gornji Kono 56,20000 Dubrovnik</item>
      <item>RH MF, Porezna uprava, OIB 18683136487</item>
      <item>Luka Antičević, OIB 58345366121, Dragovoda 19,20290 Uble</item>
      <item>Nada Lešić, OIB 12255642690, Dolac 7,20290 Lastovo</item>
      <item>Branko Pajić, OIB 20522868531, Dragovode 26,20290 Lastovo</item>
      <item>Gojko Antica, OIB 79116417803, Portorus 42,20290 Skrivena Luka</item>
      <item>Kuzma Antičević, OIB 42880184675, Gornja Luka 4,20290 Lastovo</item>
      <item>Eduard Bačko, OIB 65904554579, Luža 14,20290 Lastovo</item>
      <item>Anita Barbić, OIB 34415498659, Frana Antice 6,20290 Lastovo</item>
      <item>Romano Barbić, OIB 97008650687, Sv.vicenca 15,20290 Lastovo</item>
      <item>Željko Barbić, OIB 78569907052, Dragovoda 23,20290 Uble</item>
      <item>Anica Borovina, OIB 63794063645, Dragovoda 10,20290 Uble</item>
      <item>Iva Crnić, OIB 23766012117, Bruna Bušića 6,20290 Uble</item>
      <item>CROATIA osiguranje d.d., OIB 26187994862, Miramarska 22,Zagreb</item>
      <item>Antun Čihoratić, OIB 06621248380, Ulica Zaklopatica 42,20290 Zaklopatica</item>
      <item>Tina Ćoso, OIB 66587200563, Kneževa 10,20290 Lastovo</item>
      <item>DOMINANT, društvo s ograničenom odgovornošću za trgovinu i proizvodnju, OIB 62799980235, Splitska 30,20350 Metković</item>
      <item>Emanuel Dražinić, OIB 11775023876, Portorus 94,20290 Skrivena Luka</item>
      <item>Veljko Dražinić, OIB 22510724230, Homac 3,20290 Lastovo</item>
      <item>Anton Đivoje, OIB 62722176347, Pokladarska 2,20290 Lastovo</item>
      <item>Financijska agencija, OIB 85821130368, Vrtni put 3,Zagreb</item>
      <item>Fond za zaštitu okoliša i energetsku učinkovitost, OIB 85828625994, Ksaver 208,Zagreb</item>
      <item>Ivan Glumac, OIB 01991419439, Pod Glavicu 2,20290 Lastovo</item>
      <item>Lucija Glumac, OIB 13283908832, Pod Stražu 20,20290 Lastovo</item>
      <item>Petar Glumac, OIB 02080682445, Pod Stražu 10,20290 Lastovo</item>
      <item>Teo Glumac, OIB 49769989697, Pod Stražu 20,20290 Lastovo</item>
      <item>Juro Grbin, OIB 02653118196, Sv.kuzme I Damjana 49,20290 Lastovo</item>
      <item>Petar Grgurević, OIB 58625796728, Junija Palmotića 13,20290 Lastovo</item>
      <item>Tonči Grgurević, OIB 84718440500, Zaklopatica 10,20290 Zaklopatica</item>
      <item>HRVATSKA AGENCIJA ZA MALO GOSPODARSTVO, INOVACIJE I INVESTICIJE, OIB 25609559342, Prilaz Gjure Deželića 7,Zagreb</item>
      <item>HEP-Operator distribucijskog sustava d.o.o. za distribuciju i opskrbu električne energije, OIB 46830600751, Nikole Tesle 3,20000 Dubrovnik</item>
      <item>Hrvatska banka za obnovu i razvoj, OIB 26702280390, Strossmayerov trg 9,10000 Zagreb</item>
      <item>Hrvatske vode, pravna osoba za upravljanje vodama, OIB 28921383001, Grada Vukovara 220,Zagreb</item>
      <item>Katina Ivanišević, OIB 92467569810, Viška 17,21000 Split</item>
      <item>Ana Ivelja, OIB 27688166102, Lastovo bb,20290 Lastovo</item>
      <item>Irenej Ivelja, OIB 85331695711, Kneževa 8,20290 Lastovo</item>
      <item>Kuzma Ivelja, OIB 34513938687, Junija Palmotića 2,20290 Lastovo</item>
      <item>Lucija Ivelja, OIB 92954814810, Frana Antice 8,20290 Lastovo</item>
      <item>Stjepan Jančić, OIB 89727189421, Put Dr.ante Starčevića 137b,20207 Kupari</item>
      <item>Ivan Jurica, OIB 11366984233, Biskupa Đivoje 1,20290 Lastovo</item>
      <item>Ivan Karlović, OIB 63004625743, Zaklopatica 11,20290 Zaklopatica</item>
      <item>Anica Katić, OIB 27294082320, Zaklopatica 26,20290 Zaklopatica</item>
      <item>Antun Katić, OIB 55845856654, Dobre Dobričevića 4,20290 Lastovo</item>
      <item>Marin Katić, OIB 95191923715, Put Jurjeve 3,20290 Pasadur</item>
      <item>Tonka Katić, OIB 78141555853, Prehodišća 15,20290 Pasadur</item>
      <item>KOMUNALAC, društvo s ograničenom odgovornošću za skupljanje, pročišćavanje i distribuciju vode, proizvodnju kruha, trgovi, OIB 09301935182, Lastovo/bb,20290 Lastovo</item>
      <item>Antun Krmenko, OIB 33670621378, Kneževa 18,20290 Lastovo</item>
      <item>Ambrozi Lešić, OIB 13888110844, Ulica Opata Don Iva Matijace 22,20260 Korčula</item>
      <item>Ivan Lešić, OIB 29633138636, Dolac 13,20290 Lastovo</item>
      <item>Tonči Lešić, OIB 48896772582, Pod Stražu 1,20290 Lastovo</item>
      <item>Vesna Lešić, OIB 45870364324, Junija Palmotića 11,20290 Lastovo</item>
      <item>Kristo Manevski, OIB 70220852891, Sv.kuzme I Damjana 51,20290 Lastovo</item>
      <item>Stjepan Medini, OIB 96475093885, Put Zaglava 4,20290 Uble</item>
      <item>GS1 CROATIA, OIB 03365973101, Tuškanac 14,10000 Zagreb</item>
      <item>OPĆINA LASTOVO, OIB 96014931839, Dolac 3,20290 Lastovo</item>
      <item>PA-VIN Društvo s ograničenom odgovornošću za proizvodnju, trgovinu i usluge, OIB 59920925649, Većeslava Holjevca 20,10450 Jastrebarsko</item>
      <item>Nikola Pavličević, OIB 77871983312, Kneževa 4,20290 Lastovo</item>
      <item>Martin Pavlović, OIB 02723420705, Kneževa 24,20290 Lastovo</item>
      <item>Joško Rešić, OIB 58908779123, Dragovoda 1,20290 Uble</item>
      <item>RH MF Porezna uprava, OIB 18683136487</item>
      <item>Romano Rigante, OIB 11110061670, Pasadur 5,20290 Pasadur</item>
      <item>Admir Rizvanović, OIB 91609706858, Put Lenge 6,20290 Pasadur</item>
      <item>Bartul Sangaleti, OIB 97831529944, Dovnja Luka 4,20290 Lastovo</item>
      <item>Lukša Šarić, OIB 44445504737, Dolac 4,20290 Lastovo</item>
      <item>Kata Šeparović, OIB 83579422753, Marina Držića 2,20290 Uble</item>
      <item>Kristo Škratulja, OIB 34524370060, Dobre Dobričevića 1,20290 Lastovo</item>
      <item>Ambrozi Šutić, OIB 13137706252, Antuna Bogdanovića 19,20290 Lastovo</item>
      <item>Stjepan Tomašin, OIB 34673312361, Pjevor 8,20290 Lastovo</item>
      <item>Frano Tomašin, OIB 07259838493, Ravance 2,20290 Lastovo</item>
      <item>Marija Valčić, OIB 44547948922, Internacionalnih Brigada 16,51000 Rijeka</item>
      <item>Lucija Vojnović, OIB 20395527805, Homac 8,20290 Lastovo</item>
      <item>OPG ˝Barbić˝, OIB 49253854741, Put Grmice 4,20290 Lastovo</item>
      <item>Agencija za osiguranje radničkih potraživanja u slučaju stečaja poslodavca, OIB 04323472109, Frankopanska 11,10000 Zagreb</item>
      <item>Narodne novine d.d.,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76382298892</item>
      <item>, OIB 04014273983</item>
      <item>, OIB 74811324266</item>
      <item>, OIB 18683136487</item>
      <item>, OIB 58345366121</item>
      <item>, OIB 12255642690</item>
      <item>, OIB 20522868531</item>
      <item>, OIB 79116417803</item>
      <item>, OIB 42880184675</item>
      <item>, OIB 65904554579</item>
      <item>, OIB 34415498659</item>
      <item>, OIB 97008650687</item>
      <item>, OIB 78569907052</item>
      <item>, OIB 63794063645</item>
      <item>, OIB 23766012117</item>
      <item>, OIB 26187994862</item>
      <item>, OIB 06621248380</item>
      <item>, OIB 66587200563</item>
      <item>, OIB 62799980235</item>
      <item>, OIB 11775023876</item>
      <item>, OIB 22510724230</item>
      <item>, OIB 62722176347</item>
      <item>, OIB 85821130368</item>
      <item>, OIB 85828625994</item>
      <item>, OIB 01991419439</item>
      <item>, OIB 13283908832</item>
      <item>, OIB 02080682445</item>
      <item>, OIB 49769989697</item>
      <item>, OIB 02653118196</item>
      <item>, OIB 58625796728</item>
      <item>, OIB 84718440500</item>
      <item>, OIB 25609559342</item>
      <item>, OIB 46830600751</item>
      <item>, OIB 26702280390</item>
      <item>, OIB 28921383001</item>
      <item>, OIB 92467569810</item>
      <item>, OIB 27688166102</item>
      <item>, OIB 85331695711</item>
      <item>, OIB 34513938687</item>
      <item>, OIB 92954814810</item>
      <item>, OIB 89727189421</item>
      <item>, OIB 11366984233</item>
      <item>, OIB 63004625743</item>
      <item>, OIB 27294082320</item>
      <item>, OIB 55845856654</item>
      <item>, OIB 95191923715</item>
      <item>, OIB 78141555853</item>
      <item>, OIB 09301935182</item>
      <item>, OIB 33670621378</item>
      <item>, OIB 13888110844</item>
      <item>, OIB 29633138636</item>
      <item>, OIB 48896772582</item>
      <item>, OIB 45870364324</item>
      <item>, OIB 70220852891</item>
      <item>, OIB 96475093885</item>
      <item>, OIB 03365973101</item>
      <item>, OIB 96014931839</item>
      <item>, OIB 59920925649</item>
      <item>, OIB 77871983312</item>
      <item>, OIB 02723420705</item>
      <item>, OIB 58908779123</item>
      <item>, OIB 18683136487</item>
      <item>, OIB 11110061670</item>
      <item>, OIB 91609706858</item>
      <item>, OIB 97831529944</item>
      <item>, OIB 44445504737</item>
      <item>, OIB 83579422753</item>
      <item>, OIB 34524370060</item>
      <item>, OIB 13137706252</item>
      <item>, OIB 34673312361</item>
      <item>, OIB 07259838493</item>
      <item>, OIB 44547948922</item>
      <item>, OIB 20395527805</item>
      <item>, OIB 49253854741</item>
      <item>, OIB 04323472109</item>
      <item>, OIB null</item>
    </izvorni_sadrzaj>
    <derivirana_varijabla naziv="DomainObject.Predmet.SudioniciListNazivOIB_1">
      <item>, OIB 85821130368</item>
      <item>, OIB 76382298892</item>
      <item>, OIB 04014273983</item>
      <item>, OIB 74811324266</item>
      <item>, OIB 18683136487</item>
      <item>, OIB 58345366121</item>
      <item>, OIB 12255642690</item>
      <item>, OIB 20522868531</item>
      <item>, OIB 79116417803</item>
      <item>, OIB 42880184675</item>
      <item>, OIB 65904554579</item>
      <item>, OIB 34415498659</item>
      <item>, OIB 97008650687</item>
      <item>, OIB 78569907052</item>
      <item>, OIB 63794063645</item>
      <item>, OIB 23766012117</item>
      <item>, OIB 26187994862</item>
      <item>, OIB 06621248380</item>
      <item>, OIB 66587200563</item>
      <item>, OIB 62799980235</item>
      <item>, OIB 11775023876</item>
      <item>, OIB 22510724230</item>
      <item>, OIB 62722176347</item>
      <item>, OIB 85821130368</item>
      <item>, OIB 85828625994</item>
      <item>, OIB 01991419439</item>
      <item>, OIB 13283908832</item>
      <item>, OIB 02080682445</item>
      <item>, OIB 49769989697</item>
      <item>, OIB 02653118196</item>
      <item>, OIB 58625796728</item>
      <item>, OIB 84718440500</item>
      <item>, OIB 25609559342</item>
      <item>, OIB 46830600751</item>
      <item>, OIB 26702280390</item>
      <item>, OIB 28921383001</item>
      <item>, OIB 92467569810</item>
      <item>, OIB 27688166102</item>
      <item>, OIB 85331695711</item>
      <item>, OIB 34513938687</item>
      <item>, OIB 92954814810</item>
      <item>, OIB 89727189421</item>
      <item>, OIB 11366984233</item>
      <item>, OIB 63004625743</item>
      <item>, OIB 27294082320</item>
      <item>, OIB 55845856654</item>
      <item>, OIB 95191923715</item>
      <item>, OIB 78141555853</item>
      <item>, OIB 09301935182</item>
      <item>, OIB 33670621378</item>
      <item>, OIB 13888110844</item>
      <item>, OIB 29633138636</item>
      <item>, OIB 48896772582</item>
      <item>, OIB 45870364324</item>
      <item>, OIB 70220852891</item>
      <item>, OIB 96475093885</item>
      <item>, OIB 03365973101</item>
      <item>, OIB 96014931839</item>
      <item>, OIB 59920925649</item>
      <item>, OIB 77871983312</item>
      <item>, OIB 02723420705</item>
      <item>, OIB 58908779123</item>
      <item>, OIB 18683136487</item>
      <item>, OIB 11110061670</item>
      <item>, OIB 91609706858</item>
      <item>, OIB 97831529944</item>
      <item>, OIB 44445504737</item>
      <item>, OIB 83579422753</item>
      <item>, OIB 34524370060</item>
      <item>, OIB 13137706252</item>
      <item>, OIB 34673312361</item>
      <item>, OIB 07259838493</item>
      <item>, OIB 44547948922</item>
      <item>, OIB 20395527805</item>
      <item>, OIB 49253854741</item>
      <item>, OIB 04323472109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veljače 2019.</izvorni_sadrzaj>
    <derivirana_varijabla naziv="DomainObject.Predmet.DatumZadnjeOdrzaneSudskeRadnje_1">28. veljače 2019.</derivirana_varijabla>
  </DomainObject.Predmet.DatumZadnjeOdrzaneSudskeRadnje>
  <DomainObject.PredzadnjaOdlukaIzPredmeta.DatumDonosenjaOdluke>
    <izvorni_sadrzaj>7. siječnja 2019.</izvorni_sadrzaj>
    <derivirana_varijabla naziv="DomainObject.PredzadnjaOdlukaIzPredmeta.DatumDonosenjaOdluke_1">7. siječnja 2019.</derivirana_varijabla>
  </DomainObject.PredzadnjaOdlukaIzPredmeta.DatumDonosenjaOdluke>
  <DomainObject.PredzadnjaOdlukaIzPredmeta.Oznaka>
    <izvorni_sadrzaj>St-48/2014-184</izvorni_sadrzaj>
    <derivirana_varijabla naziv="DomainObject.PredzadnjaOdlukaIzPredmeta.Oznaka_1">St-48/2014-184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02152E-3863-42EA-B3A8-A4F0D3BD46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1266</properties:Words>
  <properties:Characters>7131</properties:Characters>
  <properties:Lines>129</properties:Lines>
  <properties:Paragraphs>46</properties:Paragraphs>
  <properties:TotalTime>215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2018-09-05T06:19:00Z</dcterms:created>
  <dc:creator>Vesna Perišić</dc:creator>
  <cp:lastModifiedBy>Ana Golub Gruić</cp:lastModifiedBy>
  <cp:lastPrinted>2019-03-08T11:44:00Z</cp:lastPrinted>
  <dcterms:modified xmlns:xsi="http://www.w3.org/2001/XMLSchema-instance" xsi:type="dcterms:W3CDTF">2019-03-08T11:44:00Z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196 SZ-a) (St-48-2014 Rješenje - zaključenje stečajnog postupka.docx)</vt:lpwstr>
  </prop:property>
  <prop:property name="CC_coloring" pid="4" fmtid="{D5CDD505-2E9C-101B-9397-08002B2CF9AE}">
    <vt:bool>false</vt:bool>
  </prop:property>
  <prop:property name="BrojStranica" pid="5" fmtid="{D5CDD505-2E9C-101B-9397-08002B2CF9AE}">
    <vt:i4>3</vt:i4>
  </prop:property>
</prop:Properties>
</file>